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27e5a" w14:paraId="8f27e5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3F1FCD">
        <w:t>156</w:t>
      </w:r>
      <w:r w:rsidR="007030E4">
        <w:t>3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proofErr w:type="spellStart"/>
      <w:r w:rsidR="002779E6">
        <w:t>L.Jagera</w:t>
      </w:r>
      <w:proofErr w:type="spellEnd"/>
      <w:r w:rsidR="002779E6">
        <w:t xml:space="preserve"> 3</w:t>
      </w:r>
      <w:r w:rsidR="004A0D7B">
        <w:t xml:space="preserve">, za pokretanje skraćenog stečajnog postupka  nad dužnikom </w:t>
      </w:r>
      <w:r w:rsidR="007030E4" w:rsidRPr="007030E4">
        <w:t>MIKI PROMET j.d.o.o. za prijevoz, usluge i trgovinu</w:t>
      </w:r>
      <w:r w:rsidR="007030E4">
        <w:t>,</w:t>
      </w:r>
      <w:r w:rsidR="003F1FCD">
        <w:t xml:space="preserve"> </w:t>
      </w:r>
      <w:proofErr w:type="spellStart"/>
      <w:r w:rsidR="007030E4">
        <w:t>Josipovac</w:t>
      </w:r>
      <w:proofErr w:type="spellEnd"/>
      <w:r w:rsidR="003F1FCD">
        <w:t>,</w:t>
      </w:r>
      <w:r w:rsidR="007030E4">
        <w:t xml:space="preserve"> Bizovačka 9</w:t>
      </w:r>
      <w:r w:rsidR="003F1FCD">
        <w:t xml:space="preserve">, </w:t>
      </w:r>
      <w:r w:rsidR="004A0D7B">
        <w:t>MBS</w:t>
      </w:r>
      <w:r w:rsidR="00326162">
        <w:t>:</w:t>
      </w:r>
      <w:r w:rsidR="004A0D7B">
        <w:t xml:space="preserve"> </w:t>
      </w:r>
      <w:r w:rsidR="007030E4" w:rsidRPr="007030E4">
        <w:t>030171361</w:t>
      </w:r>
      <w:r w:rsidR="004A0D7B">
        <w:t>, OIB</w:t>
      </w:r>
      <w:r w:rsidR="00326162">
        <w:t>:</w:t>
      </w:r>
      <w:r w:rsidR="004A0D7B">
        <w:t xml:space="preserve"> </w:t>
      </w:r>
      <w:r w:rsidR="007030E4" w:rsidRPr="007030E4">
        <w:t>09585750026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3F1FCD">
        <w:t>13</w:t>
      </w:r>
      <w:r w:rsidR="00326162">
        <w:t xml:space="preserve">. </w:t>
      </w:r>
      <w:r w:rsidR="003F1FCD">
        <w:t>studenoga</w:t>
      </w:r>
      <w:r w:rsidR="00326162">
        <w:t xml:space="preserve"> </w:t>
      </w:r>
      <w:r w:rsidR="00224AFF">
        <w:t>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030E4" w:rsidRPr="007030E4">
        <w:t>MIKI PROMET j.d.o.o. za prijevoz, usluge i trgovinu</w:t>
      </w:r>
      <w:r w:rsidR="007030E4">
        <w:t xml:space="preserve">, </w:t>
      </w:r>
      <w:proofErr w:type="spellStart"/>
      <w:r w:rsidR="007030E4">
        <w:t>Josipovac</w:t>
      </w:r>
      <w:proofErr w:type="spellEnd"/>
      <w:r w:rsidR="007030E4">
        <w:t xml:space="preserve">, Bizovačka 9, MBS: </w:t>
      </w:r>
      <w:r w:rsidR="007030E4" w:rsidRPr="007030E4">
        <w:t>030171361</w:t>
      </w:r>
      <w:r w:rsidR="007030E4">
        <w:t xml:space="preserve">, OIB: </w:t>
      </w:r>
      <w:r w:rsidR="007030E4" w:rsidRPr="007030E4">
        <w:t>09585750026</w:t>
      </w:r>
      <w:r>
        <w:t xml:space="preserve">, iznosi </w:t>
      </w:r>
      <w:r w:rsidR="007030E4">
        <w:t>11.425,40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7030E4">
        <w:t>Dragan Kelava, Kozjak, Kozjak 26,</w:t>
      </w:r>
      <w:r w:rsidR="002779E6">
        <w:t xml:space="preserve"> </w:t>
      </w:r>
      <w:r w:rsidR="00905F6B">
        <w:t xml:space="preserve">OIB: </w:t>
      </w:r>
      <w:r w:rsidR="007030E4">
        <w:t>15735705651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7030E4">
        <w:t>1563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3F1FCD">
        <w:t>13</w:t>
      </w:r>
      <w:r w:rsidR="00326162">
        <w:t xml:space="preserve">. </w:t>
      </w:r>
      <w:r w:rsidR="003F1FCD">
        <w:t>studenoga</w:t>
      </w:r>
      <w:r w:rsidR="00326162">
        <w:t xml:space="preserve"> </w:t>
      </w:r>
      <w:r>
        <w:t>201</w:t>
      </w:r>
      <w:r w:rsidR="00454056">
        <w:t>7</w:t>
      </w:r>
      <w:r>
        <w:t>.</w:t>
      </w:r>
      <w:r w:rsidR="00326162">
        <w:t>g.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3F1FCD">
        <w:t>15</w:t>
      </w:r>
      <w:r w:rsidR="00326162">
        <w:t>/1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4DA3" w:rsidR="00884DA3">
      <w:r>
        <w:separator/>
      </w:r>
    </w:p>
  </w:endnote>
  <w:endnote w:id="0" w:type="continuationSeparator">
    <w:p w:rsidRDefault="00884DA3" w:rsidR="00884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4DA3" w:rsidR="00884DA3">
      <w:r>
        <w:separator/>
      </w:r>
    </w:p>
  </w:footnote>
  <w:footnote w:id="0" w:type="continuationSeparator">
    <w:p w:rsidRDefault="00884DA3" w:rsidR="00884D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6162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3F1FCD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030E4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7F3AFA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84DA3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5556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D4D0C"/>
    <w:rsid w:val="009E5D6D"/>
    <w:rsid w:val="00A07CA2"/>
    <w:rsid w:val="00A16283"/>
    <w:rsid w:val="00A214C9"/>
    <w:rsid w:val="00A405B5"/>
    <w:rsid w:val="00A46436"/>
    <w:rsid w:val="00A53A4B"/>
    <w:rsid w:val="00A57AB7"/>
    <w:rsid w:val="00A57DB1"/>
    <w:rsid w:val="00A63F24"/>
    <w:rsid w:val="00A8702F"/>
    <w:rsid w:val="00AA6B6E"/>
    <w:rsid w:val="00AB7B53"/>
    <w:rsid w:val="00B24B41"/>
    <w:rsid w:val="00B32948"/>
    <w:rsid w:val="00B43190"/>
    <w:rsid w:val="00B67389"/>
    <w:rsid w:val="00B82540"/>
    <w:rsid w:val="00B86000"/>
    <w:rsid w:val="00B95B20"/>
    <w:rsid w:val="00BA1273"/>
    <w:rsid w:val="00BD3BB7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67AC6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53A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3A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A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A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A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53A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3A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3A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3A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3A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1563</izvorni_sadrzaj>
    <derivirana_varijabla naziv="DomainObject.Predmet.Broj_1">1563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2017.</izvorni_sadrzaj>
    <derivirana_varijabla naziv="DomainObject.Predmet.DatumOsnivanja_1">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St-1563/2017</izvorni_sadrzaj>
    <derivirana_varijabla naziv="DomainObject.Predmet.OznakaBroj_1">St-1563/2017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MIKI PROMET j.d.o.o. za prijevoz, usluge i trgovinu</izvorni_sadrzaj>
    <derivirana_varijabla naziv="DomainObject.Predmet.ProtustrankaFormated_1">  MIKI PROMET j.d.o.o. za prijevoz, usluge i trgovinu</derivirana_varijabla>
  </DomainObject.Predmet.ProtustrankaFormated>
  <DomainObject.Predmet.ProtustrankaFormatedOIB>
    <izvorni_sadrzaj>  MIKI PROMET j.d.o.o. za prijevoz, usluge i trgovinu, OIB 09585750026</izvorni_sadrzaj>
    <derivirana_varijabla naziv="DomainObject.Predmet.ProtustrankaFormatedOIB_1">  MIKI PROMET j.d.o.o. za prijevoz, usluge i trgovinu, OIB 09585750026</derivirana_varijabla>
  </DomainObject.Predmet.ProtustrankaFormatedOIB>
  <DomainObject.Predmet.ProtustrankaFormatedWithAdress>
    <izvorni_sadrzaj> MIKI PROMET j.d.o.o. za prijevoz, usluge i trgovinu, Bizovačka 9, 31220 Josipovac</izvorni_sadrzaj>
    <derivirana_varijabla naziv="DomainObject.Predmet.ProtustrankaFormatedWithAdress_1"> MIKI PROMET j.d.o.o. za prijevoz, usluge i trgovinu, Bizovačka 9, 31220 Josipovac</derivirana_varijabla>
  </DomainObject.Predmet.ProtustrankaFormatedWithAdress>
  <DomainObject.Predmet.ProtustrankaFormatedWithAdressOIB>
    <izvorni_sadrzaj> MIKI PROMET j.d.o.o. za prijevoz, usluge i trgovinu, OIB 09585750026, Bizovačka 9, 31220 Josipovac</izvorni_sadrzaj>
    <derivirana_varijabla naziv="DomainObject.Predmet.ProtustrankaFormatedWithAdressOIB_1"> MIKI PROMET j.d.o.o. za prijevoz, usluge i trgovinu, OIB 09585750026, Bizovačka 9, 31220 Josipovac</derivirana_varijabla>
  </DomainObject.Predmet.ProtustrankaFormatedWithAdressOIB>
  <DomainObject.Predmet.ProtustrankaWithAdress>
    <izvorni_sadrzaj>MIKI PROMET j.d.o.o. za prijevoz, usluge i trgovinu Bizovačka 9, 31220 Josipovac</izvorni_sadrzaj>
    <derivirana_varijabla naziv="DomainObject.Predmet.ProtustrankaWithAdress_1">MIKI PROMET j.d.o.o. za prijevoz, usluge i trgovinu Bizovačka 9, 31220 Josipovac</derivirana_varijabla>
  </DomainObject.Predmet.ProtustrankaWithAdress>
  <DomainObject.Predmet.ProtustrankaWithAdressOIB>
    <izvorni_sadrzaj>MIKI PROMET j.d.o.o. za prijevoz, usluge i trgovinu, OIB 09585750026, Bizovačka 9, 31220 Josipovac</izvorni_sadrzaj>
    <derivirana_varijabla naziv="DomainObject.Predmet.ProtustrankaWithAdressOIB_1">MIKI PROMET j.d.o.o. za prijevoz, usluge i trgovinu, OIB 09585750026, Bizovačka 9, 31220 Josipovac</derivirana_varijabla>
  </DomainObject.Predmet.ProtustrankaWithAdressOIB>
  <DomainObject.Predmet.ProtustrankaNazivFormated>
    <izvorni_sadrzaj>MIKI PROMET j.d.o.o. za prijevoz, usluge i trgovinu</izvorni_sadrzaj>
    <derivirana_varijabla naziv="DomainObject.Predmet.ProtustrankaNazivFormated_1">MIKI PROMET j.d.o.o. za prijevoz, usluge i trgovinu</derivirana_varijabla>
  </DomainObject.Predmet.ProtustrankaNazivFormated>
  <DomainObject.Predmet.ProtustrankaNazivFormatedOIB>
    <izvorni_sadrzaj>MIKI PROMET j.d.o.o. za prijevoz, usluge i trgovinu, OIB 09585750026</izvorni_sadrzaj>
    <derivirana_varijabla naziv="DomainObject.Predmet.ProtustrankaNazivFormatedOIB_1">MIKI PROMET j.d.o.o. za prijevoz, usluge i trgovinu, OIB 09585750026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MIKI PROMET j.d.o.o. za prijevoz, usluge i trgovinu</item>
    </izvorni_sadrzaj>
    <derivirana_varijabla naziv="DomainObject.Predmet.ProtuStrankaListFormated_1">
      <item>MIKI PROMET j.d.o.o. za prijevoz, usluge i trgovinu</item>
    </derivirana_varijabla>
  </DomainObject.Predmet.ProtuStrankaListFormated>
  <DomainObject.Predmet.ProtuStrankaListFormatedOIB>
    <izvorni_sadrzaj>
      <item>MIKI PROMET j.d.o.o. za prijevoz, usluge i trgovinu, OIB 09585750026</item>
    </izvorni_sadrzaj>
    <derivirana_varijabla naziv="DomainObject.Predmet.ProtuStrankaListFormatedOIB_1">
      <item>MIKI PROMET j.d.o.o. za prijevoz, usluge i trgovinu, OIB 09585750026</item>
    </derivirana_varijabla>
  </DomainObject.Predmet.ProtuStrankaListFormatedOIB>
  <DomainObject.Predmet.ProtuStrankaListFormatedWithAdress>
    <izvorni_sadrzaj>
      <item>MIKI PROMET j.d.o.o. za prijevoz, usluge i trgovinu, Bizovačka 9, 31220 Josipovac</item>
    </izvorni_sadrzaj>
    <derivirana_varijabla naziv="DomainObject.Predmet.ProtuStrankaListFormatedWithAdress_1">
      <item>MIKI PROMET j.d.o.o. za prijevoz, usluge i trgovinu, Bizovačka 9, 31220 Josipovac</item>
    </derivirana_varijabla>
  </DomainObject.Predmet.ProtuStrankaListFormatedWithAdress>
  <DomainObject.Predmet.ProtuStrankaListFormatedWithAdressOIB>
    <izvorni_sadrzaj>
      <item>MIKI PROMET j.d.o.o. za prijevoz, usluge i trgovinu, OIB 09585750026, Bizovačka 9, 31220 Josipovac</item>
    </izvorni_sadrzaj>
    <derivirana_varijabla naziv="DomainObject.Predmet.ProtuStrankaListFormatedWithAdressOIB_1">
      <item>MIKI PROMET j.d.o.o. za prijevoz, usluge i trgovinu, OIB 09585750026, Bizovačka 9, 31220 Josipovac</item>
    </derivirana_varijabla>
  </DomainObject.Predmet.ProtuStrankaListFormatedWithAdressOIB>
  <DomainObject.Predmet.ProtuStrankaListNazivFormated>
    <izvorni_sadrzaj>
      <item>MIKI PROMET j.d.o.o. za prijevoz, usluge i trgovinu</item>
    </izvorni_sadrzaj>
    <derivirana_varijabla naziv="DomainObject.Predmet.ProtuStrankaListNazivFormated_1">
      <item>MIKI PROMET j.d.o.o. za prijevoz, usluge i trgovinu</item>
    </derivirana_varijabla>
  </DomainObject.Predmet.ProtuStrankaListNazivFormated>
  <DomainObject.Predmet.ProtuStrankaListNazivFormatedOIB>
    <izvorni_sadrzaj>
      <item>MIKI PROMET j.d.o.o. za prijevoz, usluge i trgovinu, OIB 09585750026</item>
    </izvorni_sadrzaj>
    <derivirana_varijabla naziv="DomainObject.Predmet.ProtuStrankaListNazivFormatedOIB_1">
      <item>MIKI PROMET j.d.o.o. za prijevoz, usluge i trgovinu, OIB 09585750026</item>
    </derivirana_varijabla>
  </DomainObject.Predmet.ProtuStrankaListNazivFormatedOIB>
  <DomainObject.Predmet.OstaliListFormated>
    <izvorni_sadrzaj>
      <item>Dragan Kelava</item>
    </izvorni_sadrzaj>
    <derivirana_varijabla naziv="DomainObject.Predmet.OstaliListFormated_1">
      <item>Dragan Kelava</item>
    </derivirana_varijabla>
  </DomainObject.Predmet.OstaliListFormated>
  <DomainObject.Predmet.OstaliListFormatedOIB>
    <izvorni_sadrzaj>
      <item>Dragan Kelava, OIB 15735705651</item>
    </izvorni_sadrzaj>
    <derivirana_varijabla naziv="DomainObject.Predmet.OstaliListFormatedOIB_1">
      <item>Dragan Kelava, OIB 15735705651</item>
    </derivirana_varijabla>
  </DomainObject.Predmet.OstaliListFormatedOIB>
  <DomainObject.Predmet.OstaliListFormatedWithAdress>
    <izvorni_sadrzaj>
      <item>Dragan Kelava, Kozjak 26, 31309 Kozjak</item>
    </izvorni_sadrzaj>
    <derivirana_varijabla naziv="DomainObject.Predmet.OstaliListFormatedWithAdress_1">
      <item>Dragan Kelava, Kozjak 26, 31309 Kozjak</item>
    </derivirana_varijabla>
  </DomainObject.Predmet.OstaliListFormatedWithAdress>
  <DomainObject.Predmet.OstaliListFormatedWithAdressOIB>
    <izvorni_sadrzaj>
      <item>Dragan Kelava, OIB 15735705651, Kozjak 26, 31309 Kozjak</item>
    </izvorni_sadrzaj>
    <derivirana_varijabla naziv="DomainObject.Predmet.OstaliListFormatedWithAdressOIB_1">
      <item>Dragan Kelava, OIB 15735705651, Kozjak 26, 31309 Kozjak</item>
    </derivirana_varijabla>
  </DomainObject.Predmet.OstaliListFormatedWithAdressOIB>
  <DomainObject.Predmet.OstaliListNazivFormated>
    <izvorni_sadrzaj>
      <item>Dragan Kelava</item>
    </izvorni_sadrzaj>
    <derivirana_varijabla naziv="DomainObject.Predmet.OstaliListNazivFormated_1">
      <item>Dragan Kelava</item>
    </derivirana_varijabla>
  </DomainObject.Predmet.OstaliListNazivFormated>
  <DomainObject.Predmet.OstaliListNazivFormatedOIB>
    <izvorni_sadrzaj>
      <item>Dragan Kelava, OIB 15735705651</item>
    </izvorni_sadrzaj>
    <derivirana_varijabla naziv="DomainObject.Predmet.OstaliListNazivFormatedOIB_1">
      <item>Dragan Kelava, OIB 15735705651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MIKI PROMET j.d.o.o. za prijevoz, usluge i trgovinu</izvorni_sadrzaj>
    <derivirana_varijabla naziv="DomainObject.Predmet.ProtustrankaIDrugi_1">MIKI PROMET j.d.o.o. za prijevoz,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MIKI PROMET j.d.o.o. za prijevoz, usluge i trgovinu, OIB 09585750026, Bizovačka 9, 31220 Josipovac</izvorni_sadrzaj>
    <derivirana_varijabla naziv="DomainObject.Predmet.ProtustrankaIDrugiAdressOIB_1">MIKI PROMET j.d.o.o. za prijevoz, usluge i trgovinu, OIB 09585750026, Bizovačka 9,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MIKI PROMET j.d.o.o. za prijevoz, usluge i trgovinu</item>
      <item>Dragan Kelava</item>
    </izvorni_sadrzaj>
    <derivirana_varijabla naziv="DomainObject.Predmet.SudioniciListNaziv_1">
      <item>FINA RC OSIJEK</item>
      <item>MIKI PROMET j.d.o.o. za prijevoz, usluge i trgovinu</item>
      <item>Dragan Kelava</item>
    </derivirana_varijabla>
  </DomainObject.Predmet.SudioniciListNaziv>
  <DomainObject.Predmet.SudioniciListAdressOIB>
    <izvorni_sadrzaj>
      <item>FINA RC OSIJEK, OIB 85821130368</item>
      <item>MIKI PROMET j.d.o.o. za prijevoz, usluge i trgovinu, OIB 09585750026, Bizovačka 9,31220 Josipovac</item>
      <item>Dragan Kelava, OIB 15735705651, Kozjak 26,31309 Kozjak</item>
    </izvorni_sadrzaj>
    <derivirana_varijabla naziv="DomainObject.Predmet.SudioniciListAdressOIB_1">
      <item>FINA RC OSIJEK, OIB 85821130368</item>
      <item>MIKI PROMET j.d.o.o. za prijevoz, usluge i trgovinu, OIB 09585750026, Bizovačka 9,31220 Josipovac</item>
      <item>Dragan Kelava, OIB 15735705651, Kozjak 26,31309 Kozjak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09585750026</item>
      <item>, OIB 15735705651</item>
    </izvorni_sadrzaj>
    <derivirana_varijabla naziv="DomainObject.Predmet.SudioniciListNazivOIB_1">
      <item>, OIB 85821130368</item>
      <item>, OIB 09585750026</item>
      <item>, OIB 15735705651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1940</properties:Characters>
  <properties:Lines>47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2017-11-13T08:41:00Z</dcterms:created>
  <dc:creator>Korisnik</dc:creator>
  <cp:lastModifiedBy>Snježana Markotić Jurić</cp:lastModifiedBy>
  <cp:lastPrinted>2017-11-13T08:41:00Z</cp:lastPrinted>
  <dcterms:modified xmlns:xsi="http://www.w3.org/2001/XMLSchema-instance" xsi:type="dcterms:W3CDTF">2017-11-13T08:42:00Z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