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05c8" w14:paraId="a9a05c8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070CCC">
        <w:t xml:space="preserve">Financijska agencija OIB 85821130368, Regionalni centar Osijek, Podružnica Osijek L. </w:t>
      </w:r>
      <w:proofErr w:type="spellStart"/>
      <w:r w:rsidR="00070CCC">
        <w:t>Jagera</w:t>
      </w:r>
      <w:proofErr w:type="spellEnd"/>
      <w:r w:rsidR="00070CCC">
        <w:t xml:space="preserve"> 3</w:t>
      </w:r>
      <w:r w:rsidR="00B1351D" w:rsidRPr="00B1351D">
        <w:t xml:space="preserve">, za otvaranje stečajnog  postupka nad dužnikom </w:t>
      </w:r>
      <w:r w:rsidR="00C270A0">
        <w:rPr>
          <w:b/>
        </w:rPr>
        <w:t xml:space="preserve">STRIBOR d.o.o., </w:t>
      </w:r>
      <w:proofErr w:type="spellStart"/>
      <w:r w:rsidR="00C270A0">
        <w:rPr>
          <w:b/>
        </w:rPr>
        <w:t>Toljani</w:t>
      </w:r>
      <w:proofErr w:type="spellEnd"/>
      <w:r w:rsidR="00C270A0">
        <w:rPr>
          <w:b/>
        </w:rPr>
        <w:t xml:space="preserve"> 1, </w:t>
      </w:r>
      <w:proofErr w:type="spellStart"/>
      <w:r w:rsidR="00C270A0">
        <w:rPr>
          <w:b/>
        </w:rPr>
        <w:t>Drenovci</w:t>
      </w:r>
      <w:proofErr w:type="spellEnd"/>
      <w:r w:rsidR="00C270A0">
        <w:rPr>
          <w:b/>
        </w:rPr>
        <w:t>, MBS: 030077888, OIB: 54768008930</w:t>
      </w:r>
      <w:r w:rsidRPr="002A0C8C">
        <w:t xml:space="preserve">, dana </w:t>
      </w:r>
      <w:r w:rsidR="00070CCC">
        <w:t>2</w:t>
      </w:r>
      <w:r w:rsidR="001D7685">
        <w:t>8</w:t>
      </w:r>
      <w:r w:rsidR="00070CCC">
        <w:t>. studenog</w:t>
      </w:r>
      <w:r w:rsidR="00B1351D" w:rsidRPr="002A0C8C">
        <w:t xml:space="preserve"> </w:t>
      </w:r>
      <w:r w:rsidRPr="002A0C8C">
        <w:t>2016.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 xml:space="preserve">Pozivaju se osobe koje imaju pravni interes da se provede stečajni postupak nad dužnikom </w:t>
      </w:r>
      <w:r w:rsidR="00C270A0">
        <w:rPr>
          <w:b/>
        </w:rPr>
        <w:t xml:space="preserve">STRIBOR d.o.o., </w:t>
      </w:r>
      <w:proofErr w:type="spellStart"/>
      <w:r w:rsidR="00C270A0">
        <w:rPr>
          <w:b/>
        </w:rPr>
        <w:t>Toljani</w:t>
      </w:r>
      <w:proofErr w:type="spellEnd"/>
      <w:r w:rsidR="00C270A0">
        <w:rPr>
          <w:b/>
        </w:rPr>
        <w:t xml:space="preserve"> 1, </w:t>
      </w:r>
      <w:proofErr w:type="spellStart"/>
      <w:r w:rsidR="00C270A0">
        <w:rPr>
          <w:b/>
        </w:rPr>
        <w:t>Drenovci</w:t>
      </w:r>
      <w:proofErr w:type="spellEnd"/>
      <w:r w:rsidR="00C270A0">
        <w:rPr>
          <w:b/>
        </w:rPr>
        <w:t>, MBS: 030077888, OIB: 54768008930</w:t>
      </w:r>
      <w:r w:rsidRPr="002A0C8C">
        <w:rPr>
          <w:b/>
        </w:rPr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E3193C">
        <w:rPr>
          <w:b/>
        </w:rPr>
        <w:t>709</w:t>
      </w:r>
      <w:r w:rsidRPr="002A0C8C">
        <w:rPr>
          <w:b/>
        </w:rPr>
        <w:t>-1</w:t>
      </w:r>
      <w:r w:rsidR="00950EDC">
        <w:rPr>
          <w:b/>
        </w:rPr>
        <w:t>6</w:t>
      </w:r>
      <w:r w:rsidRPr="002A0C8C">
        <w:t xml:space="preserve"> kod Hrvatske poštanske banke iznos od </w:t>
      </w:r>
      <w:r w:rsidR="00E3193C">
        <w:rPr>
          <w:b/>
        </w:rPr>
        <w:t>2</w:t>
      </w:r>
      <w:r w:rsidRPr="002A0C8C">
        <w:rPr>
          <w:b/>
        </w:rPr>
        <w:t>0.000,00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tabs>
          <w:tab w:pos="4050" w:val="left"/>
        </w:tabs>
        <w:jc w:val="both"/>
        <w:rPr>
          <w:b/>
        </w:rPr>
      </w:pPr>
      <w:r w:rsidRPr="002A0C8C">
        <w:t xml:space="preserve">         </w:t>
      </w:r>
      <w:r w:rsidR="007E6313">
        <w:t xml:space="preserve">  Predlagatelj FINA RC Osijek, </w:t>
      </w:r>
      <w:r w:rsidRPr="002A0C8C">
        <w:t xml:space="preserve">podnio je dana </w:t>
      </w:r>
      <w:r w:rsidR="00896710">
        <w:t>22</w:t>
      </w:r>
      <w:r w:rsidR="00EB6671">
        <w:t xml:space="preserve">. </w:t>
      </w:r>
      <w:r w:rsidR="00896710">
        <w:t>ožujka</w:t>
      </w:r>
      <w:r w:rsidR="00EB6671">
        <w:t xml:space="preserve"> 2016</w:t>
      </w:r>
      <w:r w:rsidR="007E6313">
        <w:t xml:space="preserve">. g. prijedlog za otvaranje </w:t>
      </w:r>
      <w:r w:rsidRPr="002A0C8C">
        <w:t xml:space="preserve">stečajnog postupka nad dužnikom </w:t>
      </w:r>
      <w:r w:rsidR="007E6313">
        <w:rPr>
          <w:b/>
        </w:rPr>
        <w:t xml:space="preserve">STRIBOR d.o.o., </w:t>
      </w:r>
      <w:proofErr w:type="spellStart"/>
      <w:r w:rsidR="007E6313">
        <w:rPr>
          <w:b/>
        </w:rPr>
        <w:t>Toljani</w:t>
      </w:r>
      <w:proofErr w:type="spellEnd"/>
      <w:r w:rsidR="007E6313">
        <w:rPr>
          <w:b/>
        </w:rPr>
        <w:t xml:space="preserve"> 1, </w:t>
      </w:r>
      <w:proofErr w:type="spellStart"/>
      <w:r w:rsidR="007E6313">
        <w:rPr>
          <w:b/>
        </w:rPr>
        <w:t>Drenovci</w:t>
      </w:r>
      <w:proofErr w:type="spellEnd"/>
      <w:r w:rsidR="007E6313">
        <w:rPr>
          <w:b/>
        </w:rPr>
        <w:t>, MBS: 030077888, OIB: 54768008930</w:t>
      </w:r>
      <w:r w:rsidRPr="002A0C8C">
        <w:rPr>
          <w:b/>
        </w:rPr>
        <w:t>.</w:t>
      </w:r>
    </w:p>
    <w:p w:rsidRDefault="002A0C8C" w:rsidP="002A0C8C" w:rsidR="002A0C8C" w:rsidRPr="002A0C8C">
      <w:pPr>
        <w:tabs>
          <w:tab w:pos="7065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tabs>
          <w:tab w:pos="5415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</w:p>
    <w:p w:rsidRDefault="002A0C8C" w:rsidP="007E6313" w:rsidR="002A0C8C" w:rsidRPr="002A0C8C">
      <w:pPr>
        <w:ind w:firstLine="708"/>
        <w:jc w:val="both"/>
      </w:pPr>
      <w:r w:rsidRPr="002A0C8C">
        <w:lastRenderedPageBreak/>
        <w:t>Sukladno Izvješću privremen</w:t>
      </w:r>
      <w:r w:rsidR="007E6313">
        <w:t>og</w:t>
      </w:r>
      <w:r w:rsidR="00A531A7">
        <w:t xml:space="preserve"> </w:t>
      </w:r>
      <w:r w:rsidRPr="002A0C8C">
        <w:t>stečajn</w:t>
      </w:r>
      <w:r w:rsidR="007E6313">
        <w:t>og</w:t>
      </w:r>
      <w:r w:rsidRPr="002A0C8C">
        <w:t xml:space="preserve"> upravitelj</w:t>
      </w:r>
      <w:r w:rsidR="007E6313">
        <w:t xml:space="preserve">a </w:t>
      </w:r>
      <w:r w:rsidRPr="002A0C8C">
        <w:t>određen</w:t>
      </w:r>
      <w:r w:rsidR="007E6313">
        <w:t>og</w:t>
      </w:r>
      <w:r w:rsidRPr="002A0C8C">
        <w:t xml:space="preserve"> rješenjem ovog suda </w:t>
      </w:r>
      <w:r w:rsidR="00EB6671" w:rsidRPr="00C0699C">
        <w:t xml:space="preserve">6 </w:t>
      </w:r>
      <w:r w:rsidR="007E6313">
        <w:t xml:space="preserve">St-709/16-3 </w:t>
      </w:r>
      <w:r w:rsidR="00EB6671" w:rsidRPr="00C0699C">
        <w:t xml:space="preserve">od </w:t>
      </w:r>
      <w:r w:rsidR="007E6313">
        <w:t>28. rujna 2016. g.</w:t>
      </w:r>
      <w:r w:rsidRPr="002A0C8C">
        <w:t>, koje je usmeno izni</w:t>
      </w:r>
      <w:r w:rsidR="00D7491A">
        <w:t>o</w:t>
      </w:r>
      <w:r w:rsidRPr="002A0C8C">
        <w:t xml:space="preserve"> na ročištu održanom dana </w:t>
      </w:r>
      <w:r w:rsidR="00D7491A">
        <w:t>24</w:t>
      </w:r>
      <w:r w:rsidRPr="002A0C8C">
        <w:t xml:space="preserve">. </w:t>
      </w:r>
      <w:r w:rsidR="00A531A7">
        <w:t xml:space="preserve"> </w:t>
      </w:r>
      <w:r w:rsidR="00EB6671">
        <w:t>studenog</w:t>
      </w:r>
      <w:r w:rsidRPr="002A0C8C">
        <w:t xml:space="preserve"> 20</w:t>
      </w:r>
      <w:r w:rsidR="000A42C8">
        <w:t xml:space="preserve">16. g.,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razloga što ima evidentiranih naloga za plaćanje za čije izvršenje nema pokriće u razdoblju duljem od 60 dana, odnosno društvo je s danom </w:t>
      </w:r>
      <w:r w:rsidR="00164CBA">
        <w:t>1</w:t>
      </w:r>
      <w:r w:rsidR="00DF75C1">
        <w:t>8</w:t>
      </w:r>
      <w:r w:rsidR="00164CBA">
        <w:t>.</w:t>
      </w:r>
      <w:r w:rsidR="00A531A7">
        <w:t xml:space="preserve"> </w:t>
      </w:r>
      <w:r w:rsidR="00DF75C1">
        <w:t>ožujak 2016</w:t>
      </w:r>
      <w:r w:rsidR="000A42C8">
        <w:t xml:space="preserve">. godine, blokirano neprekidno u razdoblju od </w:t>
      </w:r>
      <w:r w:rsidR="00DF75C1">
        <w:t>120</w:t>
      </w:r>
      <w:r w:rsidR="000A42C8">
        <w:t xml:space="preserve"> dana. </w:t>
      </w:r>
      <w:r w:rsidRPr="005B3B0B">
        <w:t>Sukladno materijalnoj</w:t>
      </w:r>
      <w:r w:rsidR="000A42C8" w:rsidRPr="005B3B0B">
        <w:t xml:space="preserve"> dokumentaciji u spisu </w:t>
      </w:r>
      <w:r w:rsidRPr="005B3B0B">
        <w:t>dužnik</w:t>
      </w:r>
      <w:r w:rsidR="005B3B0B">
        <w:t>ova imovina (ograda – električni pastir, nadstrešnica za stoku na pašnjaku, tehnička postrojenja i uređaji sa uredskom opremom, transportna sredstva viličari i poljoprivredni strojevi) te bi p</w:t>
      </w:r>
      <w:r w:rsidRPr="002A0C8C">
        <w:t xml:space="preserve">redvidivi troškovi stečajnog postupka prema ocijeni privremenog stečajnog upravitelja iznosili bi </w:t>
      </w:r>
      <w:r w:rsidR="00DF75C1">
        <w:t>2</w:t>
      </w:r>
      <w:r w:rsidR="000A42C8">
        <w:t>0.000,00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416CBF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3840CA">
        <w:rPr>
          <w:sz w:val="24"/>
        </w:rPr>
        <w:t>2</w:t>
      </w:r>
      <w:r w:rsidR="00416CBF">
        <w:rPr>
          <w:sz w:val="24"/>
        </w:rPr>
        <w:t>8</w:t>
      </w:r>
      <w:r w:rsidR="003840CA">
        <w:rPr>
          <w:sz w:val="24"/>
        </w:rPr>
        <w:t>. studenog</w:t>
      </w:r>
      <w:r w:rsidRPr="002A0C8C">
        <w:rPr>
          <w:sz w:val="24"/>
        </w:rPr>
        <w:t xml:space="preserve"> 2016.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Zapisničar: Danijela Špeletić</w:t>
      </w:r>
      <w:r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9232C0">
        <w:t>2</w:t>
      </w:r>
      <w:r w:rsidR="000C076B">
        <w:t>8</w:t>
      </w:r>
      <w:r w:rsidR="009232C0">
        <w:t>.12.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81A" w:rsidR="0087081A">
      <w:r>
        <w:separator/>
      </w:r>
    </w:p>
  </w:endnote>
  <w:endnote w:id="0" w:type="continuationSeparator">
    <w:p w:rsidRDefault="0087081A" w:rsidR="00870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81A" w:rsidR="0087081A">
      <w:r>
        <w:separator/>
      </w:r>
    </w:p>
  </w:footnote>
  <w:footnote w:id="0" w:type="continuationSeparator">
    <w:p w:rsidRDefault="0087081A" w:rsidR="00870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03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1055B9" w:rsidRPr="00DE5F8A">
      <w:rPr>
        <w:rFonts w:cs="Tahoma" w:hAnsi="Tahoma" w:ascii="Tahoma"/>
      </w:rPr>
      <w:tab/>
    </w:r>
    <w:r w:rsidR="001055B9">
      <w:t>6 St-709/16-8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1055B9">
      <w:t>709</w:t>
    </w:r>
    <w:r w:rsidR="00070CCC">
      <w:t>/16-</w:t>
    </w:r>
    <w:r w:rsidR="001055B9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76B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5B9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D25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B47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685"/>
    <w:rsid w:val="001E12BE"/>
    <w:rsid w:val="001E2409"/>
    <w:rsid w:val="001E53C8"/>
    <w:rsid w:val="001E6626"/>
    <w:rsid w:val="001E6E23"/>
    <w:rsid w:val="001F0363"/>
    <w:rsid w:val="001F07BF"/>
    <w:rsid w:val="001F0A0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66C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BF"/>
    <w:rsid w:val="0041765F"/>
    <w:rsid w:val="00421F42"/>
    <w:rsid w:val="00424F5A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3B0B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366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F6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313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81A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6710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1A7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A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665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91A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5C1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193C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3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1036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1036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36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36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03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1036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1036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36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36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175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STRIBOR društvo s ograničenom odgovornošću za ekološku proizvodnju</izvorni_sadrzaj>
    <derivirana_varijabla naziv="DomainObject.Predmet.ProtustrankaFormated_1">  STRIBOR društvo s ograničenom odgovornošću za ekološku proizvodnju</derivirana_varijabla>
  </DomainObject.Predmet.ProtustrankaFormated>
  <DomainObject.Predmet.ProtustrankaFormatedOIB>
    <izvorni_sadrzaj>  STRIBOR društvo s ograničenom odgovornošću za ekološku proizvodnju, OIB 54768008930</izvorni_sadrzaj>
    <derivirana_varijabla naziv="DomainObject.Predmet.ProtustrankaFormatedOIB_1">  STRIBOR društvo s ograničenom odgovornošću za ekološku proizvodnju, OIB 54768008930</derivirana_varijabla>
  </DomainObject.Predmet.ProtustrankaFormatedOIB>
  <DomainObject.Predmet.ProtustrankaFormatedWithAdress>
    <izvorni_sadrzaj> STRIBOR društvo s ograničenom odgovornošću za ekološku proizvodnju, Toljani 1, 32260 Drenovci</izvorni_sadrzaj>
    <derivirana_varijabla naziv="DomainObject.Predmet.ProtustrankaFormatedWithAdress_1"> STRIBOR društvo s ograničenom odgovornošću za ekološku proizvodnju, Toljani 1, 32260 Drenovci</derivirana_varijabla>
  </DomainObject.Predmet.ProtustrankaFormatedWithAdress>
  <DomainObject.Predmet.ProtustrankaFormatedWithAdressOIB>
    <izvorni_sadrzaj> STRIBOR društvo s ograničenom odgovornošću za ekološku proizvodnju, OIB 54768008930, Toljani 1, 32260 Drenovci</izvorni_sadrzaj>
    <derivirana_varijabla naziv="DomainObject.Predmet.ProtustrankaFormatedWithAdressOIB_1"> STRIBOR društvo s ograničenom odgovornošću za ekološku proizvodnju, OIB 54768008930, Toljani 1, 32260 Drenovci</derivirana_varijabla>
  </DomainObject.Predmet.ProtustrankaFormatedWithAdressOIB>
  <DomainObject.Predmet.ProtustrankaWithAdress>
    <izvorni_sadrzaj>STRIBOR društvo s ograničenom odgovornošću za ekološku proizvodnju Toljani 1, 32260 Drenovci</izvorni_sadrzaj>
    <derivirana_varijabla naziv="DomainObject.Predmet.ProtustrankaWithAdress_1">STRIBOR društvo s ograničenom odgovornošću za ekološku proizvodnju Toljani 1, 32260 Drenovci</derivirana_varijabla>
  </DomainObject.Predmet.ProtustrankaWithAdress>
  <DomainObject.Predmet.ProtustrankaWithAdressOIB>
    <izvorni_sadrzaj>STRIBOR društvo s ograničenom odgovornošću za ekološku proizvodnju, OIB 54768008930, Toljani 1, 32260 Drenovci</izvorni_sadrzaj>
    <derivirana_varijabla naziv="DomainObject.Predmet.ProtustrankaWithAdressOIB_1">STRIBOR društvo s ograničenom odgovornošću za ekološku proizvodnju, OIB 54768008930, Toljani 1, 32260 Drenovci</derivirana_varijabla>
  </DomainObject.Predmet.ProtustrankaWithAdressOIB>
  <DomainObject.Predmet.ProtustrankaNazivFormated>
    <izvorni_sadrzaj>STRIBOR društvo s ograničenom odgovornošću za ekološku proizvodnju</izvorni_sadrzaj>
    <derivirana_varijabla naziv="DomainObject.Predmet.ProtustrankaNazivFormated_1">STRIBOR društvo s ograničenom odgovornošću za ekološku proizvodnju</derivirana_varijabla>
  </DomainObject.Predmet.ProtustrankaNazivFormated>
  <DomainObject.Predmet.ProtustrankaNazivFormatedOIB>
    <izvorni_sadrzaj>STRIBOR društvo s ograničenom odgovornošću za ekološku proizvodnju, OIB 54768008930</izvorni_sadrzaj>
    <derivirana_varijabla naziv="DomainObject.Predmet.ProtustrankaNazivFormatedOIB_1">STRIBOR društvo s ograničenom odgovornošću za ekološku proizvodnju, OIB 54768008930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STRIBOR društvo s ograničenom odgovornošću za ekološku proizvodnju</item>
    </izvorni_sadrzaj>
    <derivirana_varijabla naziv="DomainObject.Predmet.ProtuStrankaListFormated_1">
      <item>STRIBOR društvo s ograničenom odgovornošću za ekološku proizvodnju</item>
    </derivirana_varijabla>
  </DomainObject.Predmet.ProtuStrankaListFormated>
  <DomainObject.Predmet.ProtuStrankaListFormatedOIB>
    <izvorni_sadrzaj>
      <item>STRIBOR društvo s ograničenom odgovornošću za ekološku proizvodnju, OIB 54768008930</item>
    </izvorni_sadrzaj>
    <derivirana_varijabla naziv="DomainObject.Predmet.ProtuStrankaListFormatedOIB_1">
      <item>STRIBOR društvo s ograničenom odgovornošću za ekološku proizvodnju, OIB 54768008930</item>
    </derivirana_varijabla>
  </DomainObject.Predmet.ProtuStrankaListFormatedOIB>
  <DomainObject.Predmet.ProtuStrankaListFormatedWithAdress>
    <izvorni_sadrzaj>
      <item>STRIBOR društvo s ograničenom odgovornošću za ekološku proizvodnju, Toljani 1, 32260 Drenovci</item>
    </izvorni_sadrzaj>
    <derivirana_varijabla naziv="DomainObject.Predmet.ProtuStrankaListFormatedWithAdress_1">
      <item>STRIBOR društvo s ograničenom odgovornošću za ekološku proizvodnju, Toljani 1, 32260 Drenovci</item>
    </derivirana_varijabla>
  </DomainObject.Predmet.ProtuStrankaListFormatedWithAdress>
  <DomainObject.Predmet.ProtuStrankaListFormatedWithAdressOIB>
    <izvorni_sadrzaj>
      <item>STRIBOR društvo s ograničenom odgovornošću za ekološku proizvodnju, OIB 54768008930, Toljani 1, 32260 Drenovci</item>
    </izvorni_sadrzaj>
    <derivirana_varijabla naziv="DomainObject.Predmet.ProtuStrankaListFormatedWithAdressOIB_1">
      <item>STRIBOR društvo s ograničenom odgovornošću za ekološku proizvodnju, OIB 54768008930, Toljani 1, 32260 Drenovci</item>
    </derivirana_varijabla>
  </DomainObject.Predmet.ProtuStrankaListFormatedWithAdressOIB>
  <DomainObject.Predmet.ProtuStrankaListNazivFormated>
    <izvorni_sadrzaj>
      <item>STRIBOR društvo s ograničenom odgovornošću za ekološku proizvodnju</item>
    </izvorni_sadrzaj>
    <derivirana_varijabla naziv="DomainObject.Predmet.ProtuStrankaListNazivFormated_1">
      <item>STRIBOR društvo s ograničenom odgovornošću za ekološku proizvodnju</item>
    </derivirana_varijabla>
  </DomainObject.Predmet.ProtuStrankaListNazivFormated>
  <DomainObject.Predmet.ProtuStrankaListNazivFormatedOIB>
    <izvorni_sadrzaj>
      <item>STRIBOR društvo s ograničenom odgovornošću za ekološku proizvodnju, OIB 54768008930</item>
    </izvorni_sadrzaj>
    <derivirana_varijabla naziv="DomainObject.Predmet.ProtuStrankaListNazivFormatedOIB_1">
      <item>STRIBOR društvo s ograničenom odgovornošću za ekološku proizvodnju, OIB 54768008930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STRIBOR društvo s ograničenom odgovornošću za ekološku proizvodnju</izvorni_sadrzaj>
    <derivirana_varijabla naziv="DomainObject.Predmet.ProtustrankaIDrugi_1">STRIBOR društvo s ograničenom odgovornošću za ekološku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STRIBOR društvo s ograničenom odgovornošću za ekološku proizvodnju, OIB 54768008930, Toljani 1, 32260 Drenovci</izvorni_sadrzaj>
    <derivirana_varijabla naziv="DomainObject.Predmet.ProtustrankaIDrugiAdressOIB_1">STRIBOR društvo s ograničenom odgovornošću za ekološku proizvodnju, OIB 54768008930, Toljani 1,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STRIBOR društvo s ograničenom odgovornošću za ekološku proizvodnju</item>
    </izvorni_sadrzaj>
    <derivirana_varijabla naziv="DomainObject.Predmet.SudioniciListNaziv_1">
      <item>FINA RC OSIJEK</item>
      <item>STRIBOR društvo s ograničenom odgovornošću za ekološku proizvodnju</item>
    </derivirana_varijabla>
  </DomainObject.Predmet.SudioniciListNaziv>
  <DomainObject.Predmet.SudioniciListAdressOIB>
    <izvorni_sadrzaj>
      <item>FINA RC OSIJEK, OIB 85821130368</item>
      <item>STRIBOR društvo s ograničenom odgovornošću za ekološku proizvodnju, OIB 54768008930, Toljani 1,32260 Drenovci</item>
    </izvorni_sadrzaj>
    <derivirana_varijabla naziv="DomainObject.Predmet.SudioniciListAdressOIB_1">
      <item>FINA RC OSIJEK, OIB 85821130368</item>
      <item>STRIBOR društvo s ograničenom odgovornošću za ekološku proizvodnju, OIB 54768008930, Toljani 1,32260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54768008930</item>
    </izvorni_sadrzaj>
    <derivirana_varijabla naziv="DomainObject.Predmet.SudioniciListNazivOIB_1">
      <item>, OIB 85821130368</item>
      <item>, OIB 54768008930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10729C-A1BB-487D-859E-4E959B987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450</properties:Words>
  <properties:Characters>2394</properties:Characters>
  <properties:Lines>143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2016-11-29T07:37:00Z</dcterms:created>
  <dc:creator>Baran Mirjana</dc:creator>
  <cp:lastModifiedBy>Danijela Špeletić</cp:lastModifiedBy>
  <cp:lastPrinted>2016-11-29T07:36:00Z</cp:lastPrinted>
  <dcterms:modified xmlns:xsi="http://www.w3.org/2001/XMLSchema-instance" xsi:type="dcterms:W3CDTF">2016-11-29T13:38:00Z</dcterms:modified>
  <cp:revision>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