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2a7f7" w14:paraId="f12a7f7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C03985">
        <w:t>6</w:t>
      </w:r>
      <w:r w:rsidR="00831369">
        <w:t>5</w:t>
      </w:r>
      <w:r w:rsidR="00C03985">
        <w:t>9</w:t>
      </w:r>
      <w:r w:rsidRPr="00151FF0">
        <w:t>/1</w:t>
      </w:r>
      <w:r w:rsidR="00831369">
        <w:t>7</w:t>
      </w:r>
      <w:r w:rsidRPr="00151FF0">
        <w:t>-</w:t>
      </w:r>
      <w:r w:rsidR="00C03985">
        <w:t>18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C03985" w:rsidP="00C03985" w:rsidR="00C03985">
      <w:pPr>
        <w:jc w:val="both"/>
      </w:pPr>
      <w:r>
        <w:tab/>
      </w:r>
      <w:r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>
        <w:t xml:space="preserve">OIB 85821130368 </w:t>
      </w:r>
      <w:r w:rsidRPr="00611430">
        <w:t xml:space="preserve">za otvaranje stečajnog postupka nad dužnikom </w:t>
      </w:r>
      <w:r>
        <w:t>AGRINA d.o.o. za proizvodnju i trgovinu, Trnava, Zlatarevac 1/A</w:t>
      </w:r>
      <w:r w:rsidRPr="00212370">
        <w:t>, MBS 030</w:t>
      </w:r>
      <w:r>
        <w:t>0</w:t>
      </w:r>
      <w:r w:rsidRPr="00212370">
        <w:t>1</w:t>
      </w:r>
      <w:r>
        <w:t>6448</w:t>
      </w:r>
      <w:r w:rsidRPr="00212370">
        <w:t xml:space="preserve">, OIB </w:t>
      </w:r>
      <w:r>
        <w:t>37802732099</w:t>
      </w:r>
      <w:r w:rsidRPr="00450C50">
        <w:t xml:space="preserve">, dana </w:t>
      </w:r>
      <w:r>
        <w:t>11. listopada</w:t>
      </w:r>
      <w:r w:rsidRPr="00611430">
        <w:t xml:space="preserve"> 201</w:t>
      </w:r>
      <w:r>
        <w:t>7</w:t>
      </w:r>
      <w:r w:rsidRPr="00611430">
        <w:t>.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D462CA" w:rsidR="007B6DF7">
      <w:pPr>
        <w:pStyle w:val="Tijeloteksta"/>
        <w:numPr>
          <w:ilvl w:val="0"/>
          <w:numId w:val="1"/>
        </w:numPr>
      </w:pPr>
      <w:r>
        <w:t>Privremeno</w:t>
      </w:r>
      <w:r w:rsidR="00D462CA">
        <w:t>j</w:t>
      </w:r>
      <w:r>
        <w:t xml:space="preserve"> s</w:t>
      </w:r>
      <w:r w:rsidR="00F14D32">
        <w:t>tečajno</w:t>
      </w:r>
      <w:r w:rsidR="00D462CA">
        <w:t>j</w:t>
      </w:r>
      <w:r w:rsidR="00F14D32">
        <w:t xml:space="preserve"> upravitelj</w:t>
      </w:r>
      <w:r w:rsidR="00D462CA">
        <w:t>ici</w:t>
      </w:r>
      <w:r w:rsidR="00F14D32">
        <w:t xml:space="preserve"> </w:t>
      </w:r>
      <w:r w:rsidR="00D462CA">
        <w:t>Nadi Gagro, Vinkovci, Glagoljaška 52</w:t>
      </w:r>
      <w:r w:rsidR="00D462CA" w:rsidRPr="00A52210">
        <w:t xml:space="preserve">, OIB </w:t>
      </w:r>
      <w:r w:rsidR="00D462CA">
        <w:t>04212100945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D462CA" w:rsidRPr="00D462CA">
        <w:t>AGRINA d.o.o. za proizvodnju i trgovinu, Trnava, Zlatarevac 1/A, MBS 030016448, OIB 37802732099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D462CA">
        <w:t>e</w:t>
      </w:r>
      <w:r>
        <w:t xml:space="preserve"> </w:t>
      </w:r>
      <w:r w:rsidR="00C17E69">
        <w:t>stečajn</w:t>
      </w:r>
      <w:r w:rsidR="00D462CA">
        <w:t>e</w:t>
      </w:r>
      <w:r w:rsidR="00C17E69">
        <w:t xml:space="preserve"> upravitelj</w:t>
      </w:r>
      <w:r w:rsidR="00C1255A">
        <w:t>ice broj koji će dostaviti u roku od 8 dana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5D4B25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194E0B">
        <w:t xml:space="preserve"> </w:t>
      </w:r>
      <w:r w:rsidR="00C1255A">
        <w:t xml:space="preserve">s predmeta broj St-659/17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C1255A">
        <w:t>j</w:t>
      </w:r>
      <w:r w:rsidR="00A126F0">
        <w:t xml:space="preserve"> </w:t>
      </w:r>
      <w:r>
        <w:t>stečajno</w:t>
      </w:r>
      <w:r w:rsidR="00C1255A">
        <w:t>j</w:t>
      </w:r>
      <w:r>
        <w:t xml:space="preserve"> upravitelj</w:t>
      </w:r>
      <w:r w:rsidR="00C1255A">
        <w:t>ici</w:t>
      </w:r>
      <w:r w:rsidR="00FF4063">
        <w:t xml:space="preserve"> </w:t>
      </w:r>
      <w:r>
        <w:t>na nje</w:t>
      </w:r>
      <w:r w:rsidR="00C1255A">
        <w:t>n</w:t>
      </w:r>
      <w:r>
        <w:t xml:space="preserve"> žiro-račun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2A3DAD">
        <w:t>6</w:t>
      </w:r>
      <w:r w:rsidR="00A51492">
        <w:t>5</w:t>
      </w:r>
      <w:r w:rsidR="002A3DAD">
        <w:t>9</w:t>
      </w:r>
      <w:r w:rsidR="009B0F1B">
        <w:t>/</w:t>
      </w:r>
      <w:r w:rsidR="00FE5A6E">
        <w:t>1</w:t>
      </w:r>
      <w:r w:rsidR="00A51492">
        <w:t>7</w:t>
      </w:r>
      <w:r w:rsidR="009B0F1B">
        <w:t>-</w:t>
      </w:r>
      <w:r w:rsidR="00764FCC">
        <w:t>1</w:t>
      </w:r>
      <w:r w:rsidR="002A3DAD">
        <w:t>1</w:t>
      </w:r>
      <w:r w:rsidR="009B0F1B">
        <w:t xml:space="preserve"> od </w:t>
      </w:r>
      <w:r w:rsidR="002A3DAD">
        <w:t>6</w:t>
      </w:r>
      <w:r w:rsidR="009B0F1B">
        <w:t>.</w:t>
      </w:r>
      <w:r w:rsidR="005D46B1">
        <w:t>0</w:t>
      </w:r>
      <w:r w:rsidR="002A3DAD">
        <w:t>9</w:t>
      </w:r>
      <w:r w:rsidR="009B0F1B">
        <w:t>.20</w:t>
      </w:r>
      <w:r w:rsidR="00FE5A6E">
        <w:t>1</w:t>
      </w:r>
      <w:r w:rsidR="00A51492">
        <w:t>7</w:t>
      </w:r>
      <w:r w:rsidR="009B0F1B">
        <w:t>. pokrenut je prethodni postupak nad dužnikom i imenovan</w:t>
      </w:r>
      <w:r w:rsidR="002A3DAD">
        <w:t>a</w:t>
      </w:r>
      <w:r w:rsidR="0040049C">
        <w:t xml:space="preserve"> je</w:t>
      </w:r>
      <w:r w:rsidR="009B0F1B">
        <w:t xml:space="preserve"> </w:t>
      </w:r>
      <w:r w:rsidR="002A3DAD">
        <w:t>Nada Gagro</w:t>
      </w:r>
      <w:r w:rsidR="00932A65">
        <w:t xml:space="preserve">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2A3DAD">
        <w:t>a</w:t>
      </w:r>
      <w:r>
        <w:t xml:space="preserve"> stečajn</w:t>
      </w:r>
      <w:r w:rsidR="002A3DAD">
        <w:t>a</w:t>
      </w:r>
      <w:r>
        <w:t xml:space="preserve"> upravitelj</w:t>
      </w:r>
      <w:r w:rsidR="002A3DAD">
        <w:t>ica</w:t>
      </w:r>
      <w:r>
        <w:t xml:space="preserve"> obavi</w:t>
      </w:r>
      <w:r w:rsidR="002A3DAD">
        <w:t>la</w:t>
      </w:r>
      <w:r>
        <w:t xml:space="preserve"> je sve potrebne radnje, te je sastavi</w:t>
      </w:r>
      <w:r w:rsidR="002A3DAD">
        <w:t>la</w:t>
      </w:r>
      <w:r>
        <w:t xml:space="preserve"> i dostavi</w:t>
      </w:r>
      <w:r w:rsidR="002A3DAD">
        <w:t>la</w:t>
      </w:r>
      <w:r w:rsidR="006764F3">
        <w:t xml:space="preserve"> </w:t>
      </w:r>
      <w:r>
        <w:t>svoje pisano izvješće i nazoči</w:t>
      </w:r>
      <w:r w:rsidR="002A3DAD">
        <w:t>la</w:t>
      </w:r>
      <w:r>
        <w:t xml:space="preserve"> ročištu radi izjašnjenja o prijedlogu za otvaranje </w:t>
      </w:r>
      <w:r>
        <w:lastRenderedPageBreak/>
        <w:t>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</w:t>
      </w:r>
      <w:r w:rsidR="007E74A8">
        <w:t xml:space="preserve">na ročištu održanom </w:t>
      </w:r>
      <w:r w:rsidR="00D23353">
        <w:t xml:space="preserve">dana </w:t>
      </w:r>
      <w:r w:rsidR="007E74A8">
        <w:t>10</w:t>
      </w:r>
      <w:r w:rsidR="00D23353">
        <w:t>.</w:t>
      </w:r>
      <w:r w:rsidR="007E74A8">
        <w:t>11</w:t>
      </w:r>
      <w:r w:rsidR="00D23353">
        <w:t>.201</w:t>
      </w:r>
      <w:r w:rsidR="005D46B1">
        <w:t>7</w:t>
      </w:r>
      <w:r w:rsidR="00D23353">
        <w:t xml:space="preserve">. </w:t>
      </w:r>
      <w:r w:rsidR="00E22748">
        <w:t>je</w:t>
      </w:r>
      <w:r w:rsidR="00D23353">
        <w:t xml:space="preserve"> za</w:t>
      </w:r>
      <w:r w:rsidR="002331DC">
        <w:t xml:space="preserve">tražila </w:t>
      </w:r>
      <w:r w:rsidR="00D23353">
        <w:t>određivanje</w:t>
      </w:r>
      <w:r w:rsidR="00B7486B">
        <w:t xml:space="preserve"> </w:t>
      </w:r>
      <w:r w:rsidR="00D23353">
        <w:t xml:space="preserve">nagrade, </w:t>
      </w:r>
      <w:r>
        <w:t>te je slijedom navedenoga, uzimajući u obzir obujam poslova i rad privremen</w:t>
      </w:r>
      <w:r w:rsidR="002331DC">
        <w:t>e</w:t>
      </w:r>
      <w:r>
        <w:t xml:space="preserve"> stečajn</w:t>
      </w:r>
      <w:r w:rsidR="002331DC">
        <w:t>e</w:t>
      </w:r>
      <w:r w:rsidR="008D4802">
        <w:t xml:space="preserve"> </w:t>
      </w:r>
      <w:r>
        <w:t>upravitelj</w:t>
      </w:r>
      <w:r w:rsidR="002331DC">
        <w:t>ice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2331DC" w:rsidRPr="002331DC">
        <w:t xml:space="preserve">11. listopada </w:t>
      </w:r>
      <w:r w:rsidRPr="008D4802">
        <w:t>20</w:t>
      </w:r>
      <w:r w:rsidR="00FF4063" w:rsidRPr="008D4802">
        <w:t>1</w:t>
      </w:r>
      <w:r w:rsidR="00C9484A">
        <w:t>7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2331DC">
        <w:t>a</w:t>
      </w:r>
      <w:r w:rsidR="0040049C">
        <w:t xml:space="preserve"> </w:t>
      </w:r>
      <w:r w:rsidR="00D5639E">
        <w:t>stečajn</w:t>
      </w:r>
      <w:r w:rsidR="002331DC">
        <w:t>a</w:t>
      </w:r>
      <w:r w:rsidR="00D5639E">
        <w:t xml:space="preserve"> </w:t>
      </w:r>
      <w:r w:rsidR="0061543A">
        <w:t>upravitelj</w:t>
      </w:r>
      <w:r w:rsidR="002331DC">
        <w:t>ica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561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831369" w:rsidRPr="00831369">
      <w:t>14 St-</w:t>
    </w:r>
    <w:r w:rsidR="00C03985" w:rsidRPr="00C03985">
      <w:t>659/17-18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6E7D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331DC"/>
    <w:rsid w:val="00253BF7"/>
    <w:rsid w:val="00257080"/>
    <w:rsid w:val="0026470C"/>
    <w:rsid w:val="00273211"/>
    <w:rsid w:val="0027717E"/>
    <w:rsid w:val="00277491"/>
    <w:rsid w:val="00282387"/>
    <w:rsid w:val="002844C1"/>
    <w:rsid w:val="002A3DAD"/>
    <w:rsid w:val="002A64FF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4684"/>
    <w:rsid w:val="00417DFD"/>
    <w:rsid w:val="004222C6"/>
    <w:rsid w:val="00426454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D46B1"/>
    <w:rsid w:val="005D4B25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2D7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82F39"/>
    <w:rsid w:val="007B0F43"/>
    <w:rsid w:val="007B6DF7"/>
    <w:rsid w:val="007C7170"/>
    <w:rsid w:val="007E652C"/>
    <w:rsid w:val="007E74A8"/>
    <w:rsid w:val="007E7BDB"/>
    <w:rsid w:val="007F33F7"/>
    <w:rsid w:val="0080559F"/>
    <w:rsid w:val="00813169"/>
    <w:rsid w:val="00816670"/>
    <w:rsid w:val="008270E5"/>
    <w:rsid w:val="00830343"/>
    <w:rsid w:val="00831369"/>
    <w:rsid w:val="00840E1C"/>
    <w:rsid w:val="008531CD"/>
    <w:rsid w:val="00862028"/>
    <w:rsid w:val="008671C8"/>
    <w:rsid w:val="00875522"/>
    <w:rsid w:val="008756C6"/>
    <w:rsid w:val="00876DC3"/>
    <w:rsid w:val="00880934"/>
    <w:rsid w:val="00885619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1E8"/>
    <w:rsid w:val="009538FE"/>
    <w:rsid w:val="00957FC9"/>
    <w:rsid w:val="00960862"/>
    <w:rsid w:val="00982019"/>
    <w:rsid w:val="0098273F"/>
    <w:rsid w:val="00982D96"/>
    <w:rsid w:val="00983AA2"/>
    <w:rsid w:val="0098450F"/>
    <w:rsid w:val="009864D7"/>
    <w:rsid w:val="00986B6A"/>
    <w:rsid w:val="009910CC"/>
    <w:rsid w:val="009A4340"/>
    <w:rsid w:val="009B0F1B"/>
    <w:rsid w:val="009B1E92"/>
    <w:rsid w:val="00A004C6"/>
    <w:rsid w:val="00A126F0"/>
    <w:rsid w:val="00A14C1A"/>
    <w:rsid w:val="00A14E5B"/>
    <w:rsid w:val="00A152F2"/>
    <w:rsid w:val="00A34E0A"/>
    <w:rsid w:val="00A51492"/>
    <w:rsid w:val="00A577B6"/>
    <w:rsid w:val="00A57D3E"/>
    <w:rsid w:val="00A74469"/>
    <w:rsid w:val="00A7779B"/>
    <w:rsid w:val="00A90CA5"/>
    <w:rsid w:val="00A91489"/>
    <w:rsid w:val="00A924F5"/>
    <w:rsid w:val="00AB601F"/>
    <w:rsid w:val="00AB6394"/>
    <w:rsid w:val="00AD7E47"/>
    <w:rsid w:val="00AE693D"/>
    <w:rsid w:val="00AF3B44"/>
    <w:rsid w:val="00AF6D89"/>
    <w:rsid w:val="00B01AEB"/>
    <w:rsid w:val="00B03B3C"/>
    <w:rsid w:val="00B06771"/>
    <w:rsid w:val="00B32B35"/>
    <w:rsid w:val="00B41D7F"/>
    <w:rsid w:val="00B7486B"/>
    <w:rsid w:val="00B76849"/>
    <w:rsid w:val="00B80410"/>
    <w:rsid w:val="00B81B64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03985"/>
    <w:rsid w:val="00C1255A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484A"/>
    <w:rsid w:val="00C96DCA"/>
    <w:rsid w:val="00CA2B29"/>
    <w:rsid w:val="00CA6649"/>
    <w:rsid w:val="00CB5635"/>
    <w:rsid w:val="00CC15DD"/>
    <w:rsid w:val="00CC3247"/>
    <w:rsid w:val="00CD1611"/>
    <w:rsid w:val="00CE58E7"/>
    <w:rsid w:val="00CF024C"/>
    <w:rsid w:val="00CF5189"/>
    <w:rsid w:val="00D16A63"/>
    <w:rsid w:val="00D23353"/>
    <w:rsid w:val="00D27143"/>
    <w:rsid w:val="00D3098C"/>
    <w:rsid w:val="00D462CA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D58A1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56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561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561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5619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5619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56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561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561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5619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5619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</izvorni_sadrzaj>
    <derivirana_varijabla naziv="DomainObject.Predmet.Broj_1">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St-659/2017</izvorni_sadrzaj>
    <derivirana_varijabla naziv="DomainObject.Predmet.OznakaBroj_1">St-659/2017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AGRINA d.o.o. za proizvodnju i trgovinu</izvorni_sadrzaj>
    <derivirana_varijabla naziv="DomainObject.Predmet.ProtustrankaFormated_1">  AGRINA d.o.o. za proizvodnju i trgovinu</derivirana_varijabla>
  </DomainObject.Predmet.ProtustrankaFormated>
  <DomainObject.Predmet.ProtustrankaFormatedOIB>
    <izvorni_sadrzaj>  AGRINA d.o.o. za proizvodnju i trgovinu, OIB 37802732099</izvorni_sadrzaj>
    <derivirana_varijabla naziv="DomainObject.Predmet.ProtustrankaFormatedOIB_1">  AGRINA d.o.o. za proizvodnju i trgovinu, OIB 37802732099</derivirana_varijabla>
  </DomainObject.Predmet.ProtustrankaFormatedOIB>
  <DomainObject.Predmet.ProtustrankaFormatedWithAdress>
    <izvorni_sadrzaj> AGRINA d.o.o. za proizvodnju i trgovinu, Zlatarevac 1/A, 31400 Trnava</izvorni_sadrzaj>
    <derivirana_varijabla naziv="DomainObject.Predmet.ProtustrankaFormatedWithAdress_1"> AGRINA d.o.o. za proizvodnju i trgovinu, Zlatarevac 1/A, 31400 Trnava</derivirana_varijabla>
  </DomainObject.Predmet.ProtustrankaFormatedWithAdress>
  <DomainObject.Predmet.ProtustrankaFormatedWithAdressOIB>
    <izvorni_sadrzaj> AGRINA d.o.o. za proizvodnju i trgovinu, OIB 37802732099, Zlatarevac 1/A, 31400 Trnava</izvorni_sadrzaj>
    <derivirana_varijabla naziv="DomainObject.Predmet.ProtustrankaFormatedWithAdressOIB_1"> AGRINA d.o.o. za proizvodnju i trgovinu, OIB 37802732099, Zlatarevac 1/A, 31400 Trnava</derivirana_varijabla>
  </DomainObject.Predmet.ProtustrankaFormatedWithAdressOIB>
  <DomainObject.Predmet.ProtustrankaWithAdress>
    <izvorni_sadrzaj>AGRINA d.o.o. za proizvodnju i trgovinu Zlatarevac 1/A, 31400 Trnava</izvorni_sadrzaj>
    <derivirana_varijabla naziv="DomainObject.Predmet.ProtustrankaWithAdress_1">AGRINA d.o.o. za proizvodnju i trgovinu Zlatarevac 1/A, 31400 Trnava</derivirana_varijabla>
  </DomainObject.Predmet.ProtustrankaWithAdress>
  <DomainObject.Predmet.ProtustrankaWithAdressOIB>
    <izvorni_sadrzaj>AGRINA d.o.o. za proizvodnju i trgovinu, OIB 37802732099, Zlatarevac 1/A, 31400 Trnava</izvorni_sadrzaj>
    <derivirana_varijabla naziv="DomainObject.Predmet.ProtustrankaWithAdressOIB_1">AGRINA d.o.o. za proizvodnju i trgovinu, OIB 37802732099, Zlatarevac 1/A, 31400 Trnava</derivirana_varijabla>
  </DomainObject.Predmet.ProtustrankaWithAdressOIB>
  <DomainObject.Predmet.ProtustrankaNazivFormated>
    <izvorni_sadrzaj>AGRINA d.o.o. za proizvodnju i trgovinu</izvorni_sadrzaj>
    <derivirana_varijabla naziv="DomainObject.Predmet.ProtustrankaNazivFormated_1">AGRINA d.o.o. za proizvodnju i trgovinu</derivirana_varijabla>
  </DomainObject.Predmet.ProtustrankaNazivFormated>
  <DomainObject.Predmet.ProtustrankaNazivFormatedOIB>
    <izvorni_sadrzaj>AGRINA d.o.o. za proizvodnju i trgovinu, OIB 37802732099</izvorni_sadrzaj>
    <derivirana_varijabla naziv="DomainObject.Predmet.ProtustrankaNazivFormatedOIB_1">AGRINA d.o.o. za proizvodnju i trgovinu, OIB 37802732099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AGRINA d.o.o. za proizvodnju i trgovinu</item>
    </izvorni_sadrzaj>
    <derivirana_varijabla naziv="DomainObject.Predmet.ProtuStrankaListFormated_1">
      <item>AGRINA d.o.o. za proizvodnju i trgovinu</item>
    </derivirana_varijabla>
  </DomainObject.Predmet.ProtuStrankaListFormated>
  <DomainObject.Predmet.ProtuStrankaListFormatedOIB>
    <izvorni_sadrzaj>
      <item>AGRINA d.o.o. za proizvodnju i trgovinu, OIB 37802732099</item>
    </izvorni_sadrzaj>
    <derivirana_varijabla naziv="DomainObject.Predmet.ProtuStrankaListFormatedOIB_1">
      <item>AGRINA d.o.o. za proizvodnju i trgovinu, OIB 37802732099</item>
    </derivirana_varijabla>
  </DomainObject.Predmet.ProtuStrankaListFormatedOIB>
  <DomainObject.Predmet.ProtuStrankaListFormatedWithAdress>
    <izvorni_sadrzaj>
      <item>AGRINA d.o.o. za proizvodnju i trgovinu, Zlatarevac 1/A, 31400 Trnava</item>
    </izvorni_sadrzaj>
    <derivirana_varijabla naziv="DomainObject.Predmet.ProtuStrankaListFormatedWithAdress_1">
      <item>AGRINA d.o.o. za proizvodnju i trgovinu, Zlatarevac 1/A, 31400 Trnava</item>
    </derivirana_varijabla>
  </DomainObject.Predmet.ProtuStrankaListFormatedWithAdress>
  <DomainObject.Predmet.ProtuStrankaListFormatedWithAdressOIB>
    <izvorni_sadrzaj>
      <item>AGRINA d.o.o. za proizvodnju i trgovinu, OIB 37802732099, Zlatarevac 1/A, 31400 Trnava</item>
    </izvorni_sadrzaj>
    <derivirana_varijabla naziv="DomainObject.Predmet.ProtuStrankaListFormatedWithAdressOIB_1">
      <item>AGRINA d.o.o. za proizvodnju i trgovinu, OIB 37802732099, Zlatarevac 1/A, 31400 Trnava</item>
    </derivirana_varijabla>
  </DomainObject.Predmet.ProtuStrankaListFormatedWithAdressOIB>
  <DomainObject.Predmet.ProtuStrankaListNazivFormated>
    <izvorni_sadrzaj>
      <item>AGRINA d.o.o. za proizvodnju i trgovinu</item>
    </izvorni_sadrzaj>
    <derivirana_varijabla naziv="DomainObject.Predmet.ProtuStrankaListNazivFormated_1">
      <item>AGRINA d.o.o. za proizvodnju i trgovinu</item>
    </derivirana_varijabla>
  </DomainObject.Predmet.ProtuStrankaListNazivFormated>
  <DomainObject.Predmet.ProtuStrankaListNazivFormatedOIB>
    <izvorni_sadrzaj>
      <item>AGRINA d.o.o. za proizvodnju i trgovinu, OIB 37802732099</item>
    </izvorni_sadrzaj>
    <derivirana_varijabla naziv="DomainObject.Predmet.ProtuStrankaListNazivFormatedOIB_1">
      <item>AGRINA d.o.o. za proizvodnju i trgovinu, OIB 37802732099</item>
    </derivirana_varijabla>
  </DomainObject.Predmet.ProtuStrankaListNazivFormatedOIB>
  <DomainObject.Predmet.OstaliListFormated>
    <izvorni_sadrzaj>
      <item>ŽDO GUO Osijek</item>
      <item>Nada Gagro</item>
      <item>Mihaela Pavlović</item>
    </izvorni_sadrzaj>
    <derivirana_varijabla naziv="DomainObject.Predmet.OstaliListFormated_1">
      <item>ŽDO GUO Osijek</item>
      <item>Nada Gagro</item>
      <item>Mihaela Pavlović</item>
    </derivirana_varijabla>
  </DomainObject.Predmet.OstaliListFormated>
  <DomainObject.Predmet.OstaliListFormatedOIB>
    <izvorni_sadrzaj>
      <item>ŽDO GUO Osijek</item>
      <item>Nada Gagro, OIB 04212100945</item>
      <item>Mihaela Pavlović, OIB 17393658319</item>
    </izvorni_sadrzaj>
    <derivirana_varijabla naziv="DomainObject.Predmet.OstaliListFormatedOIB_1">
      <item>ŽDO GUO Osijek</item>
      <item>Nada Gagro, OIB 04212100945</item>
      <item>Mihaela Pavlović, OIB 17393658319</item>
    </derivirana_varijabla>
  </DomainObject.Predmet.OstaliListFormatedOIB>
  <DomainObject.Predmet.OstaliListFormatedWithAdress>
    <izvorni_sadrzaj>
      <item>ŽDO GUO Osijek</item>
      <item>Nada Gagro, Glagoljaška 52, 32100 Vinkovci</item>
      <item>Mihaela Pavlović, Selčinska 14, 10360 Sesvete</item>
    </izvorni_sadrzaj>
    <derivirana_varijabla naziv="DomainObject.Predmet.OstaliListFormatedWithAdress_1">
      <item>ŽDO GUO Osijek</item>
      <item>Nada Gagro, Glagoljaška 52, 32100 Vinkovci</item>
      <item>Mihaela Pavlović, Selčinska 14, 10360 Sesvete</item>
    </derivirana_varijabla>
  </DomainObject.Predmet.OstaliListFormatedWithAdress>
  <DomainObject.Predmet.OstaliListFormatedWithAdressOIB>
    <izvorni_sadrzaj>
      <item>ŽDO GUO Osijek</item>
      <item>Nada Gagro, OIB 04212100945, Glagoljaška 52, 32100 Vinkovci</item>
      <item>Mihaela Pavlović, OIB 17393658319, Selčinska 14, 10360 Sesvete</item>
    </izvorni_sadrzaj>
    <derivirana_varijabla naziv="DomainObject.Predmet.OstaliListFormatedWithAdressOIB_1">
      <item>ŽDO GUO Osijek</item>
      <item>Nada Gagro, OIB 04212100945, Glagoljaška 52, 32100 Vinkovci</item>
      <item>Mihaela Pavlović, OIB 17393658319, Selčinska 14, 10360 Sesvete</item>
    </derivirana_varijabla>
  </DomainObject.Predmet.OstaliListFormatedWithAdressOIB>
  <DomainObject.Predmet.OstaliListNazivFormated>
    <izvorni_sadrzaj>
      <item>ŽDO GUO Osijek</item>
      <item>Nada Gagro</item>
      <item>Mihaela Pavlović</item>
    </izvorni_sadrzaj>
    <derivirana_varijabla naziv="DomainObject.Predmet.OstaliListNazivFormated_1">
      <item>ŽDO GUO Osijek</item>
      <item>Nada Gagro</item>
      <item>Mihaela Pavlović</item>
    </derivirana_varijabla>
  </DomainObject.Predmet.OstaliListNazivFormated>
  <DomainObject.Predmet.OstaliListNazivFormatedOIB>
    <izvorni_sadrzaj>
      <item>ŽDO GUO Osijek</item>
      <item>Nada Gagro, OIB 04212100945</item>
      <item>Mihaela Pavlović, OIB 17393658319</item>
    </izvorni_sadrzaj>
    <derivirana_varijabla naziv="DomainObject.Predmet.OstaliListNazivFormatedOIB_1">
      <item>ŽDO GUO Osijek</item>
      <item>Nada Gagro, OIB 04212100945</item>
      <item>Mihaela Pavlović, OIB 17393658319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AGRINA d.o.o. za proizvodnju i trgovinu</izvorni_sadrzaj>
    <derivirana_varijabla naziv="DomainObject.Predmet.ProtustrankaIDrugi_1">AGRINA 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AGRINA d.o.o. za proizvodnju i trgovinu, OIB 37802732099, Zlatarevac 1/A, 31400 Trnava</izvorni_sadrzaj>
    <derivirana_varijabla naziv="DomainObject.Predmet.ProtustrankaIDrugiAdressOIB_1">AGRINA d.o.o. za proizvodnju i trgovinu, OIB 37802732099, Zlatarevac 1/A, 31400 Trnava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AGRINA d.o.o. za proizvodnju i trgovinu</item>
      <item>ŽDO GUO Osijek</item>
      <item>Nada Gagro</item>
      <item>Mihaela Pavlović</item>
    </izvorni_sadrzaj>
    <derivirana_varijabla naziv="DomainObject.Predmet.SudioniciListNaziv_1">
      <item>FINA RC OSIJEK</item>
      <item>AGRINA d.o.o. za proizvodnju i trgovinu</item>
      <item>ŽDO GUO Osijek</item>
      <item>Nada Gagro</item>
      <item>Mihaela Pavlović</item>
    </derivirana_varijabla>
  </DomainObject.Predmet.SudioniciListNaziv>
  <DomainObject.Predmet.SudioniciListAdressOIB>
    <izvorni_sadrzaj>
      <item>FINA RC OSIJEK, OIB 85821130368</item>
      <item>AGRINA d.o.o. za proizvodnju i trgovinu, OIB 37802732099, Zlatarevac 1/A,31400 Trnava</item>
      <item>ŽDO GUO Osijek</item>
      <item>Nada Gagro, OIB 04212100945, Glagoljaška 52,32100 Vinkovci</item>
      <item>Mihaela Pavlović, OIB 17393658319, Selčinska 14,10360 Sesvete</item>
    </izvorni_sadrzaj>
    <derivirana_varijabla naziv="DomainObject.Predmet.SudioniciListAdressOIB_1">
      <item>FINA RC OSIJEK, OIB 85821130368</item>
      <item>AGRINA d.o.o. za proizvodnju i trgovinu, OIB 37802732099, Zlatarevac 1/A,31400 Trnava</item>
      <item>ŽDO GUO Osijek</item>
      <item>Nada Gagro, OIB 04212100945, Glagoljaška 52,32100 Vinkovci</item>
      <item>Mihaela Pavlović, OIB 17393658319, Selčinska 14,10360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37802732099</item>
      <item>, OIB null</item>
      <item>, OIB 04212100945</item>
      <item>, OIB 17393658319</item>
    </izvorni_sadrzaj>
    <derivirana_varijabla naziv="DomainObject.Predmet.SudioniciListNazivOIB_1">
      <item>, OIB 85821130368</item>
      <item>, OIB 37802732099</item>
      <item>, OIB null</item>
      <item>, OIB 04212100945</item>
      <item>, OIB 17393658319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419</properties:Words>
  <properties:Characters>2349</properties:Characters>
  <properties:Lines>70</properties:Lines>
  <properties:Paragraphs>21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2017-03-24T08:29:00Z</cp:lastPrinted>
  <dcterms:modified xmlns:xsi="http://www.w3.org/2001/XMLSchema-instance" xsi:type="dcterms:W3CDTF">2017-10-11T09:51:00Z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