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7763" w14:paraId="51b7763" w:rsidRDefault="009C5131" w:rsidP="009C5131" w:rsidR="009C5131" w:rsidRPr="000851D9">
      <w:pPr>
        <w:spacing w:lineRule="auto" w:line="240" w:after="0"/>
        <w:ind w:firstLine="709"/>
        <w15:collapsed w:val="false"/>
        <w:rPr>
          <w:rFonts w:cs="Times New Roman" w:eastAsia="Calibri" w:hAnsi="Times New Roman" w:ascii="Times New Roman"/>
          <w:noProof w:val="false"/>
          <w:sz w:val="24"/>
          <w:szCs w:val="24"/>
        </w:rPr>
      </w:pPr>
      <w:bookmarkStart w:name="_GoBack" w:id="0"/>
      <w:bookmarkEnd w:id="0"/>
    </w:p>
    <w:p w:rsidRDefault="009C5131" w:rsidP="009C5131" w:rsidR="009C5131" w:rsidRPr="000851D9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C5131" w:rsidP="009C5131" w:rsidR="009C5131" w:rsidRPr="000851D9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0851D9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REPUBLIKA HRVATSKA</w:t>
      </w:r>
    </w:p>
    <w:p w:rsidRDefault="00194DE4" w:rsidP="009C5131" w:rsidR="00194DE4" w:rsidRPr="000851D9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TRGOVAČKI SUD U ZADRU</w:t>
      </w:r>
    </w:p>
    <w:p w:rsidRDefault="00194DE4" w:rsidP="009C5131" w:rsidR="00194DE4" w:rsidRPr="000851D9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Zadar, Dr. Franje Tuđmana 35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</w:p>
    <w:p w:rsidRDefault="00194DE4" w:rsidP="009C5131" w:rsidR="00194DE4" w:rsidRPr="000851D9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9753B" w:rsidP="009C5131" w:rsidR="0099753B" w:rsidRPr="000851D9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0851D9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U  I M E  R E P U B L I K E  H R V A T S K E</w:t>
      </w:r>
    </w:p>
    <w:p w:rsidRDefault="009C5131" w:rsidP="009C5131" w:rsidR="009C5131" w:rsidRPr="000851D9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0851D9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R J E Š E NJ E</w:t>
      </w:r>
    </w:p>
    <w:p w:rsidRDefault="009C5131" w:rsidP="009C5131" w:rsidR="009C5131" w:rsidRPr="000851D9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0851D9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>Trgovački sud u Za</w:t>
      </w:r>
      <w:r w:rsidR="0080015F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dru, OIB</w:t>
      </w:r>
      <w:r w:rsidR="009C5131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:</w:t>
      </w:r>
      <w:r w:rsidR="0080015F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39670464653, po sudskom savjetniku Krešimiru Torbarini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u pravnoj stvari podnositeljice zahtjeva Financijske agencije, Regionalni centar </w:t>
      </w:r>
      <w:r w:rsidR="0080015F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Split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Podružnica </w:t>
      </w:r>
      <w:r w:rsidR="006E4179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Zadar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</w:t>
      </w:r>
      <w:r w:rsidR="006E4179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Ivana Danila 4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, OIB: 85821130368, za provedbu skraćenoga stečajnog postupka nad dužnikom</w:t>
      </w:r>
      <w:r w:rsidR="0080015F" w:rsidRPr="000851D9">
        <w:rPr>
          <w:rFonts w:cs="Times New Roman" w:hAnsi="Times New Roman" w:ascii="Times New Roman"/>
          <w:sz w:val="24"/>
          <w:szCs w:val="24"/>
        </w:rPr>
        <w:t xml:space="preserve"> </w:t>
      </w:r>
      <w:r w:rsidR="000851D9" w:rsidRPr="000851D9">
        <w:rPr>
          <w:rFonts w:cs="Times New Roman" w:hAnsi="Times New Roman" w:ascii="Times New Roman"/>
          <w:sz w:val="24"/>
          <w:szCs w:val="24"/>
        </w:rPr>
        <w:t>KLESAR – TERACER KATUŠA d.o.o., Medviđa, Medviđa 61, OIB:79420960999</w:t>
      </w:r>
      <w:r w:rsidR="000851D9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, od 8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0851D9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studenog 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0851D9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., </w:t>
      </w:r>
      <w:r w:rsidR="006D6E54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1</w:t>
      </w:r>
      <w:r w:rsidR="000851D9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9753B" w:rsidP="009C5131" w:rsidR="0099753B" w:rsidRPr="000851D9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0851D9">
      <w:pPr>
        <w:spacing w:lineRule="auto" w:line="240" w:after="24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r i j e š i o   j e</w:t>
      </w:r>
    </w:p>
    <w:p w:rsidRDefault="00194DE4" w:rsidP="009C5131" w:rsidR="009C5131" w:rsidRPr="000851D9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Odbacuje se zahtjev Financijske agencije od </w:t>
      </w:r>
      <w:r w:rsidR="000851D9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8</w:t>
      </w:r>
      <w:r w:rsidR="00705555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0851D9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studenog </w:t>
      </w:r>
      <w:r w:rsidR="0080015F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0851D9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="0080015F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provedbu skraćenoga stečajnog postupka nad dužnikom </w:t>
      </w:r>
      <w:r w:rsidR="000851D9" w:rsidRPr="000851D9">
        <w:rPr>
          <w:rFonts w:cs="Times New Roman" w:hAnsi="Times New Roman" w:ascii="Times New Roman"/>
          <w:sz w:val="24"/>
          <w:szCs w:val="24"/>
        </w:rPr>
        <w:t>KLESAR – TERACER KATUŠA d.o.o., Medviđa, Medviđa 61, OIB:79420960999</w:t>
      </w:r>
      <w:r w:rsidR="00705555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</w:p>
    <w:p w:rsidRDefault="009C5131" w:rsidP="009C5131" w:rsidR="009C5131" w:rsidRPr="000851D9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9C5131" w:rsidRPr="000851D9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Obrazloženje</w:t>
      </w:r>
    </w:p>
    <w:p w:rsidRDefault="009C5131" w:rsidP="009C5131" w:rsidR="009C5131" w:rsidRPr="000851D9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0851D9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Financijska agencija je </w:t>
      </w:r>
      <w:r w:rsidR="000851D9">
        <w:rPr>
          <w:rFonts w:cs="Times New Roman" w:eastAsia="Calibri" w:hAnsi="Times New Roman" w:ascii="Times New Roman"/>
          <w:noProof w:val="false"/>
          <w:sz w:val="24"/>
          <w:szCs w:val="24"/>
        </w:rPr>
        <w:t>8</w:t>
      </w:r>
      <w:r w:rsidR="001C14FF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="00705555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studenog 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0851D9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podnijela Trgovačkom sudu u </w:t>
      </w:r>
      <w:r w:rsidR="0080015F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Zadru, 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zahtjev za provedbu skraćenoga stečajnog postupka nad uvodno označenim dužnikom na temelju čl. 444. st. 1. Stečajnog zakona (Narodne novine broj 71/15, dalje: SZ) navodeći da isti na dan </w:t>
      </w:r>
      <w:r w:rsidR="000851D9">
        <w:rPr>
          <w:rFonts w:cs="Times New Roman" w:eastAsia="Calibri" w:hAnsi="Times New Roman" w:ascii="Times New Roman"/>
          <w:noProof w:val="false"/>
          <w:sz w:val="24"/>
          <w:szCs w:val="24"/>
        </w:rPr>
        <w:t>3</w:t>
      </w:r>
      <w:r w:rsidR="00E126F3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studenog 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0851D9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u Očevidniku redoslijeda osnova za plaćanje ima evidentirane neizvršene osnove za plaćanje u neprekinutom razdoblju od 120 dana u iznosu od </w:t>
      </w:r>
      <w:r w:rsidR="000851D9">
        <w:rPr>
          <w:rFonts w:cs="Times New Roman" w:eastAsia="Calibri" w:hAnsi="Times New Roman" w:ascii="Times New Roman"/>
          <w:noProof w:val="false"/>
          <w:sz w:val="24"/>
          <w:szCs w:val="24"/>
        </w:rPr>
        <w:t>11.792,98</w:t>
      </w:r>
      <w:r w:rsidR="006E4179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kn te da nema zaposlenih.</w:t>
      </w:r>
    </w:p>
    <w:p w:rsidRDefault="00194DE4" w:rsidP="009C5131" w:rsidR="00194DE4" w:rsidRPr="000851D9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Dopisom </w:t>
      </w:r>
      <w:r w:rsidR="009C5131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zaprimljenim na sud dana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0851D9">
        <w:rPr>
          <w:rFonts w:cs="Times New Roman" w:eastAsia="Calibri" w:hAnsi="Times New Roman" w:ascii="Times New Roman"/>
          <w:noProof w:val="false"/>
          <w:sz w:val="24"/>
          <w:szCs w:val="24"/>
        </w:rPr>
        <w:t>17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="006D6E54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ožujka 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Financijska agencija je obavijestila ovaj sud da je dužnik u međuvremenu podmirio navedeno dugovanje te da u Očevidniku redoslijeda osnova za plaćanje više nema evidentiranih neizvršenih osnova za plaćanje. </w:t>
      </w:r>
    </w:p>
    <w:p w:rsidRDefault="00194DE4" w:rsidP="009C5131" w:rsidR="00194DE4" w:rsidRPr="000851D9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94DE4" w:rsidP="009C5131" w:rsidR="00194DE4" w:rsidRPr="000851D9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S obzirom da iz potvrde Financijske agencije od </w:t>
      </w:r>
      <w:r w:rsidR="00EA4DD7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1</w:t>
      </w:r>
      <w:r w:rsidR="000851D9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="00C02B2C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9C5131" w:rsidP="009C5131" w:rsidR="009C5131" w:rsidRPr="000851D9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0851D9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U Zadru </w:t>
      </w:r>
      <w:r w:rsidR="006D6E54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1</w:t>
      </w:r>
      <w:r w:rsidR="000851D9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C5131" w:rsidP="009C5131" w:rsidR="009C5131" w:rsidRPr="000851D9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C14FF" w:rsidP="000851D9" w:rsidR="0099753B" w:rsidRPr="000851D9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99753B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Sudski s</w:t>
      </w:r>
      <w:r w:rsidR="00E126F3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avjetnik</w:t>
      </w:r>
    </w:p>
    <w:p w:rsidRDefault="001C14FF" w:rsidP="000851D9" w:rsidR="009C5131" w:rsidRPr="000851D9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E126F3" w:rsidRPr="000851D9">
        <w:rPr>
          <w:rFonts w:cs="Times New Roman" w:eastAsia="Calibri" w:hAnsi="Times New Roman" w:ascii="Times New Roman"/>
          <w:noProof w:val="false"/>
          <w:sz w:val="24"/>
          <w:szCs w:val="24"/>
        </w:rPr>
        <w:t>Krešimir Torbarina</w:t>
      </w:r>
    </w:p>
    <w:p w:rsidRDefault="009C5131" w:rsidP="0099753B" w:rsidR="0044449D" w:rsidRPr="000851D9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0851D9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ab/>
      </w:r>
    </w:p>
    <w:p w:rsidRDefault="0099753B" w:rsidP="0099753B" w:rsidR="0099753B" w:rsidRPr="000851D9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0851D9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0851D9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0851D9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0851D9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0851D9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UPUTA O PRAVNOM LIJEKU: </w:t>
      </w:r>
    </w:p>
    <w:p w:rsidRDefault="0099753B" w:rsidP="0099753B" w:rsidR="0044449D" w:rsidRPr="000851D9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0851D9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</w:t>
      </w:r>
    </w:p>
    <w:p w:rsidRDefault="0099753B" w:rsidP="0099753B" w:rsidR="0099753B" w:rsidRPr="000851D9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0851D9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0851D9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 w:rsidRPr="000851D9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0851D9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C5131" w:rsidP="009C5131" w:rsidR="009C5131" w:rsidRPr="000851D9">
      <w:pPr>
        <w:spacing w:lineRule="auto" w:line="240" w:after="0"/>
        <w:ind w:firstLine="36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0851D9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DN-a: </w:t>
      </w:r>
    </w:p>
    <w:p w:rsidRDefault="00EA4DD7" w:rsidP="009C5131" w:rsidR="009C5131" w:rsidRPr="000851D9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0851D9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FINA-i</w:t>
      </w:r>
      <w:r w:rsidR="009C5131" w:rsidRPr="000851D9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putem </w:t>
      </w:r>
      <w:r w:rsidR="006D6E54" w:rsidRPr="000851D9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e-Oglasne ploče</w:t>
      </w:r>
      <w:r w:rsidR="009C5131" w:rsidRPr="000851D9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suda</w:t>
      </w:r>
    </w:p>
    <w:p w:rsidRDefault="009C5131" w:rsidP="009C5131" w:rsidR="009C5131" w:rsidRPr="000851D9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0851D9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Dužniku putem e-Oglasne ploče suda</w:t>
      </w:r>
    </w:p>
    <w:p w:rsidRDefault="009C5131" w:rsidP="009C5131" w:rsidR="009C5131" w:rsidRPr="000851D9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0851D9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 spis </w:t>
      </w:r>
    </w:p>
    <w:p w:rsidRDefault="009C5131" w:rsidP="009C5131" w:rsidR="009C5131" w:rsidRPr="000851D9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80015F" w:rsidR="0080015F" w:rsidRPr="000851D9">
      <w:pPr>
        <w:rPr>
          <w:rFonts w:cs="Times New Roman" w:hAnsi="Times New Roman" w:ascii="Times New Roman"/>
          <w:sz w:val="24"/>
          <w:szCs w:val="24"/>
        </w:rPr>
      </w:pPr>
    </w:p>
    <w:sectPr w:rsidSect="0099753B" w:rsidR="0080015F" w:rsidRPr="000851D9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555" w:rsidP="0080015F" w:rsidR="00705555">
      <w:pPr>
        <w:spacing w:lineRule="auto" w:line="240" w:after="0"/>
      </w:pPr>
      <w:r>
        <w:separator/>
      </w:r>
    </w:p>
  </w:endnote>
  <w:end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555" w:rsidP="0080015F" w:rsidR="00705555">
      <w:pPr>
        <w:spacing w:lineRule="auto" w:line="240" w:after="0"/>
      </w:pPr>
      <w:r>
        <w:separator/>
      </w:r>
    </w:p>
  </w:footnote>
  <w:foot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0851D9" w:rsidR="000851D9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-1081666414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>
          <w:t xml:space="preserve">                                                                                    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51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17B0B">
          <w:rPr>
            <w:rFonts w:cs="Times New Roman" w:hAnsi="Times New Roman" w:ascii="Times New Roman"/>
            <w:sz w:val="24"/>
            <w:szCs w:val="24"/>
          </w:rPr>
          <w:t>2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>
      <w:rPr>
        <w:rFonts w:cs="Times New Roman" w:hAnsi="Times New Roman" w:ascii="Times New Roman"/>
        <w:sz w:val="24"/>
        <w:szCs w:val="24"/>
      </w:rPr>
      <w:t xml:space="preserve">                           </w:t>
    </w:r>
    <w:r w:rsidR="000851D9" w:rsidRPr="009C5131">
      <w:rPr>
        <w:rFonts w:cs="Times New Roman" w:hAnsi="Times New Roman" w:ascii="Times New Roman"/>
        <w:sz w:val="24"/>
        <w:szCs w:val="24"/>
      </w:rPr>
      <w:t>Poslovni broj: 5 St-</w:t>
    </w:r>
    <w:r w:rsidR="000851D9">
      <w:rPr>
        <w:rFonts w:cs="Times New Roman" w:hAnsi="Times New Roman" w:ascii="Times New Roman"/>
        <w:sz w:val="24"/>
        <w:szCs w:val="24"/>
      </w:rPr>
      <w:t>1119/16-10</w:t>
    </w:r>
  </w:p>
  <w:p w:rsidRDefault="00705555" w:rsidP="001C14F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705555" w:rsidP="009C5131" w:rsidR="00705555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</w:p>
  <w:p w:rsidRDefault="00705555" w:rsidP="0080015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9C5131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r w:rsidRPr="009C5131">
      <w:rPr>
        <w:rFonts w:cs="Times New Roman" w:hAnsi="Times New Roman" w:ascii="Times New Roman"/>
        <w:sz w:val="24"/>
        <w:szCs w:val="24"/>
      </w:rPr>
      <w:t>Poslovni broj: 5 St-</w:t>
    </w:r>
    <w:r w:rsidR="000851D9">
      <w:rPr>
        <w:rFonts w:cs="Times New Roman" w:hAnsi="Times New Roman" w:ascii="Times New Roman"/>
        <w:sz w:val="24"/>
        <w:szCs w:val="24"/>
      </w:rPr>
      <w:t>1119</w:t>
    </w:r>
    <w:r>
      <w:rPr>
        <w:rFonts w:cs="Times New Roman" w:hAnsi="Times New Roman" w:ascii="Times New Roman"/>
        <w:sz w:val="24"/>
        <w:szCs w:val="24"/>
      </w:rPr>
      <w:t>/1</w:t>
    </w:r>
    <w:r w:rsidR="000851D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0851D9">
      <w:rPr>
        <w:rFonts w:cs="Times New Roman" w:hAnsi="Times New Roman" w:ascii="Times New Roman"/>
        <w:sz w:val="24"/>
        <w:szCs w:val="24"/>
      </w:rPr>
      <w:t>10</w:t>
    </w:r>
  </w:p>
  <w:p w:rsidRDefault="00705555" w:rsidP="009C5131" w:rsidR="00705555">
    <w:pPr>
      <w:pStyle w:val="Zaglavlje"/>
      <w:tabs>
        <w:tab w:pos="4536" w:val="clear"/>
        <w:tab w:pos="9072" w:val="clear"/>
        <w:tab w:pos="676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DE4"/>
    <w:rsid w:val="000851D9"/>
    <w:rsid w:val="00194DE4"/>
    <w:rsid w:val="001C14FF"/>
    <w:rsid w:val="00223D57"/>
    <w:rsid w:val="0044449D"/>
    <w:rsid w:val="0058023C"/>
    <w:rsid w:val="006D6E54"/>
    <w:rsid w:val="006E4179"/>
    <w:rsid w:val="00705555"/>
    <w:rsid w:val="00717B0B"/>
    <w:rsid w:val="0080015F"/>
    <w:rsid w:val="008C3E55"/>
    <w:rsid w:val="0099753B"/>
    <w:rsid w:val="009C5131"/>
    <w:rsid w:val="009D345D"/>
    <w:rsid w:val="00B57900"/>
    <w:rsid w:val="00C02B2C"/>
    <w:rsid w:val="00CE25E2"/>
    <w:rsid w:val="00E126F3"/>
    <w:rsid w:val="00EA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B0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B0B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B0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B0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B0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B0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B0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B0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98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KLESAR-TERACER KATUŠA društvo s ograničenom odgovornošću za građevinarstvo, trgovinu i poljoprivredu</izvorni_sadrzaj>
    <derivirana_varijabla naziv="DomainObject.Predmet.ProtustrankaFormated_1">  KLESAR-TERACER KATUŠA društvo s ograničenom odgovornošću za građevinarstvo, trgovinu i poljoprivredu</derivirana_varijabla>
  </DomainObject.Predmet.ProtustrankaFormated>
  <DomainObject.Predmet.ProtustrankaFormatedOIB>
    <izvorni_sadrzaj>  KLESAR-TERACER KATUŠA društvo s ograničenom odgovornošću za građevinarstvo, trgovinu i poljoprivredu, OIB 79420960999</izvorni_sadrzaj>
    <derivirana_varijabla naziv="DomainObject.Predmet.ProtustrankaFormatedOIB_1">  KLESAR-TERACER KATUŠA društvo s ograničenom odgovornošću za građevinarstvo, trgovinu i poljoprivredu, OIB 79420960999</derivirana_varijabla>
  </DomainObject.Predmet.ProtustrankaFormatedOIB>
  <DomainObject.Predmet.ProtustrankaFormatedWithAdress>
    <izvorni_sadrzaj> KLESAR-TERACER KATUŠA društvo s ograničenom odgovornošću za građevinarstvo, trgovinu i poljoprivredu, Medviđa 61, 23420 Medviđa</izvorni_sadrzaj>
    <derivirana_varijabla naziv="DomainObject.Predmet.ProtustrankaFormatedWithAdress_1"> KLESAR-TERACER KATUŠA društvo s ograničenom odgovornošću za građevinarstvo, trgovinu i poljoprivredu, Medviđa 61, 23420 Medviđa</derivirana_varijabla>
  </DomainObject.Predmet.ProtustrankaFormatedWithAdress>
  <DomainObject.Predmet.ProtustrankaFormatedWithAdressOIB>
    <izvorni_sadrzaj> KLESAR-TERACER KATUŠA društvo s ograničenom odgovornošću za građevinarstvo, trgovinu i poljoprivredu, OIB 79420960999, Medviđa 61, 23420 Medviđa</izvorni_sadrzaj>
    <derivirana_varijabla naziv="DomainObject.Predmet.ProtustrankaFormatedWithAdressOIB_1"> KLESAR-TERACER KATUŠA društvo s ograničenom odgovornošću za građevinarstvo, trgovinu i poljoprivredu, OIB 79420960999, Medviđa 61, 23420 Medviđa</derivirana_varijabla>
  </DomainObject.Predmet.ProtustrankaFormatedWithAdressOIB>
  <DomainObject.Predmet.ProtustrankaWithAdress>
    <izvorni_sadrzaj>KLESAR-TERACER KATUŠA društvo s ograničenom odgovornošću za građevinarstvo, trgovinu i poljoprivredu Medviđa 61, 23420 Medviđa</izvorni_sadrzaj>
    <derivirana_varijabla naziv="DomainObject.Predmet.ProtustrankaWithAdress_1">KLESAR-TERACER KATUŠA društvo s ograničenom odgovornošću za građevinarstvo, trgovinu i poljoprivredu Medviđa 61, 23420 Medviđa</derivirana_varijabla>
  </DomainObject.Predmet.ProtustrankaWithAdress>
  <DomainObject.Predmet.ProtustrankaWithAdressOIB>
    <izvorni_sadrzaj>KLESAR-TERACER KATUŠA društvo s ograničenom odgovornošću za građevinarstvo, trgovinu i poljoprivredu, OIB 79420960999, Medviđa 61, 23420 Medviđa</izvorni_sadrzaj>
    <derivirana_varijabla naziv="DomainObject.Predmet.ProtustrankaWithAdressOIB_1">KLESAR-TERACER KATUŠA društvo s ograničenom odgovornošću za građevinarstvo, trgovinu i poljoprivredu, OIB 79420960999, Medviđa 61, 23420 Medviđa</derivirana_varijabla>
  </DomainObject.Predmet.ProtustrankaWithAdressOIB>
  <DomainObject.Predmet.ProtustrankaNazivFormated>
    <izvorni_sadrzaj>KLESAR-TERACER KATUŠA društvo s ograničenom odgovornošću za građevinarstvo, trgovinu i poljoprivredu</izvorni_sadrzaj>
    <derivirana_varijabla naziv="DomainObject.Predmet.ProtustrankaNazivFormated_1">KLESAR-TERACER KATUŠA društvo s ograničenom odgovornošću za građevinarstvo, trgovinu i poljoprivredu</derivirana_varijabla>
  </DomainObject.Predmet.ProtustrankaNazivFormated>
  <DomainObject.Predmet.ProtustrankaNazivFormatedOIB>
    <izvorni_sadrzaj>KLESAR-TERACER KATUŠA društvo s ograničenom odgovornošću za građevinarstvo, trgovinu i poljoprivredu, OIB 79420960999</izvorni_sadrzaj>
    <derivirana_varijabla naziv="DomainObject.Predmet.ProtustrankaNazivFormatedOIB_1">KLESAR-TERACER KATUŠA društvo s ograničenom odgovornošću za građevinarstvo, trgovinu i poljoprivredu, OIB 79420960999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KLESAR-TERACER KATUŠA društvo s ograničenom odgovornošću za građevinarstvo, trgovinu i poljoprivredu</item>
    </izvorni_sadrzaj>
    <derivirana_varijabla naziv="DomainObject.Predmet.ProtuStrankaListFormated_1">
      <item>KLESAR-TERACER KATUŠA društvo s ograničenom odgovornošću za građevinarstvo, trgovinu i poljoprivredu</item>
    </derivirana_varijabla>
  </DomainObject.Predmet.ProtuStrankaListFormated>
  <DomainObject.Predmet.ProtuStrankaListFormatedOIB>
    <izvorni_sadrzaj>
      <item>KLESAR-TERACER KATUŠA društvo s ograničenom odgovornošću za građevinarstvo, trgovinu i poljoprivredu, OIB 79420960999</item>
    </izvorni_sadrzaj>
    <derivirana_varijabla naziv="DomainObject.Predmet.ProtuStrankaListFormatedOIB_1">
      <item>KLESAR-TERACER KATUŠA društvo s ograničenom odgovornošću za građevinarstvo, trgovinu i poljoprivredu, OIB 79420960999</item>
    </derivirana_varijabla>
  </DomainObject.Predmet.ProtuStrankaListFormatedOIB>
  <DomainObject.Predmet.ProtuStrankaListFormatedWithAdress>
    <izvorni_sadrzaj>
      <item>KLESAR-TERACER KATUŠA društvo s ograničenom odgovornošću za građevinarstvo, trgovinu i poljoprivredu, Medviđa 61, 23420 Medviđa</item>
    </izvorni_sadrzaj>
    <derivirana_varijabla naziv="DomainObject.Predmet.ProtuStrankaListFormatedWithAdress_1">
      <item>KLESAR-TERACER KATUŠA društvo s ograničenom odgovornošću za građevinarstvo, trgovinu i poljoprivredu, Medviđa 61, 23420 Medviđa</item>
    </derivirana_varijabla>
  </DomainObject.Predmet.ProtuStrankaListFormatedWithAdress>
  <DomainObject.Predmet.ProtuStrankaListFormatedWithAdressOIB>
    <izvorni_sadrzaj>
      <item>KLESAR-TERACER KATUŠA društvo s ograničenom odgovornošću za građevinarstvo, trgovinu i poljoprivredu, OIB 79420960999, Medviđa 61, 23420 Medviđa</item>
    </izvorni_sadrzaj>
    <derivirana_varijabla naziv="DomainObject.Predmet.ProtuStrankaListFormatedWithAdressOIB_1">
      <item>KLESAR-TERACER KATUŠA društvo s ograničenom odgovornošću za građevinarstvo, trgovinu i poljoprivredu, OIB 79420960999, Medviđa 61, 23420 Medviđa</item>
    </derivirana_varijabla>
  </DomainObject.Predmet.ProtuStrankaListFormatedWithAdressOIB>
  <DomainObject.Predmet.ProtuStrankaListNazivFormated>
    <izvorni_sadrzaj>
      <item>KLESAR-TERACER KATUŠA društvo s ograničenom odgovornošću za građevinarstvo, trgovinu i poljoprivredu</item>
    </izvorni_sadrzaj>
    <derivirana_varijabla naziv="DomainObject.Predmet.ProtuStrankaListNazivFormated_1">
      <item>KLESAR-TERACER KATUŠA društvo s ograničenom odgovornošću za građevinarstvo, trgovinu i poljoprivredu</item>
    </derivirana_varijabla>
  </DomainObject.Predmet.ProtuStrankaListNazivFormated>
  <DomainObject.Predmet.ProtuStrankaListNazivFormatedOIB>
    <izvorni_sadrzaj>
      <item>KLESAR-TERACER KATUŠA društvo s ograničenom odgovornošću za građevinarstvo, trgovinu i poljoprivredu, OIB 79420960999</item>
    </izvorni_sadrzaj>
    <derivirana_varijabla naziv="DomainObject.Predmet.ProtuStrankaListNazivFormatedOIB_1">
      <item>KLESAR-TERACER KATUŠA društvo s ograničenom odgovornošću za građevinarstvo, trgovinu i poljoprivredu, OIB 79420960999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KLESAR-TERACER KATUŠA društvo s ograničenom odgovornošću za građevinarstvo, trgovinu i poljoprivredu</izvorni_sadrzaj>
    <derivirana_varijabla naziv="DomainObject.Predmet.ProtustrankaIDrugi_1">KLESAR-TERACER KATUŠA društvo s ograničenom odgovornošću za građevinarstvo, trgovinu i poljoprivredu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KLESAR-TERACER KATUŠA društvo s ograničenom odgovornošću za građevinarstvo, trgovinu i poljoprivredu, OIB 79420960999, Medviđa 61, 23420 Medviđa</izvorni_sadrzaj>
    <derivirana_varijabla naziv="DomainObject.Predmet.ProtustrankaIDrugiAdressOIB_1">KLESAR-TERACER KATUŠA društvo s ograničenom odgovornošću za građevinarstvo, trgovinu i poljoprivredu, OIB 79420960999, Medviđa 61, 23420 Medviđa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KLESAR-TERACER KATUŠA društvo s ograničenom odgovornošću za građevinarstvo, trgovinu i poljoprivredu</item>
    </izvorni_sadrzaj>
    <derivirana_varijabla naziv="DomainObject.Predmet.SudioniciListNaziv_1">
      <item>FINA</item>
      <item>KLESAR-TERACER KATUŠA društvo s ograničenom odgovornošću za građevinarstvo, trgovinu i poljoprivredu</item>
    </derivirana_varijabla>
  </DomainObject.Predmet.SudioniciListNaziv>
  <DomainObject.Predmet.SudioniciListAdressOIB>
    <izvorni_sadrzaj>
      <item>FINA, OIB 85821130368</item>
      <item>KLESAR-TERACER KATUŠA društvo s ograničenom odgovornošću za građevinarstvo, trgovinu i poljoprivredu, OIB 79420960999, Medviđa 61,23420 Medviđa</item>
    </izvorni_sadrzaj>
    <derivirana_varijabla naziv="DomainObject.Predmet.SudioniciListAdressOIB_1">
      <item>FINA, OIB 85821130368</item>
      <item>KLESAR-TERACER KATUŠA društvo s ograničenom odgovornošću za građevinarstvo, trgovinu i poljoprivredu, OIB 79420960999, Medviđa 61,23420 Medviđa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79420960999</item>
    </izvorni_sadrzaj>
    <derivirana_varijabla naziv="DomainObject.Predmet.SudioniciListNazivOIB_1">
      <item>, OIB 85821130368</item>
      <item>, OIB 79420960999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2223</properties:Characters>
  <properties:Lines>69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2017-03-17T10:47:00Z</dcterms:created>
  <dc:creator>Krešimir Torbarina</dc:creator>
  <cp:lastModifiedBy>Merlina Klišmanić</cp:lastModifiedBy>
  <cp:lastPrinted>2017-03-17T10:47:00Z</cp:lastPrinted>
  <dcterms:modified xmlns:xsi="http://www.w3.org/2001/XMLSchema-instance" xsi:type="dcterms:W3CDTF">2017-03-17T11:42:00Z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