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9992b" w14:paraId="959992b" w:rsidRDefault="00E23C2E" w:rsidR="00E23C2E">
      <w:pPr>
        <w15:collapsed w:val="false"/>
        <w:rPr>
          <w:b/>
          <w:sz w:val="24"/>
        </w:rPr>
      </w:pPr>
      <w:bookmarkStart w:name="_GoBack" w:id="0"/>
      <w:bookmarkEnd w:id="0"/>
    </w:p>
    <w:p w:rsidRDefault="00E23C2E" w:rsidR="00E23C2E">
      <w:pPr>
        <w:rPr>
          <w:b/>
          <w:sz w:val="24"/>
        </w:rPr>
      </w:pPr>
    </w:p>
    <w:p w:rsidRDefault="00E23C2E" w:rsidR="00E23C2E">
      <w:pPr>
        <w:rPr>
          <w:sz w:val="24"/>
        </w:rPr>
      </w:pPr>
      <w:r>
        <w:rPr>
          <w:b/>
          <w:sz w:val="24"/>
        </w:rPr>
        <w:tab/>
      </w:r>
      <w:r w:rsidR="00FC6C2B">
        <w:rPr>
          <w:b/>
          <w:noProof/>
          <w:sz w:val="24"/>
        </w:rPr>
        <w:drawing>
          <wp:inline distR="0" distL="0" distB="0" distT="0">
            <wp:extent cy="958850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</w:t>
      </w:r>
      <w:r w:rsidR="00250C8D">
        <w:rPr>
          <w:b/>
          <w:sz w:val="24"/>
        </w:rPr>
        <w:t xml:space="preserve"> </w:t>
      </w:r>
    </w:p>
    <w:p w:rsidRDefault="003E6C4E" w:rsidP="003E6C4E" w:rsidR="003E6C4E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3E6C4E" w:rsidP="003E6C4E" w:rsidR="003E6C4E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3E6C4E" w:rsidP="003E6C4E" w:rsidR="003E6C4E">
      <w:pPr>
        <w:jc w:val="right"/>
        <w:rPr>
          <w:sz w:val="24"/>
          <w:szCs w:val="24"/>
        </w:rPr>
      </w:pPr>
      <w:proofErr w:type="spellStart"/>
      <w:r w:rsidRPr="008A2CA9">
        <w:rPr>
          <w:sz w:val="24"/>
          <w:szCs w:val="24"/>
        </w:rPr>
        <w:t>40</w:t>
      </w:r>
      <w:proofErr w:type="spellEnd"/>
      <w:r w:rsidRPr="008A2CA9">
        <w:rPr>
          <w:sz w:val="24"/>
          <w:szCs w:val="24"/>
        </w:rPr>
        <w:t>. St-</w:t>
      </w:r>
      <w:proofErr w:type="spellStart"/>
      <w:r w:rsidR="007E7E10">
        <w:rPr>
          <w:sz w:val="24"/>
          <w:szCs w:val="24"/>
        </w:rPr>
        <w:t>5232</w:t>
      </w:r>
      <w:proofErr w:type="spellEnd"/>
      <w:r>
        <w:rPr>
          <w:sz w:val="24"/>
          <w:szCs w:val="24"/>
        </w:rPr>
        <w:t>/</w:t>
      </w:r>
      <w:proofErr w:type="spellStart"/>
      <w:r w:rsidR="007E7E10">
        <w:rPr>
          <w:sz w:val="24"/>
          <w:szCs w:val="24"/>
        </w:rPr>
        <w:t>2016</w:t>
      </w:r>
      <w:proofErr w:type="spellEnd"/>
    </w:p>
    <w:p w:rsidRDefault="00345ACE" w:rsidP="003E6C4E" w:rsidR="00345ACE">
      <w:pPr>
        <w:jc w:val="right"/>
        <w:rPr>
          <w:sz w:val="24"/>
          <w:szCs w:val="24"/>
        </w:rPr>
      </w:pPr>
    </w:p>
    <w:p w:rsidRDefault="00345ACE" w:rsidP="00345ACE" w:rsidR="00345ACE">
      <w:pPr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3E6C4E" w:rsidP="003E6C4E" w:rsidR="003E6C4E" w:rsidRPr="00345ACE">
      <w:pPr>
        <w:jc w:val="center"/>
        <w:rPr>
          <w:sz w:val="24"/>
          <w:szCs w:val="24"/>
        </w:rPr>
      </w:pPr>
      <w:r w:rsidRPr="00345ACE">
        <w:rPr>
          <w:sz w:val="24"/>
          <w:szCs w:val="24"/>
        </w:rPr>
        <w:t xml:space="preserve">Z A K </w:t>
      </w:r>
      <w:proofErr w:type="spellStart"/>
      <w:r w:rsidRPr="00345ACE">
        <w:rPr>
          <w:sz w:val="24"/>
          <w:szCs w:val="24"/>
        </w:rPr>
        <w:t>LJ</w:t>
      </w:r>
      <w:proofErr w:type="spellEnd"/>
      <w:r w:rsidRPr="00345ACE">
        <w:rPr>
          <w:sz w:val="24"/>
          <w:szCs w:val="24"/>
        </w:rPr>
        <w:t xml:space="preserve"> U Č A K </w:t>
      </w:r>
    </w:p>
    <w:p w:rsidRDefault="00E23C2E" w:rsidR="00E23C2E">
      <w:pPr>
        <w:jc w:val="center"/>
        <w:rPr>
          <w:b/>
          <w:sz w:val="24"/>
        </w:rPr>
      </w:pPr>
    </w:p>
    <w:p w:rsidRDefault="00217CC0" w:rsidR="00E23C2E">
      <w:pPr>
        <w:jc w:val="both"/>
        <w:rPr>
          <w:sz w:val="24"/>
        </w:rPr>
      </w:pPr>
      <w:r>
        <w:rPr>
          <w:sz w:val="24"/>
        </w:rPr>
        <w:tab/>
        <w:t xml:space="preserve">TRGOVAČKI SUD U ZAGREBU, </w:t>
      </w:r>
      <w:r w:rsidR="00E23C2E">
        <w:rPr>
          <w:sz w:val="24"/>
        </w:rPr>
        <w:t xml:space="preserve">po sucu </w:t>
      </w:r>
      <w:r>
        <w:rPr>
          <w:sz w:val="24"/>
        </w:rPr>
        <w:t xml:space="preserve">toga suda </w:t>
      </w:r>
      <w:r w:rsidR="00E23C2E">
        <w:rPr>
          <w:sz w:val="24"/>
        </w:rPr>
        <w:t>Anti Galiću</w:t>
      </w:r>
      <w:r>
        <w:rPr>
          <w:sz w:val="24"/>
        </w:rPr>
        <w:t>,</w:t>
      </w:r>
      <w:r w:rsidR="00E23C2E">
        <w:rPr>
          <w:sz w:val="24"/>
        </w:rPr>
        <w:t xml:space="preserve"> kao stečajnom sucu u stečajnom postupku nad dužnikom GRADSKA BANKA d.d. u stečaju, O</w:t>
      </w:r>
      <w:r w:rsidR="00250C8D">
        <w:rPr>
          <w:sz w:val="24"/>
        </w:rPr>
        <w:t xml:space="preserve">sijek,  dana </w:t>
      </w:r>
      <w:proofErr w:type="spellStart"/>
      <w:r w:rsidR="00C10D32">
        <w:rPr>
          <w:sz w:val="24"/>
        </w:rPr>
        <w:t>2</w:t>
      </w:r>
      <w:r w:rsidR="00FC6C2B">
        <w:rPr>
          <w:sz w:val="24"/>
        </w:rPr>
        <w:t>9</w:t>
      </w:r>
      <w:r w:rsidR="00C10D32">
        <w:rPr>
          <w:sz w:val="24"/>
        </w:rPr>
        <w:t>.siječnja</w:t>
      </w:r>
      <w:proofErr w:type="spellEnd"/>
      <w:r w:rsidR="00345ACE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71724B">
        <w:rPr>
          <w:sz w:val="24"/>
        </w:rPr>
        <w:t>9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R="00E23C2E">
      <w:pPr>
        <w:jc w:val="both"/>
        <w:rPr>
          <w:b/>
          <w:sz w:val="24"/>
        </w:rPr>
      </w:pPr>
    </w:p>
    <w:p w:rsidRDefault="003E6C4E" w:rsidR="00E23C2E" w:rsidRPr="0071724B">
      <w:pPr>
        <w:jc w:val="center"/>
        <w:rPr>
          <w:b/>
          <w:sz w:val="24"/>
        </w:rPr>
      </w:pPr>
      <w:r w:rsidRPr="0071724B">
        <w:rPr>
          <w:b/>
          <w:sz w:val="24"/>
        </w:rPr>
        <w:t xml:space="preserve">z a k </w:t>
      </w:r>
      <w:proofErr w:type="spellStart"/>
      <w:r w:rsidRPr="0071724B">
        <w:rPr>
          <w:b/>
          <w:sz w:val="24"/>
        </w:rPr>
        <w:t>lj</w:t>
      </w:r>
      <w:proofErr w:type="spellEnd"/>
      <w:r w:rsidRPr="0071724B">
        <w:rPr>
          <w:b/>
          <w:sz w:val="24"/>
        </w:rPr>
        <w:t xml:space="preserve"> u č i o </w:t>
      </w:r>
      <w:r w:rsidR="00217CC0" w:rsidRPr="0071724B">
        <w:rPr>
          <w:b/>
          <w:sz w:val="24"/>
        </w:rPr>
        <w:t xml:space="preserve">     j</w:t>
      </w:r>
      <w:r w:rsidR="00E23C2E" w:rsidRPr="0071724B">
        <w:rPr>
          <w:b/>
          <w:sz w:val="24"/>
        </w:rPr>
        <w:t>e</w:t>
      </w:r>
    </w:p>
    <w:p w:rsidRDefault="00217CC0" w:rsidP="00217CC0" w:rsidR="00217CC0">
      <w:pPr>
        <w:tabs>
          <w:tab w:pos="1440" w:val="left"/>
        </w:tabs>
        <w:jc w:val="both"/>
        <w:rPr>
          <w:b/>
          <w:sz w:val="24"/>
        </w:rPr>
      </w:pPr>
    </w:p>
    <w:p w:rsidRDefault="001E2154" w:rsidP="001E2154" w:rsidR="00E23C2E">
      <w:pPr>
        <w:tabs>
          <w:tab w:pos="0" w:val="left"/>
        </w:tabs>
        <w:ind w:left="720"/>
        <w:jc w:val="both"/>
        <w:rPr>
          <w:sz w:val="24"/>
        </w:rPr>
      </w:pPr>
      <w:r>
        <w:rPr>
          <w:sz w:val="24"/>
        </w:rPr>
        <w:t xml:space="preserve">I. </w:t>
      </w:r>
      <w:r w:rsidR="00E23C2E">
        <w:rPr>
          <w:sz w:val="24"/>
        </w:rPr>
        <w:t>Saziva se  sjednica  odbora vjerovnika za dan:</w:t>
      </w:r>
    </w:p>
    <w:p w:rsidRDefault="000868FC" w:rsidP="00217CC0" w:rsidR="00E23C2E">
      <w:pPr>
        <w:numPr>
          <w:ilvl w:val="12"/>
          <w:numId w:val="0"/>
        </w:numPr>
        <w:ind w:left="1440"/>
        <w:jc w:val="both"/>
        <w:rPr>
          <w:b/>
          <w:sz w:val="24"/>
        </w:rPr>
      </w:pPr>
      <w:proofErr w:type="spellStart"/>
      <w:r>
        <w:rPr>
          <w:b/>
          <w:sz w:val="24"/>
        </w:rPr>
        <w:t>8.veljače</w:t>
      </w:r>
      <w:proofErr w:type="spellEnd"/>
      <w:r w:rsidR="00345ACE">
        <w:rPr>
          <w:b/>
          <w:sz w:val="24"/>
        </w:rPr>
        <w:t xml:space="preserve"> </w:t>
      </w:r>
      <w:proofErr w:type="spellStart"/>
      <w:r w:rsidR="003E6C4E">
        <w:rPr>
          <w:b/>
          <w:sz w:val="24"/>
        </w:rPr>
        <w:t>201</w:t>
      </w:r>
      <w:r w:rsidR="00FC6C2B">
        <w:rPr>
          <w:b/>
          <w:sz w:val="24"/>
        </w:rPr>
        <w:t>9</w:t>
      </w:r>
      <w:proofErr w:type="spellEnd"/>
      <w:r w:rsidR="003E6C4E">
        <w:rPr>
          <w:b/>
          <w:sz w:val="24"/>
        </w:rPr>
        <w:t>.</w:t>
      </w:r>
      <w:r w:rsidR="0001529D">
        <w:rPr>
          <w:b/>
          <w:sz w:val="24"/>
        </w:rPr>
        <w:t xml:space="preserve"> u </w:t>
      </w:r>
      <w:proofErr w:type="spellStart"/>
      <w:r w:rsidR="00482D8A">
        <w:rPr>
          <w:b/>
          <w:sz w:val="24"/>
        </w:rPr>
        <w:t>1</w:t>
      </w:r>
      <w:r>
        <w:rPr>
          <w:b/>
          <w:sz w:val="24"/>
        </w:rPr>
        <w:t>0</w:t>
      </w:r>
      <w:proofErr w:type="spellEnd"/>
      <w:r w:rsidR="00A31D32">
        <w:rPr>
          <w:b/>
          <w:sz w:val="24"/>
        </w:rPr>
        <w:t>,</w:t>
      </w:r>
      <w:proofErr w:type="spellStart"/>
      <w:r w:rsidR="00482D8A">
        <w:rPr>
          <w:b/>
          <w:sz w:val="24"/>
        </w:rPr>
        <w:t>0</w:t>
      </w:r>
      <w:r w:rsidR="00A31D32">
        <w:rPr>
          <w:b/>
          <w:sz w:val="24"/>
        </w:rPr>
        <w:t>0</w:t>
      </w:r>
      <w:proofErr w:type="spellEnd"/>
      <w:r w:rsidR="0001529D">
        <w:rPr>
          <w:b/>
          <w:sz w:val="24"/>
        </w:rPr>
        <w:t xml:space="preserve"> </w:t>
      </w:r>
      <w:r w:rsidR="00E23C2E">
        <w:rPr>
          <w:b/>
          <w:sz w:val="24"/>
        </w:rPr>
        <w:t xml:space="preserve">sati </w:t>
      </w:r>
      <w:r w:rsidR="00E23C2E">
        <w:rPr>
          <w:sz w:val="24"/>
        </w:rPr>
        <w:t xml:space="preserve">u sobi Trgovačkog suda Zagrebu, Petrinjska 8, soba </w:t>
      </w:r>
      <w:r w:rsidR="00E23C2E">
        <w:rPr>
          <w:b/>
          <w:sz w:val="24"/>
        </w:rPr>
        <w:t xml:space="preserve"> </w:t>
      </w:r>
      <w:r w:rsidR="00217CC0">
        <w:rPr>
          <w:sz w:val="24"/>
        </w:rPr>
        <w:t xml:space="preserve">broj </w:t>
      </w:r>
      <w:proofErr w:type="spellStart"/>
      <w:r w:rsidR="00345ACE">
        <w:rPr>
          <w:sz w:val="24"/>
        </w:rPr>
        <w:t>92</w:t>
      </w:r>
      <w:proofErr w:type="spellEnd"/>
      <w:r w:rsidR="00345ACE">
        <w:rPr>
          <w:sz w:val="24"/>
        </w:rPr>
        <w:t>/II.</w:t>
      </w:r>
      <w:r w:rsidR="00E23C2E">
        <w:rPr>
          <w:b/>
          <w:sz w:val="24"/>
        </w:rPr>
        <w:t xml:space="preserve"> </w:t>
      </w:r>
    </w:p>
    <w:p w:rsidRDefault="001E2154" w:rsidP="00217CC0" w:rsidR="001E2154">
      <w:pPr>
        <w:numPr>
          <w:ilvl w:val="12"/>
          <w:numId w:val="0"/>
        </w:numPr>
        <w:ind w:left="1440"/>
        <w:jc w:val="both"/>
        <w:rPr>
          <w:b/>
          <w:sz w:val="24"/>
        </w:rPr>
      </w:pPr>
    </w:p>
    <w:p w:rsidRDefault="001E2154" w:rsidP="001E2154" w:rsidR="001E2154">
      <w:pPr>
        <w:ind w:left="720"/>
        <w:jc w:val="both"/>
        <w:rPr>
          <w:sz w:val="24"/>
        </w:rPr>
      </w:pPr>
      <w:r>
        <w:rPr>
          <w:sz w:val="24"/>
        </w:rPr>
        <w:t xml:space="preserve">II. </w:t>
      </w:r>
      <w:r w:rsidR="00217CC0" w:rsidRPr="00217CC0">
        <w:rPr>
          <w:sz w:val="24"/>
        </w:rPr>
        <w:t>P</w:t>
      </w:r>
      <w:r w:rsidR="00217CC0">
        <w:rPr>
          <w:sz w:val="24"/>
        </w:rPr>
        <w:t xml:space="preserve">ozivaju se imenovani članovi odbora </w:t>
      </w:r>
      <w:proofErr w:type="spellStart"/>
      <w:r w:rsidR="00217CC0">
        <w:rPr>
          <w:sz w:val="24"/>
        </w:rPr>
        <w:t>vjerovnika</w:t>
      </w:r>
      <w:r w:rsidR="00AB1BED">
        <w:rPr>
          <w:sz w:val="24"/>
        </w:rPr>
        <w:t>n</w:t>
      </w:r>
      <w:proofErr w:type="spellEnd"/>
      <w:r w:rsidR="00AB1BED">
        <w:rPr>
          <w:sz w:val="24"/>
        </w:rPr>
        <w:t xml:space="preserve"> i to</w:t>
      </w:r>
      <w:r w:rsidR="00217CC0">
        <w:rPr>
          <w:sz w:val="24"/>
        </w:rPr>
        <w:t>:</w:t>
      </w:r>
    </w:p>
    <w:p w:rsidRDefault="001E2154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1. PRIVREDNA BANKA d.d. Zagreb, Račkog 6</w:t>
      </w:r>
    </w:p>
    <w:p w:rsidRDefault="00A31D32" w:rsidP="001E2154" w:rsidR="00217CC0" w:rsidRPr="001E2154">
      <w:pPr>
        <w:ind w:left="1440"/>
        <w:jc w:val="both"/>
        <w:rPr>
          <w:sz w:val="24"/>
        </w:rPr>
      </w:pPr>
      <w:proofErr w:type="spellStart"/>
      <w:r>
        <w:rPr>
          <w:sz w:val="24"/>
        </w:rPr>
        <w:t>2</w:t>
      </w:r>
      <w:r w:rsidR="00AC53A3">
        <w:rPr>
          <w:sz w:val="24"/>
        </w:rPr>
        <w:t>.</w:t>
      </w:r>
      <w:r w:rsidR="006D5F31">
        <w:rPr>
          <w:sz w:val="24"/>
        </w:rPr>
        <w:t>DRŽAVNA</w:t>
      </w:r>
      <w:proofErr w:type="spellEnd"/>
      <w:r w:rsidR="006D5F31">
        <w:rPr>
          <w:sz w:val="24"/>
        </w:rPr>
        <w:t xml:space="preserve"> AGENCIJA ZA </w:t>
      </w:r>
      <w:proofErr w:type="spellStart"/>
      <w:r w:rsidR="006D5F31">
        <w:rPr>
          <w:sz w:val="24"/>
        </w:rPr>
        <w:t>OSIGUR.</w:t>
      </w:r>
      <w:r w:rsidR="001E2154">
        <w:rPr>
          <w:sz w:val="24"/>
        </w:rPr>
        <w:t>ŠTEDNIH</w:t>
      </w:r>
      <w:proofErr w:type="spellEnd"/>
      <w:r w:rsidR="001E2154">
        <w:rPr>
          <w:sz w:val="24"/>
        </w:rPr>
        <w:t xml:space="preserve"> ULOGA I   </w:t>
      </w:r>
      <w:r w:rsidR="00AB1BED">
        <w:rPr>
          <w:sz w:val="24"/>
        </w:rPr>
        <w:t xml:space="preserve"> </w:t>
      </w:r>
      <w:r w:rsidR="001E2154">
        <w:rPr>
          <w:sz w:val="24"/>
        </w:rPr>
        <w:t>SANACIJ</w:t>
      </w:r>
      <w:r w:rsidR="006D5F31">
        <w:rPr>
          <w:sz w:val="24"/>
        </w:rPr>
        <w:t xml:space="preserve">U </w:t>
      </w:r>
      <w:r w:rsidR="00AC53A3">
        <w:rPr>
          <w:sz w:val="24"/>
        </w:rPr>
        <w:t xml:space="preserve">BANAKA, Zagreb, </w:t>
      </w:r>
      <w:proofErr w:type="spellStart"/>
      <w:r w:rsidR="00AC53A3">
        <w:rPr>
          <w:sz w:val="24"/>
        </w:rPr>
        <w:t>Jurišićeva</w:t>
      </w:r>
      <w:proofErr w:type="spellEnd"/>
      <w:r w:rsidR="00AC53A3">
        <w:rPr>
          <w:sz w:val="24"/>
        </w:rPr>
        <w:t xml:space="preserve"> 1, </w:t>
      </w:r>
    </w:p>
    <w:p w:rsidRDefault="00A31D32" w:rsidP="001E2154" w:rsidR="00217CC0" w:rsidRPr="00217CC0">
      <w:pPr>
        <w:ind w:firstLine="720" w:left="720"/>
        <w:jc w:val="both"/>
        <w:rPr>
          <w:sz w:val="24"/>
        </w:rPr>
      </w:pPr>
      <w:r>
        <w:rPr>
          <w:sz w:val="24"/>
        </w:rPr>
        <w:t>3.</w:t>
      </w:r>
      <w:r w:rsidR="001E2154">
        <w:rPr>
          <w:sz w:val="24"/>
        </w:rPr>
        <w:t xml:space="preserve"> Gordana Zatezalo, Osijek, </w:t>
      </w:r>
      <w:proofErr w:type="spellStart"/>
      <w:r w:rsidR="001E2154">
        <w:rPr>
          <w:sz w:val="24"/>
        </w:rPr>
        <w:t>Sjenjak</w:t>
      </w:r>
      <w:proofErr w:type="spellEnd"/>
      <w:r w:rsidR="001E2154">
        <w:rPr>
          <w:sz w:val="24"/>
        </w:rPr>
        <w:t xml:space="preserve"> </w:t>
      </w:r>
      <w:proofErr w:type="spellStart"/>
      <w:r w:rsidR="001E2154">
        <w:rPr>
          <w:sz w:val="24"/>
        </w:rPr>
        <w:t>20</w:t>
      </w:r>
      <w:proofErr w:type="spellEnd"/>
    </w:p>
    <w:p w:rsidRDefault="00217CC0" w:rsidP="00217CC0" w:rsidR="00217CC0">
      <w:pPr>
        <w:ind w:firstLine="720"/>
        <w:jc w:val="both"/>
        <w:rPr>
          <w:sz w:val="24"/>
        </w:rPr>
      </w:pPr>
      <w:r>
        <w:rPr>
          <w:sz w:val="24"/>
        </w:rPr>
        <w:t xml:space="preserve">pristupiti sjednici </w:t>
      </w:r>
      <w:r w:rsidR="00482D8A">
        <w:rPr>
          <w:sz w:val="24"/>
        </w:rPr>
        <w:t xml:space="preserve">odbora vjerovnika, </w:t>
      </w:r>
      <w:r>
        <w:rPr>
          <w:sz w:val="24"/>
        </w:rPr>
        <w:t>odnosno poslati svoje predstavnike s urednom punomoći</w:t>
      </w:r>
      <w:r w:rsidR="00482D8A">
        <w:rPr>
          <w:sz w:val="24"/>
        </w:rPr>
        <w:t xml:space="preserve">, odnosno pisano se izjasniti glede </w:t>
      </w:r>
      <w:r w:rsidR="00AB1BED">
        <w:rPr>
          <w:sz w:val="24"/>
        </w:rPr>
        <w:t>odluke predloženog dnevnog reda (</w:t>
      </w:r>
      <w:proofErr w:type="spellStart"/>
      <w:r w:rsidR="00AB1BED">
        <w:rPr>
          <w:sz w:val="24"/>
        </w:rPr>
        <w:t>toč..III</w:t>
      </w:r>
      <w:proofErr w:type="spellEnd"/>
      <w:r w:rsidR="00AB1BED">
        <w:rPr>
          <w:sz w:val="24"/>
        </w:rPr>
        <w:t>)</w:t>
      </w:r>
      <w:r w:rsidR="00482D8A">
        <w:rPr>
          <w:sz w:val="24"/>
        </w:rPr>
        <w:t xml:space="preserve"> </w:t>
      </w:r>
      <w:r>
        <w:rPr>
          <w:sz w:val="24"/>
        </w:rPr>
        <w:t>.</w:t>
      </w:r>
    </w:p>
    <w:p w:rsidRDefault="00217CC0" w:rsidP="00217CC0" w:rsidR="00217CC0">
      <w:pPr>
        <w:jc w:val="both"/>
        <w:rPr>
          <w:sz w:val="24"/>
        </w:rPr>
      </w:pPr>
    </w:p>
    <w:p w:rsidRDefault="005E0522" w:rsidP="00217CC0" w:rsidR="003B123B">
      <w:pPr>
        <w:jc w:val="both"/>
        <w:rPr>
          <w:sz w:val="24"/>
        </w:rPr>
      </w:pPr>
      <w:r>
        <w:rPr>
          <w:sz w:val="24"/>
        </w:rPr>
        <w:tab/>
        <w:t xml:space="preserve">III. </w:t>
      </w:r>
      <w:r w:rsidR="003B123B">
        <w:rPr>
          <w:sz w:val="24"/>
        </w:rPr>
        <w:t xml:space="preserve">Dnevni red: </w:t>
      </w:r>
    </w:p>
    <w:p w:rsidRDefault="00A31D32" w:rsidP="003B123B" w:rsidR="003B123B">
      <w:pPr>
        <w:ind w:firstLine="720"/>
        <w:jc w:val="both"/>
        <w:rPr>
          <w:sz w:val="24"/>
        </w:rPr>
      </w:pPr>
      <w:r>
        <w:rPr>
          <w:sz w:val="24"/>
        </w:rPr>
        <w:t xml:space="preserve">davanje suglasnosti za provedbu </w:t>
      </w:r>
      <w:r w:rsidR="000868FC">
        <w:rPr>
          <w:sz w:val="24"/>
        </w:rPr>
        <w:t>četvrte</w:t>
      </w:r>
      <w:r>
        <w:rPr>
          <w:sz w:val="24"/>
        </w:rPr>
        <w:t xml:space="preserve"> naknadne diobe</w:t>
      </w:r>
    </w:p>
    <w:p w:rsidRDefault="00A31D32" w:rsidP="003B123B" w:rsidR="00A31D32">
      <w:pPr>
        <w:ind w:firstLine="720"/>
        <w:jc w:val="both"/>
        <w:rPr>
          <w:sz w:val="24"/>
        </w:rPr>
      </w:pPr>
    </w:p>
    <w:p w:rsidRDefault="003E6C4E" w:rsidP="003E6C4E" w:rsidR="003E6C4E" w:rsidRPr="003E6C4E">
      <w:pPr>
        <w:numPr>
          <w:ilvl w:val="12"/>
          <w:numId w:val="0"/>
        </w:numPr>
        <w:jc w:val="center"/>
        <w:rPr>
          <w:sz w:val="24"/>
        </w:rPr>
      </w:pPr>
      <w:r w:rsidRPr="003E6C4E">
        <w:rPr>
          <w:sz w:val="24"/>
        </w:rPr>
        <w:t>Obrazloženje</w:t>
      </w:r>
    </w:p>
    <w:p w:rsidRDefault="003E6C4E" w:rsidP="00702813" w:rsidR="00702813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ab/>
      </w:r>
      <w:r w:rsidR="003B123B">
        <w:rPr>
          <w:sz w:val="24"/>
        </w:rPr>
        <w:t xml:space="preserve">Na temelju prijedloga </w:t>
      </w:r>
      <w:r w:rsidR="00A31D32">
        <w:rPr>
          <w:sz w:val="24"/>
        </w:rPr>
        <w:t xml:space="preserve">stečajnog upravitelja </w:t>
      </w:r>
      <w:r w:rsidR="00AB1BED">
        <w:rPr>
          <w:sz w:val="24"/>
        </w:rPr>
        <w:t xml:space="preserve">od </w:t>
      </w:r>
      <w:proofErr w:type="spellStart"/>
      <w:r w:rsidR="000868FC">
        <w:rPr>
          <w:sz w:val="24"/>
        </w:rPr>
        <w:t>8.siječnja</w:t>
      </w:r>
      <w:proofErr w:type="spellEnd"/>
      <w:r w:rsidR="00AB1BED">
        <w:rPr>
          <w:sz w:val="24"/>
        </w:rPr>
        <w:t xml:space="preserve"> </w:t>
      </w:r>
      <w:proofErr w:type="spellStart"/>
      <w:r w:rsidR="00AB1BED">
        <w:rPr>
          <w:sz w:val="24"/>
        </w:rPr>
        <w:t>201</w:t>
      </w:r>
      <w:r w:rsidR="000868FC">
        <w:rPr>
          <w:sz w:val="24"/>
        </w:rPr>
        <w:t>8</w:t>
      </w:r>
      <w:proofErr w:type="spellEnd"/>
      <w:r w:rsidR="00AB1BED">
        <w:rPr>
          <w:sz w:val="24"/>
        </w:rPr>
        <w:t xml:space="preserve">. </w:t>
      </w:r>
      <w:r w:rsidR="00A31D32">
        <w:rPr>
          <w:sz w:val="24"/>
        </w:rPr>
        <w:t xml:space="preserve">za provedbu </w:t>
      </w:r>
      <w:r w:rsidR="000868FC">
        <w:rPr>
          <w:sz w:val="24"/>
        </w:rPr>
        <w:t>četvrte</w:t>
      </w:r>
      <w:r w:rsidR="00A31D32">
        <w:rPr>
          <w:sz w:val="24"/>
        </w:rPr>
        <w:t xml:space="preserve"> naknadne diobe, </w:t>
      </w:r>
      <w:r w:rsidR="003B123B">
        <w:rPr>
          <w:sz w:val="24"/>
        </w:rPr>
        <w:t xml:space="preserve">a temeljem odredbe </w:t>
      </w:r>
      <w:r w:rsidR="00702813">
        <w:rPr>
          <w:sz w:val="24"/>
        </w:rPr>
        <w:t xml:space="preserve">članka </w:t>
      </w:r>
      <w:proofErr w:type="spellStart"/>
      <w:r w:rsidR="00702813">
        <w:rPr>
          <w:sz w:val="24"/>
        </w:rPr>
        <w:t>37</w:t>
      </w:r>
      <w:proofErr w:type="spellEnd"/>
      <w:r w:rsidR="00702813">
        <w:rPr>
          <w:sz w:val="24"/>
        </w:rPr>
        <w:t xml:space="preserve">. stavak 3. Stečajnog zakona (NN br. </w:t>
      </w:r>
      <w:proofErr w:type="spellStart"/>
      <w:r w:rsidR="00702813">
        <w:rPr>
          <w:sz w:val="24"/>
        </w:rPr>
        <w:t>44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99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129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123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03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82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06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116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10</w:t>
      </w:r>
      <w:proofErr w:type="spellEnd"/>
      <w:r w:rsidR="00702813">
        <w:rPr>
          <w:sz w:val="24"/>
        </w:rPr>
        <w:t xml:space="preserve">, </w:t>
      </w:r>
      <w:proofErr w:type="spellStart"/>
      <w:r w:rsidR="00702813">
        <w:rPr>
          <w:sz w:val="24"/>
        </w:rPr>
        <w:t>25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 i </w:t>
      </w:r>
      <w:proofErr w:type="spellStart"/>
      <w:r w:rsidR="00702813">
        <w:rPr>
          <w:sz w:val="24"/>
        </w:rPr>
        <w:t>133</w:t>
      </w:r>
      <w:proofErr w:type="spellEnd"/>
      <w:r w:rsidR="00702813">
        <w:rPr>
          <w:sz w:val="24"/>
        </w:rPr>
        <w:t>/</w:t>
      </w:r>
      <w:proofErr w:type="spellStart"/>
      <w:r w:rsidR="00702813">
        <w:rPr>
          <w:sz w:val="24"/>
        </w:rPr>
        <w:t>12</w:t>
      </w:r>
      <w:proofErr w:type="spellEnd"/>
      <w:r w:rsidR="00702813">
        <w:rPr>
          <w:sz w:val="24"/>
        </w:rPr>
        <w:t xml:space="preserve">), koji </w:t>
      </w:r>
      <w:r w:rsidR="008532E4">
        <w:rPr>
          <w:sz w:val="24"/>
        </w:rPr>
        <w:t xml:space="preserve">Zakon </w:t>
      </w:r>
      <w:r w:rsidR="00702813">
        <w:rPr>
          <w:sz w:val="24"/>
        </w:rPr>
        <w:t xml:space="preserve">se u ovom postupku primjenjuje temeljem članka </w:t>
      </w:r>
      <w:proofErr w:type="spellStart"/>
      <w:r w:rsidR="00702813">
        <w:rPr>
          <w:sz w:val="24"/>
        </w:rPr>
        <w:t>441</w:t>
      </w:r>
      <w:proofErr w:type="spellEnd"/>
      <w:r w:rsidR="00702813">
        <w:rPr>
          <w:sz w:val="24"/>
        </w:rPr>
        <w:t>. stavak 1. Stečajnog zakona (N.N.br.71/</w:t>
      </w:r>
      <w:proofErr w:type="spellStart"/>
      <w:r w:rsidR="00702813">
        <w:rPr>
          <w:sz w:val="24"/>
        </w:rPr>
        <w:t>15</w:t>
      </w:r>
      <w:proofErr w:type="spellEnd"/>
      <w:r w:rsidR="000868FC">
        <w:rPr>
          <w:sz w:val="24"/>
        </w:rPr>
        <w:t xml:space="preserve"> i </w:t>
      </w:r>
      <w:proofErr w:type="spellStart"/>
      <w:r w:rsidR="000868FC">
        <w:rPr>
          <w:sz w:val="24"/>
        </w:rPr>
        <w:t>104</w:t>
      </w:r>
      <w:proofErr w:type="spellEnd"/>
      <w:r w:rsidR="000868FC">
        <w:rPr>
          <w:sz w:val="24"/>
        </w:rPr>
        <w:t>/</w:t>
      </w:r>
      <w:proofErr w:type="spellStart"/>
      <w:r w:rsidR="000868FC">
        <w:rPr>
          <w:sz w:val="24"/>
        </w:rPr>
        <w:t>17</w:t>
      </w:r>
      <w:proofErr w:type="spellEnd"/>
      <w:r w:rsidR="00702813">
        <w:rPr>
          <w:sz w:val="24"/>
        </w:rPr>
        <w:t xml:space="preserve">), a radi donošenja odluke iz </w:t>
      </w:r>
      <w:r w:rsidR="003B123B">
        <w:rPr>
          <w:sz w:val="24"/>
        </w:rPr>
        <w:t xml:space="preserve">članka </w:t>
      </w:r>
      <w:proofErr w:type="spellStart"/>
      <w:r w:rsidR="00A31D32">
        <w:rPr>
          <w:sz w:val="24"/>
        </w:rPr>
        <w:t>183</w:t>
      </w:r>
      <w:proofErr w:type="spellEnd"/>
      <w:r w:rsidR="003B123B">
        <w:rPr>
          <w:sz w:val="24"/>
        </w:rPr>
        <w:t>.</w:t>
      </w:r>
      <w:r>
        <w:rPr>
          <w:sz w:val="24"/>
        </w:rPr>
        <w:t xml:space="preserve"> </w:t>
      </w:r>
      <w:r w:rsidR="00A31D32">
        <w:rPr>
          <w:sz w:val="24"/>
        </w:rPr>
        <w:t>st</w:t>
      </w:r>
      <w:r>
        <w:rPr>
          <w:sz w:val="24"/>
        </w:rPr>
        <w:t>avak</w:t>
      </w:r>
      <w:r w:rsidR="003B123B">
        <w:rPr>
          <w:sz w:val="24"/>
        </w:rPr>
        <w:t xml:space="preserve"> 3</w:t>
      </w:r>
      <w:r>
        <w:rPr>
          <w:sz w:val="24"/>
        </w:rPr>
        <w:t xml:space="preserve">. </w:t>
      </w:r>
      <w:proofErr w:type="spellStart"/>
      <w:r w:rsidR="00702813">
        <w:rPr>
          <w:sz w:val="24"/>
        </w:rPr>
        <w:t>SZ</w:t>
      </w:r>
      <w:proofErr w:type="spellEnd"/>
      <w:r w:rsidR="00702813">
        <w:rPr>
          <w:sz w:val="24"/>
        </w:rPr>
        <w:t>-a sazvana je sjednica odbora vjerovnika.</w:t>
      </w:r>
    </w:p>
    <w:p w:rsidRDefault="003E6C4E" w:rsidP="00702813" w:rsidR="003E6C4E">
      <w:pPr>
        <w:numPr>
          <w:ilvl w:val="12"/>
          <w:numId w:val="0"/>
        </w:numPr>
        <w:jc w:val="both"/>
        <w:rPr>
          <w:sz w:val="24"/>
        </w:rPr>
      </w:pPr>
      <w:r>
        <w:rPr>
          <w:sz w:val="24"/>
        </w:rPr>
        <w:t xml:space="preserve"> </w:t>
      </w:r>
    </w:p>
    <w:p w:rsidRDefault="001E2154" w:rsidR="00E23C2E">
      <w:pPr>
        <w:jc w:val="center"/>
        <w:rPr>
          <w:sz w:val="24"/>
        </w:rPr>
      </w:pPr>
      <w:r>
        <w:rPr>
          <w:sz w:val="24"/>
        </w:rPr>
        <w:t xml:space="preserve">Zagreb, </w:t>
      </w:r>
      <w:proofErr w:type="spellStart"/>
      <w:r w:rsidR="008532E4">
        <w:rPr>
          <w:sz w:val="24"/>
        </w:rPr>
        <w:t>2</w:t>
      </w:r>
      <w:r w:rsidR="00FC6C2B">
        <w:rPr>
          <w:sz w:val="24"/>
        </w:rPr>
        <w:t>9</w:t>
      </w:r>
      <w:r w:rsidR="000868FC">
        <w:rPr>
          <w:sz w:val="24"/>
        </w:rPr>
        <w:t>.siječnja</w:t>
      </w:r>
      <w:proofErr w:type="spellEnd"/>
      <w:r w:rsidR="00345ACE">
        <w:rPr>
          <w:sz w:val="24"/>
        </w:rPr>
        <w:t xml:space="preserve"> </w:t>
      </w:r>
      <w:proofErr w:type="spellStart"/>
      <w:r w:rsidR="00345ACE">
        <w:rPr>
          <w:sz w:val="24"/>
        </w:rPr>
        <w:t>201</w:t>
      </w:r>
      <w:r w:rsidR="0071724B">
        <w:rPr>
          <w:sz w:val="24"/>
        </w:rPr>
        <w:t>9</w:t>
      </w:r>
      <w:proofErr w:type="spellEnd"/>
      <w:r w:rsidR="00345ACE">
        <w:rPr>
          <w:sz w:val="24"/>
        </w:rPr>
        <w:t>.</w:t>
      </w:r>
      <w:r w:rsidR="00E23C2E">
        <w:rPr>
          <w:sz w:val="24"/>
        </w:rPr>
        <w:t xml:space="preserve"> </w:t>
      </w:r>
    </w:p>
    <w:p w:rsidRDefault="00E23C2E" w:rsidP="00977E7F" w:rsidR="00E23C2E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</w:t>
      </w:r>
      <w:r>
        <w:rPr>
          <w:sz w:val="24"/>
        </w:rPr>
        <w:t>SUDAC:</w:t>
      </w:r>
    </w:p>
    <w:p w:rsidRDefault="00E23C2E" w:rsidP="003B123B" w:rsidR="00E23C2E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</w:t>
      </w:r>
      <w:r w:rsidR="00FB075A">
        <w:rPr>
          <w:sz w:val="24"/>
        </w:rPr>
        <w:t xml:space="preserve">  </w:t>
      </w:r>
      <w:r>
        <w:rPr>
          <w:sz w:val="24"/>
        </w:rPr>
        <w:t>Ante Galić</w:t>
      </w:r>
      <w:r w:rsidR="00977E7F">
        <w:rPr>
          <w:sz w:val="24"/>
        </w:rPr>
        <w:t xml:space="preserve"> </w:t>
      </w:r>
      <w:r w:rsidR="00121093">
        <w:rPr>
          <w:sz w:val="24"/>
        </w:rPr>
        <w:t>v.r.</w:t>
      </w:r>
    </w:p>
    <w:p w:rsidRDefault="00E23C2E" w:rsidR="00E23C2E">
      <w:pPr>
        <w:rPr>
          <w:sz w:val="24"/>
        </w:rPr>
      </w:pPr>
      <w:r>
        <w:rPr>
          <w:sz w:val="24"/>
        </w:rPr>
        <w:t xml:space="preserve">UPUTA O PRAVNOM LIJEKU: </w:t>
      </w:r>
    </w:p>
    <w:p w:rsidRDefault="00E23C2E" w:rsidR="003B123B">
      <w:pPr>
        <w:rPr>
          <w:sz w:val="24"/>
        </w:rPr>
      </w:pPr>
      <w:r>
        <w:rPr>
          <w:sz w:val="24"/>
        </w:rPr>
        <w:t>Protiv ov</w:t>
      </w:r>
      <w:r w:rsidR="006C62CE">
        <w:rPr>
          <w:sz w:val="24"/>
        </w:rPr>
        <w:t>og zaključka žalba nije dopuštena.</w:t>
      </w:r>
      <w:r>
        <w:rPr>
          <w:sz w:val="24"/>
        </w:rPr>
        <w:t xml:space="preserve"> (čl. </w:t>
      </w:r>
      <w:proofErr w:type="spellStart"/>
      <w:r>
        <w:rPr>
          <w:sz w:val="24"/>
        </w:rPr>
        <w:t>1</w:t>
      </w:r>
      <w:r w:rsidR="006C62CE">
        <w:rPr>
          <w:sz w:val="24"/>
        </w:rPr>
        <w:t>1</w:t>
      </w:r>
      <w:proofErr w:type="spellEnd"/>
      <w:r w:rsidR="006C62CE">
        <w:rPr>
          <w:sz w:val="24"/>
        </w:rPr>
        <w:t>. stavak 9</w:t>
      </w:r>
      <w:r>
        <w:rPr>
          <w:sz w:val="24"/>
        </w:rPr>
        <w:t xml:space="preserve">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-a).</w:t>
      </w:r>
    </w:p>
    <w:p w:rsidRDefault="00217CC0" w:rsidR="00217CC0">
      <w:pPr>
        <w:rPr>
          <w:sz w:val="24"/>
        </w:rPr>
      </w:pPr>
    </w:p>
    <w:p w:rsidRDefault="00121093" w:rsidP="00121093" w:rsidR="00121093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21093" w:rsidP="00121093" w:rsidR="00217CC0" w:rsidRPr="00121093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121093" w:rsidR="00121093">
      <w:pPr>
        <w:rPr>
          <w:sz w:val="24"/>
        </w:rPr>
      </w:pPr>
    </w:p>
    <w:p w:rsidRDefault="00E23C2E" w:rsidR="00E23C2E">
      <w:pPr>
        <w:tabs>
          <w:tab w:pos="720" w:val="left"/>
          <w:tab w:pos="2160" w:val="left"/>
        </w:tabs>
        <w:jc w:val="both"/>
        <w:rPr>
          <w:sz w:val="24"/>
        </w:rPr>
      </w:pPr>
      <w:r>
        <w:rPr>
          <w:sz w:val="24"/>
        </w:rPr>
        <w:t xml:space="preserve">  </w:t>
      </w:r>
    </w:p>
    <w:p w:rsidRDefault="00E23C2E" w:rsidR="00E23C2E">
      <w:pPr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</w:r>
    </w:p>
    <w:p w:rsidRDefault="00E23C2E" w:rsidR="00E23C2E">
      <w:pPr>
        <w:jc w:val="both"/>
        <w:rPr>
          <w:sz w:val="24"/>
        </w:rPr>
      </w:pPr>
    </w:p>
    <w:p w:rsidRDefault="00E23C2E" w:rsidR="00E23C2E">
      <w:pPr>
        <w:jc w:val="both"/>
        <w:rPr>
          <w:sz w:val="24"/>
        </w:rPr>
      </w:pPr>
      <w:r>
        <w:rPr>
          <w:sz w:val="24"/>
        </w:rPr>
        <w:tab/>
        <w:t xml:space="preserve"> </w:t>
      </w:r>
    </w:p>
    <w:sectPr w:rsidR="00E23C2E">
      <w:headerReference w:type="even" r:id="rId10"/>
      <w:headerReference w:type="default" r:id="rId11"/>
      <w:pgSz w:h="16838" w:w="11906"/>
      <w:pgMar w:gutter="0" w:footer="720" w:header="720" w:left="1800" w:bottom="568" w:right="1800" w:top="1440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091E" w:rsidR="00D2091E">
      <w:r>
        <w:separator/>
      </w:r>
    </w:p>
  </w:endnote>
  <w:endnote w:id="0" w:type="continuationSeparator">
    <w:p w:rsidRDefault="00D2091E" w:rsidR="00D209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091E" w:rsidR="00D2091E">
      <w:r>
        <w:separator/>
      </w:r>
    </w:p>
  </w:footnote>
  <w:footnote w:id="0" w:type="continuationSeparator">
    <w:p w:rsidRDefault="00D2091E" w:rsidR="00D209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00131E" w:rsidR="003E6C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E6C4E" w:rsidR="003E6C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C4E" w:rsidP="003E6C4E" w:rsidR="003E6C4E">
    <w:pPr>
      <w:pStyle w:val="Zaglavlje"/>
      <w:framePr w:y="-59" w:x="5902" w:vAnchor="text" w:hAnchor="page" w:wrap="around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0222F3"/>
    <w:multiLevelType w:val="hybridMultilevel"/>
    <w:tmpl w:val="D77430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F35695B"/>
    <w:multiLevelType w:val="hybridMultilevel"/>
    <w:tmpl w:val="5C909594"/>
    <w:lvl w:tplc="7AB85D9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FC75035"/>
    <w:multiLevelType w:val="hybridMultilevel"/>
    <w:tmpl w:val="D822159C"/>
    <w:lvl w:tplc="1CBA503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264F66E1"/>
    <w:multiLevelType w:val="hybridMultilevel"/>
    <w:tmpl w:val="C260618A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6E8464B"/>
    <w:multiLevelType w:val="singleLevel"/>
    <w:tmpl w:val="E152C0F8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2EAD5148"/>
    <w:multiLevelType w:val="hybridMultilevel"/>
    <w:tmpl w:val="B5808906"/>
    <w:lvl w:tplc="041A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41E1946"/>
    <w:multiLevelType w:val="hybridMultilevel"/>
    <w:tmpl w:val="74FA32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E41495"/>
    <w:multiLevelType w:val="hybridMultilevel"/>
    <w:tmpl w:val="B6AC7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7"/>
  </w:num>
  <w:num w:numId="6">
    <w:abstractNumId w:val="6"/>
  </w:num>
  <w:num w:numId="7">
    <w:abstractNumId w:val="5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B2B"/>
    <w:rsid w:val="0000131E"/>
    <w:rsid w:val="0001529D"/>
    <w:rsid w:val="000868FC"/>
    <w:rsid w:val="000A7253"/>
    <w:rsid w:val="00121093"/>
    <w:rsid w:val="00186660"/>
    <w:rsid w:val="001E2154"/>
    <w:rsid w:val="00217CC0"/>
    <w:rsid w:val="00250C8D"/>
    <w:rsid w:val="00291E69"/>
    <w:rsid w:val="002E4A25"/>
    <w:rsid w:val="002F3F6F"/>
    <w:rsid w:val="00307D00"/>
    <w:rsid w:val="00345ACE"/>
    <w:rsid w:val="003718D7"/>
    <w:rsid w:val="003B123B"/>
    <w:rsid w:val="003B6CB8"/>
    <w:rsid w:val="003E6C4E"/>
    <w:rsid w:val="004774C7"/>
    <w:rsid w:val="00482D8A"/>
    <w:rsid w:val="005B1073"/>
    <w:rsid w:val="005E0522"/>
    <w:rsid w:val="006C62CE"/>
    <w:rsid w:val="006D5F31"/>
    <w:rsid w:val="00702813"/>
    <w:rsid w:val="0071724B"/>
    <w:rsid w:val="007476EF"/>
    <w:rsid w:val="007E7E10"/>
    <w:rsid w:val="007F13AC"/>
    <w:rsid w:val="00846BAF"/>
    <w:rsid w:val="008532E4"/>
    <w:rsid w:val="00937B2B"/>
    <w:rsid w:val="00977E7F"/>
    <w:rsid w:val="009828FC"/>
    <w:rsid w:val="009B2DD0"/>
    <w:rsid w:val="009D6CC2"/>
    <w:rsid w:val="00A31D32"/>
    <w:rsid w:val="00AB1BED"/>
    <w:rsid w:val="00AC53A3"/>
    <w:rsid w:val="00B56191"/>
    <w:rsid w:val="00BA0BA2"/>
    <w:rsid w:val="00BA2B2A"/>
    <w:rsid w:val="00BF717F"/>
    <w:rsid w:val="00C10D32"/>
    <w:rsid w:val="00CA42AE"/>
    <w:rsid w:val="00D2091E"/>
    <w:rsid w:val="00DF056A"/>
    <w:rsid w:val="00E23C2E"/>
    <w:rsid w:val="00E272FC"/>
    <w:rsid w:val="00E449F3"/>
    <w:rsid w:val="00ED74C8"/>
    <w:rsid w:val="00F75C8D"/>
    <w:rsid w:val="00FB075A"/>
    <w:rsid w:val="00FC6C2B"/>
    <w:rsid w:val="00FE0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109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1093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109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109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3E6C4E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7C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7CC0"/>
  </w:style>
  <w:style w:styleId="Podnoje" w:type="paragraph">
    <w:name w:val="footer"/>
    <w:basedOn w:val="Normal"/>
    <w:rsid w:val="00217CC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C62C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21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109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1093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109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109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5232</izvorni_sadrzaj>
    <derivirana_varijabla naziv="DomainObject.Predmet.Broj_1">5232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izvorni_sadrzaj>
    <derivirana_varijabla naziv="DomainObject.Predmet.Opis_1">MIGRIRANO IZ IN2 IN2 napomene: 1999-10-04 PREDMET Spis ustupljen od Trgovačkog suda Osijek IN2 napomene: 2003-01-22 PREDMET spis presigniran iz ref. suca Perića u ref. suca Galića IN2 napomene: 2006-07-04 PREDMET podnesak stečajnog upravitelja od 03.07.06. IN2 napomene: 2006-07-06 PREDMET Rješenje OS-a Osijek Ovrv-584/01 od 26.06.06. od 05.07.06. IN2 napomene: 2006-07-13 PREDMET povrat dostavnice Ministarstva Pravosuđa Uprave za zatvorski sustav od 12.07.06. IN2 napomene: 2006-07-27 PREDMET podnesak stečajnog upravitelja od 26.07.2006. IN2 napomene: 2006-07-27 PREDMET podnesak stečajnog upravitelja od 26.07.2006. IN2 napomene: 2006-09-04 PREDMET podnesak kojim stečajni upravitelj udovoljava obvezama iz čl. 25 SZ od 01.09.06. IN2 napomene: 2006-10-20 PREDMET podnesak st.upravitelja od 19.10.06. IN2 napomene: 2006-10-20 PREDMET podnesak stečajnog upravitelja od 19.10.06. IN2 napomene: 2006-10-24 PREDMET podnesak Ružice Anić od 23.10.06. IN2 napomene: 2006-10-30 PREDMET Podnesak Romane Ranić od 27.10.06. IN2 napomene: 2006-10-31 PREDMET podnesak (GRAWE HRVATSKA d.d.) od 30.10.2006. IN2 napomene: 2006-11-14 PREDMET podnesak stečajnog upravitelja od 13.11.2006. IN2 napomene: 2006-12-06 PREDMET podnesak st. upravitelja od 05.12.2006. IN2 napomene: 2006-12-28 PREDMET neotvorena koverta od 28.12.2006. IN2 napomene: 2007-01-03 PREDMET podnesak (HNB) od 28.12.2006. IN2 napomene: 2007-01-19 PREDMET podnesak (st. upravitelj Večeslava Račkog) od 18.01.2007. IN2 napomene: 2007-01-30 PREDMET podnesak kupca (Romana Ranić) od 29.01.2007. IN2 napomene: 2007-02-02 PREDMET podnesak (Romana Ranić) od 01.02.2007. IN2 napomene: 2007-02-01 PREDMET podnesak st. upravitelja od 01.02.2007. IN2 napomene: 2007-02-23 PREDMET pod. steč.uprav. 01/27 i 01/28 od 22.02.07 IN2 napomene: 2007-03-01 PREDMET podnesak (OS Vinkovci rj. od 19.01.07.)od 28.02.2007. IN2 napomene: 2007-03-08 PREDMET podnesak (Gradska banka d.d.) od 08.03.2007. IN2 napomene: 2007-03-22 PREDMET podnesak (st. upravitelj) od 21.03.2007. IN2 napomene: 2007-04-11 PREDMET podnesak (Gradska banka d.d.) od 10.04.2007. IN2 napomene: 2007-04-16 PREDMET podnesak (st.upravitelj) od 13.04.07. IN2 napomene: 2007-05-03 PREDMET podnesak odvj. Ivica Rušin od 02.05.2007. IN2 napomene: 2007-05-08 PREDMET dopis Minis.pravosuđa-uprava za zatvorski sustav,Kaznionica Požega uz povrat pismena Rješ.VTS-Pž-5870/2006. za Vedranu Kalebić IN2 napomene: 2007-05-17 PREDMET podnesak (OS Osijek rj. od 03.01.06.) od 16.05.2007. IN2 napomene: 2007-06-12 PREDMET podnesak (Gradska banka d.d.) od 11.06.07. IN2 napomene: 2007-06-13 PREDMET podnesak (Nedjeljka Šimunić) od 12.06.07. IN2 napomene: 2007-06-13 PREDMET podnesak (Izidor Baniček) od 12.06.07. IN2 napomene: 2007-07-12 PREDMET odluka Ustavnog suda RH odluka od 20.06.2007. IN2 napomene: 2007-07-17 PREDMET podnesak st. uprav.od 16.7.- PREGLED NEKRETNINA IN2 napomene: 2007-07-17 PREDMET podn. st. uprav.od 16.7.07. IN2 napomene: 2007-07-25 PREDMET pov. pismena od 24.7.07. IN2 napomene: 2007-07-25 PREDMET podn. Drž. agencija za osig. šted. uloga  i sanaciju banaka od 24.7.07. IN2 napomene: 2007-08-13 PREDMET ogl.ploča 13.08.07. IN2 napomene: 2007-09-11 PREDMET vrać. dost. od 10.9.07. IN2 napomene: 2007-09-12 PREDMET povrat pismena od 11.9.07. IN2 napomene: 2007-09-14 PREDMET podn.( Opoziv punomoći) A. Ilijašević od 13.9.07. IN2 napomene: 2007-09-19 PREDMET podn. Grad. banka- st. upravitelj od 18.9.07. IN2 napomene: 2007-09-19 PREDMET podn. st. uprav.-II djel. dioba st. mase od 18.9.07. IN2 napomene: 2007-09-24 PREDMET podn. st. uprav. od 21.9.07. IN2 napomene: 2007-09-25 PREDMET podn. Odvj. Ivica Rušin, Rijeka od 24.9.07. IN2 napomene: 2007-09-28 PREDMET podn. Kazalicki r. Gazilj Jela - otkaz punomoći od 27.9.07. IN2 napomene: 2007-09-28 PREDMET podn. Glavaš Stipan - otkaz punomoći od 27.9.07. IN2 napomene: 2007-10-01 PREDMET povrat pismena od 28.9.07. IN2 napomene: 2007-10-05 PREDMET podnesak Gradske banke ,d.d. u stečaju od 3.10.07.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St-5232/2016</izvorni_sadrzaj>
    <derivirana_varijabla naziv="DomainObject.Predmet.OznakaBroj_1">St-5232/2016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Gradska banka d.d. ˝u stečaju˝ zastupanog po punomoćniku ODVJETNIČKO DRUŠTVO DUJMOVIĆ I PARTNERI, j.t.d.</izvorni_sadrzaj>
    <derivirana_varijabla naziv="DomainObject.Predmet.ProtustrankaFormated_1">  Stečajna masa iza Gradska banka d.d. ˝u stečaju˝ zastupanog po punomoćniku ODVJETNIČKO DRUŠTVO DUJMOVIĆ I PARTNERI, j.t.d.</derivirana_varijabla>
  </DomainObject.Predmet.ProtustrankaFormated>
  <DomainObject.Predmet.ProtustrankaFormatedOIB>
    <izvorni_sadrzaj>  Stečajna masa iza Gradska banka d.d. ˝u stečaju˝, OIB 49147309133 zastupanog po punomoćniku ODVJETNIČKO DRUŠTVO DUJMOVIĆ I PARTNERI, j.t.d.</izvorni_sadrzaj>
    <derivirana_varijabla naziv="DomainObject.Predmet.ProtustrankaFormatedOIB_1">  Stečajna masa iza Gradska banka d.d. ˝u stečaju˝, OIB 49147309133 zastupanog po punomoćniku ODVJETNIČKO DRUŠTVO DUJMOVIĆ I PARTNERI, j.t.d.</derivirana_varijabla>
  </DomainObject.Predmet.ProtustrankaFormatedOIB>
  <DomainObject.Predmet.ProtustrankaFormatedWithAdress>
    <izvorni_sadrzaj> Stečajna masa iza Gradska banka d.d. ˝u stečaju˝, Trg Ante Starčevića 7, 31000 Osijek zastupanog po punomoćniku ODVJETNIČKO DRUŠTVO DUJMOVIĆ I PARTNERI, j.t.d.</izvorni_sadrzaj>
    <derivirana_varijabla naziv="DomainObject.Predmet.ProtustrankaFormatedWithAdress_1"> Stečajna masa iza Gradska banka d.d. ˝u stečaju˝, Trg Ante Starčevića 7, 31000 Osijek zastupanog po punomoćniku ODVJETNIČKO DRUŠTVO DUJMOVIĆ I PARTNERI, j.t.d.</derivirana_varijabla>
  </DomainObject.Predmet.ProtustrankaFormatedWithAdress>
  <DomainObject.Predmet.ProtustrankaFormatedWithAdressOIB>
    <izvorni_sadrzaj> Stečajna masa iza Gradska banka d.d. ˝u stečaju˝, OIB 49147309133, Trg Ante Starčevića 7, 31000 Osijek zastupanog po punomoćniku ODVJETNIČKO DRUŠTVO DUJMOVIĆ I PARTNERI, j.t.d.</izvorni_sadrzaj>
    <derivirana_varijabla naziv="DomainObject.Predmet.ProtustrankaFormatedWithAdressOIB_1"> Stečajna masa iza Gradska banka d.d. ˝u stečaju˝, OIB 49147309133, Trg Ante Starčevića 7, 31000 Osijek zastupanog po punomoćniku ODVJETNIČKO DRUŠTVO DUJMOVIĆ I PARTNERI, j.t.d.</derivirana_varijabla>
  </DomainObject.Predmet.ProtustrankaFormatedWithAdressOIB>
  <DomainObject.Predmet.ProtustrankaWithAdress>
    <izvorni_sadrzaj>Stečajna masa iza Gradska banka d.d. ˝u stečaju˝ Trg Ante Starčevića 7, 31000 Osijek</izvorni_sadrzaj>
    <derivirana_varijabla naziv="DomainObject.Predmet.ProtustrankaWithAdress_1">Stečajna masa iza Gradska banka d.d. ˝u stečaju˝ Trg Ante Starčevića 7, 31000 Osijek</derivirana_varijabla>
  </DomainObject.Predmet.ProtustrankaWithAdress>
  <DomainObject.Predmet.ProtustrankaWithAdressOIB>
    <izvorni_sadrzaj>Stečajna masa iza Gradska banka d.d. ˝u stečaju˝, OIB 49147309133, Trg Ante Starčevića 7, 31000 Osijek</izvorni_sadrzaj>
    <derivirana_varijabla naziv="DomainObject.Predmet.ProtustrankaWithAdressOIB_1">Stečajna masa iza Gradska banka d.d. ˝u stečaju˝, OIB 49147309133, Trg Ante Starčevića 7, 31000 Osijek</derivirana_varijabla>
  </DomainObject.Predmet.ProtustrankaWithAdressOIB>
  <DomainObject.Predmet.ProtustrankaNazivFormated>
    <izvorni_sadrzaj>Stečajna masa iza Gradska banka d.d. ˝u stečaju˝</izvorni_sadrzaj>
    <derivirana_varijabla naziv="DomainObject.Predmet.ProtustrankaNazivFormated_1">Stečajna masa iza Gradska banka d.d. ˝u stečaju˝</derivirana_varijabla>
  </DomainObject.Predmet.ProtustrankaNazivFormated>
  <DomainObject.Predmet.ProtustrankaNazivFormatedOIB>
    <izvorni_sadrzaj>Stečajna masa iza Gradska banka d.d. ˝u stečaju˝, OIB 49147309133</izvorni_sadrzaj>
    <derivirana_varijabla naziv="DomainObject.Predmet.ProtustrankaNazivFormatedOIB_1">Stečajna masa iza Gradska banka d.d. ˝u stečaju˝, OIB 49147309133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HRVATSKA NARODNA BANKA</izvorni_sadrzaj>
    <derivirana_varijabla naziv="DomainObject.Predmet.StrankaFormated_1">  HRVATSKA NARODNA BANKA</derivirana_varijabla>
  </DomainObject.Predmet.StrankaFormated>
  <DomainObject.Predmet.StrankaFormatedOIB>
    <izvorni_sadrzaj>  HRVATSKA NARODNA BANKA</izvorni_sadrzaj>
    <derivirana_varijabla naziv="DomainObject.Predmet.StrankaFormatedOIB_1">  HRVATSKA NARODNA BANKA</derivirana_varijabla>
  </DomainObject.Predmet.StrankaFormatedOIB>
  <DomainObject.Predmet.StrankaFormatedWithAdress>
    <izvorni_sadrzaj> HRVATSKA NARODNA BANKA, 10000 Zagreb</izvorni_sadrzaj>
    <derivirana_varijabla naziv="DomainObject.Predmet.StrankaFormatedWithAdress_1"> HRVATSKA NARODNA BANKA, 10000 Zagreb</derivirana_varijabla>
  </DomainObject.Predmet.StrankaFormatedWithAdress>
  <DomainObject.Predmet.StrankaFormatedWithAdressOIB>
    <izvorni_sadrzaj> HRVATSKA NARODNA BANKA, 10000 Zagreb</izvorni_sadrzaj>
    <derivirana_varijabla naziv="DomainObject.Predmet.StrankaFormatedWithAdressOIB_1"> HRVATSKA NARODNA BANKA, 10000 Zagreb</derivirana_varijabla>
  </DomainObject.Predmet.StrankaFormatedWithAdressOIB>
  <DomainObject.Predmet.StrankaWithAdress>
    <izvorni_sadrzaj>HRVATSKA NARODNA BANKA 10000 Zagreb</izvorni_sadrzaj>
    <derivirana_varijabla naziv="DomainObject.Predmet.StrankaWithAdress_1">HRVATSKA NARODNA BANKA 10000 Zagreb</derivirana_varijabla>
  </DomainObject.Predmet.StrankaWithAdress>
  <DomainObject.Predmet.StrankaWithAdressOIB>
    <izvorni_sadrzaj>HRVATSKA NARODNA BANKA, 10000 Zagreb</izvorni_sadrzaj>
    <derivirana_varijabla naziv="DomainObject.Predmet.StrankaWithAdressOIB_1">HRVATSKA NARODNA BANKA, 10000 Zagreb</derivirana_varijabla>
  </DomainObject.Predmet.StrankaWithAdressOIB>
  <DomainObject.Predmet.StrankaNazivFormated>
    <izvorni_sadrzaj>HRVATSKA NARODNA BANKA</izvorni_sadrzaj>
    <derivirana_varijabla naziv="DomainObject.Predmet.StrankaNazivFormated_1">HRVATSKA NARODNA BANKA</derivirana_varijabla>
  </DomainObject.Predmet.StrankaNazivFormated>
  <DomainObject.Predmet.StrankaNazivFormatedOIB>
    <izvorni_sadrzaj>HRVATSKA NARODNA BANKA</izvorni_sadrzaj>
    <derivirana_varijabla naziv="DomainObject.Predmet.StrankaNazivFormatedOIB_1">HRVATSKA NARODNA BANKA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HRVATSKA NARODNA BANKA</item>
    </izvorni_sadrzaj>
    <derivirana_varijabla naziv="DomainObject.Predmet.StrankaListFormated_1">
      <item>HRVATSKA NARODNA BANKA</item>
    </derivirana_varijabla>
  </DomainObject.Predmet.StrankaListFormated>
  <DomainObject.Predmet.StrankaListFormatedOIB>
    <izvorni_sadrzaj>
      <item>HRVATSKA NARODNA BANKA</item>
    </izvorni_sadrzaj>
    <derivirana_varijabla naziv="DomainObject.Predmet.StrankaListFormatedOIB_1">
      <item>HRVATSKA NARODNA BANKA</item>
    </derivirana_varijabla>
  </DomainObject.Predmet.StrankaListFormatedOIB>
  <DomainObject.Predmet.StrankaListFormatedWithAdress>
    <izvorni_sadrzaj>
      <item>HRVATSKA NARODNA BANKA, 10000 Zagreb</item>
    </izvorni_sadrzaj>
    <derivirana_varijabla naziv="DomainObject.Predmet.StrankaListFormatedWithAdress_1">
      <item>HRVATSKA NARODNA BANKA, 10000 Zagreb</item>
    </derivirana_varijabla>
  </DomainObject.Predmet.StrankaListFormatedWithAdress>
  <DomainObject.Predmet.StrankaListFormatedWithAdressOIB>
    <izvorni_sadrzaj>
      <item>HRVATSKA NARODNA BANKA, 10000 Zagreb</item>
    </izvorni_sadrzaj>
    <derivirana_varijabla naziv="DomainObject.Predmet.StrankaListFormatedWithAdressOIB_1">
      <item>HRVATSKA NARODNA BANKA, 10000 Zagreb</item>
    </derivirana_varijabla>
  </DomainObject.Predmet.StrankaListFormatedWithAdressOIB>
  <DomainObject.Predmet.StrankaListNazivFormated>
    <izvorni_sadrzaj>
      <item>HRVATSKA NARODNA BANKA</item>
    </izvorni_sadrzaj>
    <derivirana_varijabla naziv="DomainObject.Predmet.StrankaListNazivFormated_1">
      <item>HRVATSKA NARODNA BANKA</item>
    </derivirana_varijabla>
  </DomainObject.Predmet.StrankaListNazivFormated>
  <DomainObject.Predmet.StrankaListNazivFormatedOIB>
    <izvorni_sadrzaj>
      <item>HRVATSKA NARODNA BANKA</item>
    </izvorni_sadrzaj>
    <derivirana_varijabla naziv="DomainObject.Predmet.StrankaListNazivFormatedOIB_1">
      <item>HRVATSKA NARODNA BANKA</item>
    </derivirana_varijabla>
  </DomainObject.Predmet.StrankaListNazivFormatedOIB>
  <DomainObject.Predmet.ProtuStrankaListFormated>
    <izvorni_sadrzaj>
      <item>Stečajna masa iza Gradska banka d.d. ˝u stečaju˝ zastupanog po punomoćniku ODVJETNIČKO DRUŠTVO DUJMOVIĆ I PARTNERI, j.t.d.</item>
    </izvorni_sadrzaj>
    <derivirana_varijabla naziv="DomainObject.Predmet.ProtuStrankaListFormated_1">
      <item>Stečajna masa iza Gradska banka d.d. ˝u stečaju˝ zastupanog po punomoćniku ODVJETNIČKO DRUŠTVO DUJMOVIĆ I PARTNERI, j.t.d.</item>
    </derivirana_varijabla>
  </DomainObject.Predmet.ProtuStrankaListFormated>
  <DomainObject.Predmet.ProtuStrankaListFormatedOIB>
    <izvorni_sadrzaj>
      <item>Stečajna masa iza Gradska banka d.d. ˝u stečaju˝, OIB 49147309133 zastupanog po punomoćniku ODVJETNIČKO DRUŠTVO DUJMOVIĆ I PARTNERI, j.t.d.</item>
    </izvorni_sadrzaj>
    <derivirana_varijabla naziv="DomainObject.Predmet.ProtuStrankaListFormatedOIB_1">
      <item>Stečajna masa iza Gradska banka d.d. ˝u stečaju˝, OIB 49147309133 zastupanog po punomoćniku ODVJETNIČKO DRUŠTVO DUJMOVIĆ I PARTNERI, j.t.d.</item>
    </derivirana_varijabla>
  </DomainObject.Predmet.ProtuStrankaListFormatedOIB>
  <DomainObject.Predmet.ProtuStrankaListFormatedWithAdress>
    <izvorni_sadrzaj>
      <item>Stečajna masa iza Gradska banka d.d. ˝u stečaju˝, Trg Ante Starčevića 7, 31000 Osijek zastupanog po punomoćniku ODVJETNIČKO DRUŠTVO DUJMOVIĆ I PARTNERI, j.t.d.</item>
    </izvorni_sadrzaj>
    <derivirana_varijabla naziv="DomainObject.Predmet.ProtuStrankaListFormatedWithAdress_1">
      <item>Stečajna masa iza Gradska banka d.d. ˝u stečaju˝, Trg Ante Starčevića 7, 31000 Osijek zastupanog po punomoćniku ODVJETNIČKO DRUŠTVO DUJMOVIĆ I PARTNERI, j.t.d.</item>
    </derivirana_varijabla>
  </DomainObject.Predmet.ProtuStrankaListFormatedWithAdress>
  <DomainObject.Predmet.ProtuStrankaListFormatedWithAdressOIB>
    <izvorni_sadrzaj>
      <item>Stečajna masa iza Gradska banka d.d. ˝u stečaju˝, OIB 49147309133, Trg Ante Starčevića 7, 31000 Osijek zastupanog po punomoćniku ODVJETNIČKO DRUŠTVO DUJMOVIĆ I PARTNERI, j.t.d.</item>
    </izvorni_sadrzaj>
    <derivirana_varijabla naziv="DomainObject.Predmet.ProtuStrankaListFormatedWithAdressOIB_1">
      <item>Stečajna masa iza Gradska banka d.d. ˝u stečaju˝, OIB 49147309133, Trg Ante Starčevića 7, 31000 Osijek zastupanog po punomoćniku ODVJETNIČKO DRUŠTVO DUJMOVIĆ I PARTNERI, j.t.d.</item>
    </derivirana_varijabla>
  </DomainObject.Predmet.ProtuStrankaListFormatedWithAdressOIB>
  <DomainObject.Predmet.ProtuStrankaListNazivFormated>
    <izvorni_sadrzaj>
      <item>Stečajna masa iza Gradska banka d.d. ˝u stečaju˝</item>
    </izvorni_sadrzaj>
    <derivirana_varijabla naziv="DomainObject.Predmet.ProtuStrankaListNazivFormated_1">
      <item>Stečajna masa iza Gradska banka d.d. ˝u stečaju˝</item>
    </derivirana_varijabla>
  </DomainObject.Predmet.ProtuStrankaListNazivFormated>
  <DomainObject.Predmet.ProtuStrankaListNazivFormatedOIB>
    <izvorni_sadrzaj>
      <item>Stečajna masa iza Gradska banka d.d. ˝u stečaju˝, OIB 49147309133</item>
    </izvorni_sadrzaj>
    <derivirana_varijabla naziv="DomainObject.Predmet.ProtuStrankaListNazivFormatedOIB_1">
      <item>Stečajna masa iza Gradska banka d.d. ˝u stečaju˝, OIB 49147309133</item>
    </derivirana_varijabla>
  </DomainObject.Predmet.ProtuStrankaListNazivFormatedOIB>
  <DomainObject.Predmet.OstaliListFormated>
    <izvorni_sadrzaj>
      <item>Perica Mitrović</item>
      <item>ODVJETNIČKO DRUŠTVO DUJMOVIĆ I PARTNERI, j.t.d. punomoćnik sudionika u postupku Stečajna masa iza Gradska banka d.d. ˝u stečaju˝</item>
    </izvorni_sadrzaj>
    <derivirana_varijabla naziv="DomainObject.Predmet.OstaliListFormated_1">
      <item>Perica Mitrović</item>
      <item>ODVJETNIČKO DRUŠTVO DUJMOVIĆ I PARTNERI, j.t.d. punomoćnik sudionika u postupku Stečajna masa iza Gradska banka d.d. ˝u stečaju˝</item>
    </derivirana_varijabla>
  </DomainObject.Predmet.OstaliListFormated>
  <DomainObject.Predmet.OstaliListFormatedOIB>
    <izvorni_sadrzaj>
      <item>Perica Mitrović, OIB 29538074286</item>
      <item>ODVJETNIČKO DRUŠTVO DUJMOVIĆ I PARTNERI, j.t.d., OIB 75697798118 punomoćnik sudionika u postupku Stečajna masa iza Gradska banka d.d. ˝u stečaju˝</item>
    </izvorni_sadrzaj>
    <derivirana_varijabla naziv="DomainObject.Predmet.OstaliListFormatedOIB_1">
      <item>Perica Mitrović, OIB 29538074286</item>
      <item>ODVJETNIČKO DRUŠTVO DUJMOVIĆ I PARTNERI, j.t.d., OIB 75697798118 punomoćnik sudionika u postupku Stečajna masa iza Gradska banka d.d. ˝u stečaju˝</item>
    </derivirana_varijabla>
  </DomainObject.Predmet.OstaliListFormatedOIB>
  <DomainObject.Predmet.OstaliListFormatedWithAdress>
    <izvorni_sadrzaj>
      <item>Perica Mitrović, Bjelolasička 23, 31000 Osijek</item>
      <item>ODVJETNIČKO DRUŠTVO DUJMOVIĆ I PARTNERI, j.t.d., Domjanićeva 3, 10000 Zagreb punomoćnik sudionika u postupku Stečajna masa iza Gradska banka d.d. ˝u stečaju˝</item>
    </izvorni_sadrzaj>
    <derivirana_varijabla naziv="DomainObject.Predmet.OstaliListFormatedWithAdress_1">
      <item>Perica Mitrović, Bjelolasička 23, 31000 Osijek</item>
      <item>ODVJETNIČKO DRUŠTVO DUJMOVIĆ I PARTNERI, j.t.d., Domjanićeva 3, 10000 Zagreb punomoćnik sudionika u postupku Stečajna masa iza Gradska banka d.d. ˝u stečaju˝</item>
    </derivirana_varijabla>
  </DomainObject.Predmet.OstaliListFormatedWithAdress>
  <DomainObject.Predmet.OstaliListFormatedWithAdressOIB>
    <izvorni_sadrzaj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izvorni_sadrzaj>
    <derivirana_varijabla naziv="DomainObject.Predmet.OstaliListFormatedWithAdressOIB_1">
      <item>Perica Mitrović, OIB 29538074286, Bjelolasička 23, 31000 Osijek</item>
      <item>ODVJETNIČKO DRUŠTVO DUJMOVIĆ I PARTNERI, j.t.d., OIB 75697798118, Domjanićeva 3, 10000 Zagreb punomoćnik sudionika u postupku Stečajna masa iza Gradska banka d.d. ˝u stečaju˝</item>
    </derivirana_varijabla>
  </DomainObject.Predmet.OstaliListFormatedWithAdressOIB>
  <DomainObject.Predmet.OstaliListNazivFormated>
    <izvorni_sadrzaj>
      <item>Perica Mitrović</item>
      <item>ODVJETNIČKO DRUŠTVO DUJMOVIĆ I PARTNERI, j.t.d.</item>
    </izvorni_sadrzaj>
    <derivirana_varijabla naziv="DomainObject.Predmet.OstaliListNazivFormated_1">
      <item>Perica Mitrović</item>
      <item>ODVJETNIČKO DRUŠTVO DUJMOVIĆ I PARTNERI, j.t.d.</item>
    </derivirana_varijabla>
  </DomainObject.Predmet.OstaliListNazivFormated>
  <DomainObject.Predmet.OstaliListNazivFormatedOIB>
    <izvorni_sadrzaj>
      <item>Perica Mitrović, OIB 29538074286</item>
      <item>ODVJETNIČKO DRUŠTVO DUJMOVIĆ I PARTNERI, j.t.d., OIB 75697798118</item>
    </izvorni_sadrzaj>
    <derivirana_varijabla naziv="DomainObject.Predmet.OstaliListNazivFormatedOIB_1">
      <item>Perica Mitrović, OIB 29538074286</item>
      <item>ODVJETNIČKO DRUŠTVO DUJMOVIĆ I PARTNERI, j.t.d., OIB 75697798118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HRVATSKA NARODNA BANKA</izvorni_sadrzaj>
    <derivirana_varijabla naziv="DomainObject.Predmet.StrankaIDrugi_1">HRVATSKA NARODNA BANKA</derivirana_varijabla>
  </DomainObject.Predmet.StrankaIDrugi>
  <DomainObject.Predmet.ProtustrankaIDrugi>
    <izvorni_sadrzaj>Stečajna masa iza Gradska banka d.d. ˝u stečaju˝</izvorni_sadrzaj>
    <derivirana_varijabla naziv="DomainObject.Predmet.ProtustrankaIDrugi_1">Stečajna masa iza Gradska banka d.d. ˝u stečaju˝</derivirana_varijabla>
  </DomainObject.Predmet.ProtustrankaIDrugi>
  <DomainObject.Predmet.StrankaIDrugiAdressOIB>
    <izvorni_sadrzaj>HRVATSKA NARODNA BANKA, 10000 Zagreb</izvorni_sadrzaj>
    <derivirana_varijabla naziv="DomainObject.Predmet.StrankaIDrugiAdressOIB_1">HRVATSKA NARODNA BANKA, 10000 Zagreb</derivirana_varijabla>
  </DomainObject.Predmet.StrankaIDrugiAdressOIB>
  <DomainObject.Predmet.ProtustrankaIDrugiAdressOIB>
    <izvorni_sadrzaj>Stečajna masa iza Gradska banka d.d. ˝u stečaju˝, OIB 49147309133, Trg Ante Starčevića 7, 31000 Osijek</izvorni_sadrzaj>
    <derivirana_varijabla naziv="DomainObject.Predmet.ProtustrankaIDrugiAdressOIB_1">Stečajna masa iza Gradska banka d.d. ˝u stečaju˝, OIB 49147309133, Trg Ante Starčevića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HRVATSKA NARODNA BANKA</item>
      <item>Stečajna masa iza Gradska banka d.d. ˝u stečaju˝</item>
      <item>Perica Mitrović</item>
      <item>ODVJETNIČKO DRUŠTVO DUJMOVIĆ I PARTNERI, j.t.d.</item>
    </izvorni_sadrzaj>
    <derivirana_varijabla naziv="DomainObject.Predmet.SudioniciListNaziv_1">
      <item>HRVATSKA NARODNA BANKA</item>
      <item>Stečajna masa iza Gradska banka d.d. ˝u stečaju˝</item>
      <item>Perica Mitrović</item>
      <item>ODVJETNIČKO DRUŠTVO DUJMOVIĆ I PARTNERI, j.t.d.</item>
    </derivirana_varijabla>
  </DomainObject.Predmet.SudioniciListNaziv>
  <DomainObject.Predmet.SudioniciListAdressOIB>
    <izvorni_sadrzaj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izvorni_sadrzaj>
    <derivirana_varijabla naziv="DomainObject.Predmet.SudioniciListAdressOIB_1">
      <item>HRVATSKA NARODNA BANKA, 10000 Zagreb</item>
      <item>Stečajna masa iza Gradska banka d.d. ˝u stečaju˝, OIB 49147309133, Trg Ante Starčevića 7,31000 Osijek</item>
      <item>Perica Mitrović, OIB 29538074286, Bjelolasička 23,31000 Osijek</item>
      <item>ODVJETNIČKO DRUŠTVO DUJMOVIĆ I PARTNERI, j.t.d., OIB 75697798118, Domjanićeva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49147309133</item>
      <item>, OIB 29538074286</item>
      <item>, OIB 75697798118</item>
    </izvorni_sadrzaj>
    <derivirana_varijabla naziv="DomainObject.Predmet.SudioniciListNazivOIB_1">
      <item>, OIB null</item>
      <item>, OIB 49147309133</item>
      <item>, OIB 29538074286</item>
      <item>, OIB 75697798118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12. prosinca 2018.</izvorni_sadrzaj>
    <derivirana_varijabla naziv="DomainObject.PredzadnjaOdlukaIzPredmeta.DatumDonosenjaOdluke_1">12. prosinca 2018.</derivirana_varijabla>
  </DomainObject.PredzadnjaOdlukaIzPredmeta.DatumDonosenjaOdluke>
  <DomainObject.PredzadnjaOdlukaIzPredmeta.Oznaka>
    <izvorni_sadrzaj>St-5232/2016-571</izvorni_sadrzaj>
    <derivirana_varijabla naziv="DomainObject.PredzadnjaOdlukaIzPredmeta.Oznaka_1">St-5232/2016-571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255</properties:Words>
  <properties:Characters>1326</properties:Characters>
  <properties:Lines>61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2019-01-29T07:22:00Z</dcterms:created>
  <dc:creator>Ante</dc:creator>
  <cp:lastModifiedBy>Valentina Delač</cp:lastModifiedBy>
  <cp:lastPrinted>2019-01-29T07:24:00Z</cp:lastPrinted>
  <dcterms:modified xmlns:xsi="http://www.w3.org/2001/XMLSchema-instance" xsi:type="dcterms:W3CDTF">2019-01-29T07:24:00Z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(Gradska banka odbor vjerovnika suglasnos na diobu 4 naknadnu.docx)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