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a60e" w14:paraId="a31a60e" w:rsidRDefault="0001726C" w:rsidP="0001726C" w:rsidR="0001726C">
      <w:pPr>
        <w:jc w:val="right"/>
        <w15:collapsed w:val="false"/>
      </w:pPr>
      <w:r>
        <w:t>6 St-</w:t>
      </w:r>
      <w:r w:rsidR="006A641B">
        <w:t>10</w:t>
      </w:r>
      <w:r w:rsidR="00F63690">
        <w:t>59</w:t>
      </w:r>
      <w:r w:rsidR="006A641B">
        <w:t>/18-7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F63690">
        <w:t xml:space="preserve">FINA RC Osijek za otvaranje stečajnog postupka nad dužnikom: </w:t>
      </w:r>
      <w:r w:rsidR="00F63690">
        <w:rPr>
          <w:b/>
        </w:rPr>
        <w:t xml:space="preserve">HEADLINES j.d.o.o. Đakovo, H. </w:t>
      </w:r>
      <w:proofErr w:type="spellStart"/>
      <w:r w:rsidR="00F63690">
        <w:rPr>
          <w:b/>
        </w:rPr>
        <w:t>Kolomana</w:t>
      </w:r>
      <w:proofErr w:type="spellEnd"/>
      <w:r w:rsidR="00F63690">
        <w:rPr>
          <w:b/>
        </w:rPr>
        <w:t xml:space="preserve"> 63, OIB: 83736224134, MBS: 030191356</w:t>
      </w:r>
      <w:r>
        <w:t xml:space="preserve">, dana </w:t>
      </w:r>
      <w:r w:rsidR="006A641B">
        <w:t>17</w:t>
      </w:r>
      <w:r w:rsidR="004C29A9">
        <w:t>. listopada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</w:t>
      </w:r>
      <w:proofErr w:type="spellStart"/>
      <w:r w:rsidR="0053608A">
        <w:t>z.z</w:t>
      </w:r>
      <w:proofErr w:type="spellEnd"/>
      <w:r w:rsidR="0053608A">
        <w:t>. dužnika</w:t>
      </w:r>
      <w:r>
        <w:t xml:space="preserve"> </w:t>
      </w:r>
      <w:r w:rsidR="00F63690">
        <w:t xml:space="preserve">Karolina Josipović, Đakovo, Hercega </w:t>
      </w:r>
      <w:proofErr w:type="spellStart"/>
      <w:r w:rsidR="00F63690">
        <w:t>Kolomana</w:t>
      </w:r>
      <w:proofErr w:type="spellEnd"/>
      <w:r w:rsidR="00F63690">
        <w:t xml:space="preserve"> 63, OIB: 82349039889</w:t>
      </w:r>
      <w:r>
        <w:t>,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4C29A9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F63690">
        <w:rPr>
          <w:b/>
        </w:rPr>
        <w:t>1059</w:t>
      </w:r>
      <w:r w:rsidR="006A641B">
        <w:rPr>
          <w:b/>
        </w:rPr>
        <w:t>-18</w:t>
      </w:r>
      <w:r w:rsidR="004C29A9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F63690">
        <w:t xml:space="preserve">Karolina Josipović, Đakovo, Hercega </w:t>
      </w:r>
      <w:proofErr w:type="spellStart"/>
      <w:r w:rsidR="00F63690">
        <w:t>Kolomana</w:t>
      </w:r>
      <w:proofErr w:type="spellEnd"/>
      <w:r w:rsidR="00F63690">
        <w:t xml:space="preserve"> 63, OIB: 82349039889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4C29A9">
        <w:t>0</w:t>
      </w:r>
      <w:r>
        <w:t>00,00 kn,  za koji je određena ovrha, zaplijeni i prenese na žiro račun Trgovačkog suda u Osijeku broj HR31 2390 0011 3000 0020 0 s pozivom na  broj HR05 272-</w:t>
      </w:r>
      <w:r w:rsidR="006A641B">
        <w:rPr>
          <w:b/>
        </w:rPr>
        <w:t>10</w:t>
      </w:r>
      <w:r w:rsidR="00F63690">
        <w:rPr>
          <w:b/>
        </w:rPr>
        <w:t>59</w:t>
      </w:r>
      <w:r w:rsidR="006A641B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53608A">
        <w:t>z.z</w:t>
      </w:r>
      <w:proofErr w:type="spellEnd"/>
      <w:r w:rsidR="0053608A">
        <w:t xml:space="preserve">. </w:t>
      </w:r>
      <w:r w:rsidR="00374E04">
        <w:t xml:space="preserve">dužnika </w:t>
      </w:r>
      <w:r w:rsidR="00F63690">
        <w:t xml:space="preserve">Karolina Josipović, Đakovo, Hercega </w:t>
      </w:r>
      <w:proofErr w:type="spellStart"/>
      <w:r w:rsidR="00F63690">
        <w:t>Kolomana</w:t>
      </w:r>
      <w:proofErr w:type="spellEnd"/>
      <w:r w:rsidR="00F63690">
        <w:t xml:space="preserve"> 63, OIB: 82349039889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F63690">
        <w:t xml:space="preserve">Karolina Josipović, Đakovo, Hercega </w:t>
      </w:r>
      <w:proofErr w:type="spellStart"/>
      <w:r w:rsidR="00F63690">
        <w:t>Kolomana</w:t>
      </w:r>
      <w:proofErr w:type="spellEnd"/>
      <w:r w:rsidR="00F63690">
        <w:t xml:space="preserve"> 63, OIB: 82349039889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F63690" w:rsidP="00F63690" w:rsidR="00F63690">
      <w:pPr>
        <w:jc w:val="right"/>
      </w:pPr>
      <w:r>
        <w:t>6 St-1059/18-7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F63690">
        <w:rPr>
          <w:bCs/>
        </w:rPr>
        <w:t>7. kolovoza</w:t>
      </w:r>
      <w:r w:rsidR="006A641B">
        <w:rPr>
          <w:bCs/>
        </w:rPr>
        <w:t xml:space="preserve"> 2018</w:t>
      </w:r>
      <w:r w:rsidR="004C29A9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F63690">
        <w:rPr>
          <w:b/>
        </w:rPr>
        <w:t xml:space="preserve">HEADLINES j.d.o.o. Đakovo, H. </w:t>
      </w:r>
      <w:proofErr w:type="spellStart"/>
      <w:r w:rsidR="00F63690">
        <w:rPr>
          <w:b/>
        </w:rPr>
        <w:t>Kolomana</w:t>
      </w:r>
      <w:proofErr w:type="spellEnd"/>
      <w:r w:rsidR="00F63690">
        <w:rPr>
          <w:b/>
        </w:rPr>
        <w:t xml:space="preserve"> 63, OIB: 83736224134, MBS: 030191356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F63690">
        <w:rPr>
          <w:b/>
        </w:rPr>
        <w:t>7. kolovoza</w:t>
      </w:r>
      <w:r w:rsidR="006A641B">
        <w:rPr>
          <w:b/>
        </w:rPr>
        <w:t xml:space="preserve"> 2018</w:t>
      </w:r>
      <w:r w:rsidR="0093698F">
        <w:rPr>
          <w:b/>
        </w:rPr>
        <w:t>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6A641B">
        <w:t>10</w:t>
      </w:r>
      <w:r w:rsidR="00F63690">
        <w:t>59</w:t>
      </w:r>
      <w:r w:rsidR="006A641B">
        <w:t>/18-6 od 17. listopada 2018</w:t>
      </w:r>
      <w:r w:rsidR="004C29A9">
        <w:t>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F63690">
        <w:t>Zvonko Tomljanović iz Našica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4C29A9">
        <w:t>4.0</w:t>
      </w:r>
      <w:r>
        <w:t>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4C29A9">
        <w:t>4.0</w:t>
      </w:r>
      <w:r>
        <w:t xml:space="preserve">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F63690">
        <w:rPr>
          <w:b/>
        </w:rPr>
        <w:t>7. kolovoza</w:t>
      </w:r>
      <w:r w:rsidR="004C29A9">
        <w:rPr>
          <w:b/>
        </w:rPr>
        <w:t xml:space="preserve"> 2018</w:t>
      </w:r>
      <w:r w:rsidR="0093698F">
        <w:rPr>
          <w:b/>
        </w:rPr>
        <w:t>. g.</w:t>
      </w:r>
      <w:r>
        <w:t xml:space="preserve"> utvrdio da visina blokade žiro računa dužnika iznosi </w:t>
      </w:r>
      <w:r w:rsidR="00F63690">
        <w:rPr>
          <w:b/>
        </w:rPr>
        <w:t>10.350,53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="004C29A9">
        <w:t>4.0</w:t>
      </w:r>
      <w:r>
        <w:t xml:space="preserve">00,00 kn a na ime minimalnog iznosa jednokratne nagrade privremenom stečajnom upravitelju za poslove obavljene u prethodnom postupku kako to propisuje Uredba čl. 4, a koje poslove </w:t>
      </w:r>
      <w:r w:rsidR="00727DFE">
        <w:t>će</w:t>
      </w:r>
      <w:r>
        <w:t xml:space="preserve"> privremeni stečajni upravitelj obavi</w:t>
      </w:r>
      <w:r w:rsidR="00727DFE">
        <w:t>ti</w:t>
      </w:r>
      <w:r>
        <w:t xml:space="preserve">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F63690" w:rsidP="00F63690" w:rsidR="00F63690">
      <w:pPr>
        <w:jc w:val="right"/>
      </w:pPr>
      <w:r>
        <w:t>6 St-1059/18-7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>zakonskom zastupniku dužnika odrediti predujam i dodatni iznos predujma u ukupnom iznosu od 5.</w:t>
      </w:r>
      <w:r w:rsidR="004C29A9">
        <w:t>0</w:t>
      </w:r>
      <w:r w:rsidR="00FC6F35">
        <w:t xml:space="preserve">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6A641B">
        <w:t>17</w:t>
      </w:r>
      <w:r w:rsidR="004C29A9">
        <w:t>. listopada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6A641B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207DAD">
        <w:t xml:space="preserve"> </w:t>
      </w:r>
      <w:r w:rsidR="00F63690">
        <w:t xml:space="preserve">Karolina Josipović, Đakovo, Hercega </w:t>
      </w:r>
      <w:proofErr w:type="spellStart"/>
      <w:r w:rsidR="00F63690">
        <w:t>Kolomana</w:t>
      </w:r>
      <w:proofErr w:type="spellEnd"/>
      <w:r w:rsidR="00F63690">
        <w:t xml:space="preserve"> 63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>e-</w:t>
      </w:r>
      <w:proofErr w:type="spellStart"/>
      <w:r w:rsidR="002E5413">
        <w:t>ogl</w:t>
      </w:r>
      <w:proofErr w:type="spellEnd"/>
      <w:r w:rsidR="002E5413">
        <w:t xml:space="preserve">. pl. </w:t>
      </w:r>
    </w:p>
    <w:p w:rsidRDefault="004C29A9" w:rsidP="00B97155" w:rsidR="002E5413">
      <w:pPr>
        <w:numPr>
          <w:ilvl w:val="0"/>
          <w:numId w:val="13"/>
        </w:numPr>
      </w:pPr>
      <w:r>
        <w:t>K-</w:t>
      </w:r>
      <w:r w:rsidR="00F63690">
        <w:t>21</w:t>
      </w:r>
      <w:r>
        <w:t>.11.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65C" w:rsidP="00C06AA6" w:rsidR="00EF765C">
      <w:r>
        <w:separator/>
      </w:r>
    </w:p>
  </w:endnote>
  <w:endnote w:id="0" w:type="continuationSeparator">
    <w:p w:rsidRDefault="00EF765C" w:rsidP="00C06AA6" w:rsidR="00EF7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65C" w:rsidP="00C06AA6" w:rsidR="00EF765C">
      <w:r>
        <w:separator/>
      </w:r>
    </w:p>
  </w:footnote>
  <w:footnote w:id="0" w:type="continuationSeparator">
    <w:p w:rsidRDefault="00EF765C" w:rsidP="00C06AA6" w:rsidR="00EF76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367E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094E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E51BF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367E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4E04"/>
    <w:rsid w:val="00375C7E"/>
    <w:rsid w:val="00382D98"/>
    <w:rsid w:val="003924AF"/>
    <w:rsid w:val="003D02B1"/>
    <w:rsid w:val="003D770E"/>
    <w:rsid w:val="003F2400"/>
    <w:rsid w:val="003F2E92"/>
    <w:rsid w:val="00412421"/>
    <w:rsid w:val="0041638D"/>
    <w:rsid w:val="0041737E"/>
    <w:rsid w:val="00421D71"/>
    <w:rsid w:val="00425A63"/>
    <w:rsid w:val="00443D53"/>
    <w:rsid w:val="00457175"/>
    <w:rsid w:val="004638F5"/>
    <w:rsid w:val="0046632E"/>
    <w:rsid w:val="004826B8"/>
    <w:rsid w:val="00482F57"/>
    <w:rsid w:val="0048747B"/>
    <w:rsid w:val="004939D6"/>
    <w:rsid w:val="004C29A9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A641B"/>
    <w:rsid w:val="006E1F0C"/>
    <w:rsid w:val="006E210F"/>
    <w:rsid w:val="006E66B3"/>
    <w:rsid w:val="007218C3"/>
    <w:rsid w:val="00723D92"/>
    <w:rsid w:val="00727DFE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2474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A38FA"/>
    <w:rsid w:val="00EC0FE7"/>
    <w:rsid w:val="00ED4C16"/>
    <w:rsid w:val="00EE473C"/>
    <w:rsid w:val="00EF2C43"/>
    <w:rsid w:val="00EF765C"/>
    <w:rsid w:val="00F135E1"/>
    <w:rsid w:val="00F27082"/>
    <w:rsid w:val="00F375AF"/>
    <w:rsid w:val="00F439F3"/>
    <w:rsid w:val="00F46E60"/>
    <w:rsid w:val="00F52240"/>
    <w:rsid w:val="00F6369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36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3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36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3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St-1059/2018</izvorni_sadrzaj>
    <derivirana_varijabla naziv="DomainObject.Predmet.OznakaBroj_1">St-1059/2018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HEADLINES j.d.o.o. za frizersko-kozmetičke usluge</izvorni_sadrzaj>
    <derivirana_varijabla naziv="DomainObject.Predmet.ProtustrankaFormated_1">  HEADLINES j.d.o.o. za frizersko-kozmetičke usluge</derivirana_varijabla>
  </DomainObject.Predmet.ProtustrankaFormated>
  <DomainObject.Predmet.ProtustrankaFormatedOIB>
    <izvorni_sadrzaj>  HEADLINES j.d.o.o. za frizersko-kozmetičke usluge, OIB 83736224134</izvorni_sadrzaj>
    <derivirana_varijabla naziv="DomainObject.Predmet.ProtustrankaFormatedOIB_1">  HEADLINES j.d.o.o. za frizersko-kozmetičke usluge, OIB 83736224134</derivirana_varijabla>
  </DomainObject.Predmet.ProtustrankaFormatedOIB>
  <DomainObject.Predmet.ProtustrankaFormatedWithAdress>
    <izvorni_sadrzaj> HEADLINES j.d.o.o. za frizersko-kozmetičke usluge, Hercega Kolomana 63, 31400 Đakovo</izvorni_sadrzaj>
    <derivirana_varijabla naziv="DomainObject.Predmet.ProtustrankaFormatedWithAdress_1"> HEADLINES j.d.o.o. za frizersko-kozmetičke usluge, Hercega Kolomana 63, 31400 Đakovo</derivirana_varijabla>
  </DomainObject.Predmet.ProtustrankaFormatedWithAdress>
  <DomainObject.Predmet.ProtustrankaFormatedWithAdressOIB>
    <izvorni_sadrzaj> HEADLINES j.d.o.o. za frizersko-kozmetičke usluge, OIB 83736224134, Hercega Kolomana 63, 31400 Đakovo</izvorni_sadrzaj>
    <derivirana_varijabla naziv="DomainObject.Predmet.ProtustrankaFormatedWithAdressOIB_1"> HEADLINES j.d.o.o. za frizersko-kozmetičke usluge, OIB 83736224134, Hercega Kolomana 63, 31400 Đakovo</derivirana_varijabla>
  </DomainObject.Predmet.ProtustrankaFormatedWithAdressOIB>
  <DomainObject.Predmet.ProtustrankaWithAdress>
    <izvorni_sadrzaj>HEADLINES j.d.o.o. za frizersko-kozmetičke usluge Hercega Kolomana 63, 31400 Đakovo</izvorni_sadrzaj>
    <derivirana_varijabla naziv="DomainObject.Predmet.ProtustrankaWithAdress_1">HEADLINES j.d.o.o. za frizersko-kozmetičke usluge Hercega Kolomana 63, 31400 Đakovo</derivirana_varijabla>
  </DomainObject.Predmet.ProtustrankaWithAdress>
  <DomainObject.Predmet.ProtustrankaWithAdressOIB>
    <izvorni_sadrzaj>HEADLINES j.d.o.o. za frizersko-kozmetičke usluge, OIB 83736224134, Hercega Kolomana 63, 31400 Đakovo</izvorni_sadrzaj>
    <derivirana_varijabla naziv="DomainObject.Predmet.ProtustrankaWithAdressOIB_1">HEADLINES j.d.o.o. za frizersko-kozmetičke usluge, OIB 83736224134, Hercega Kolomana 63, 31400 Đakovo</derivirana_varijabla>
  </DomainObject.Predmet.ProtustrankaWithAdressOIB>
  <DomainObject.Predmet.ProtustrankaNazivFormated>
    <izvorni_sadrzaj>HEADLINES j.d.o.o. za frizersko-kozmetičke usluge</izvorni_sadrzaj>
    <derivirana_varijabla naziv="DomainObject.Predmet.ProtustrankaNazivFormated_1">HEADLINES j.d.o.o. za frizersko-kozmetičke usluge</derivirana_varijabla>
  </DomainObject.Predmet.ProtustrankaNazivFormated>
  <DomainObject.Predmet.ProtustrankaNazivFormatedOIB>
    <izvorni_sadrzaj>HEADLINES j.d.o.o. za frizersko-kozmetičke usluge, OIB 83736224134</izvorni_sadrzaj>
    <derivirana_varijabla naziv="DomainObject.Predmet.ProtustrankaNazivFormatedOIB_1">HEADLINES j.d.o.o. za frizersko-kozmetičke usluge, OIB 83736224134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HEADLINES j.d.o.o. za frizersko-kozmetičke usluge</item>
    </izvorni_sadrzaj>
    <derivirana_varijabla naziv="DomainObject.Predmet.ProtuStrankaListFormated_1">
      <item>HEADLINES j.d.o.o. za frizersko-kozmetičke usluge</item>
    </derivirana_varijabla>
  </DomainObject.Predmet.ProtuStrankaListFormated>
  <DomainObject.Predmet.ProtuStrankaListFormatedOIB>
    <izvorni_sadrzaj>
      <item>HEADLINES j.d.o.o. za frizersko-kozmetičke usluge, OIB 83736224134</item>
    </izvorni_sadrzaj>
    <derivirana_varijabla naziv="DomainObject.Predmet.ProtuStrankaListFormatedOIB_1">
      <item>HEADLINES j.d.o.o. za frizersko-kozmetičke usluge, OIB 83736224134</item>
    </derivirana_varijabla>
  </DomainObject.Predmet.ProtuStrankaListFormatedOIB>
  <DomainObject.Predmet.ProtuStrankaListFormatedWithAdress>
    <izvorni_sadrzaj>
      <item>HEADLINES j.d.o.o. za frizersko-kozmetičke usluge, Hercega Kolomana 63, 31400 Đakovo</item>
    </izvorni_sadrzaj>
    <derivirana_varijabla naziv="DomainObject.Predmet.ProtuStrankaListFormatedWithAdress_1">
      <item>HEADLINES j.d.o.o. za frizersko-kozmetičke usluge, Hercega Kolomana 63, 31400 Đakovo</item>
    </derivirana_varijabla>
  </DomainObject.Predmet.ProtuStrankaListFormatedWithAdress>
  <DomainObject.Predmet.ProtuStrankaListFormatedWithAdressOIB>
    <izvorni_sadrzaj>
      <item>HEADLINES j.d.o.o. za frizersko-kozmetičke usluge, OIB 83736224134, Hercega Kolomana 63, 31400 Đakovo</item>
    </izvorni_sadrzaj>
    <derivirana_varijabla naziv="DomainObject.Predmet.ProtuStrankaListFormatedWithAdressOIB_1">
      <item>HEADLINES j.d.o.o. za frizersko-kozmetičke usluge, OIB 83736224134, Hercega Kolomana 63, 31400 Đakovo</item>
    </derivirana_varijabla>
  </DomainObject.Predmet.ProtuStrankaListFormatedWithAdressOIB>
  <DomainObject.Predmet.ProtuStrankaListNazivFormated>
    <izvorni_sadrzaj>
      <item>HEADLINES j.d.o.o. za frizersko-kozmetičke usluge</item>
    </izvorni_sadrzaj>
    <derivirana_varijabla naziv="DomainObject.Predmet.ProtuStrankaListNazivFormated_1">
      <item>HEADLINES j.d.o.o. za frizersko-kozmetičke usluge</item>
    </derivirana_varijabla>
  </DomainObject.Predmet.ProtuStrankaListNazivFormated>
  <DomainObject.Predmet.ProtuStrankaListNazivFormatedOIB>
    <izvorni_sadrzaj>
      <item>HEADLINES j.d.o.o. za frizersko-kozmetičke usluge, OIB 83736224134</item>
    </izvorni_sadrzaj>
    <derivirana_varijabla naziv="DomainObject.Predmet.ProtuStrankaListNazivFormatedOIB_1">
      <item>HEADLINES j.d.o.o. za frizersko-kozmetičke usluge, OIB 83736224134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HEADLINES j.d.o.o. za frizersko-kozmetičke usluge</izvorni_sadrzaj>
    <derivirana_varijabla naziv="DomainObject.Predmet.ProtustrankaIDrugi_1">HEADLINES j.d.o.o. za frizersko-kozmetičke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HEADLINES j.d.o.o. za frizersko-kozmetičke usluge, OIB 83736224134, Hercega Kolomana 63, 31400 Đakovo</izvorni_sadrzaj>
    <derivirana_varijabla naziv="DomainObject.Predmet.ProtustrankaIDrugiAdressOIB_1">HEADLINES j.d.o.o. za frizersko-kozmetičke usluge, OIB 83736224134, Hercega Kolomana 63,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HEADLINES j.d.o.o. za frizersko-kozmetičke usluge</item>
    </izvorni_sadrzaj>
    <derivirana_varijabla naziv="DomainObject.Predmet.SudioniciListNaziv_1">
      <item>FINA RC OSIJEK</item>
      <item>HEADLINES j.d.o.o. za frizersko-kozmetičke usluge</item>
    </derivirana_varijabla>
  </DomainObject.Predmet.SudioniciListNaziv>
  <DomainObject.Predmet.SudioniciListAdressOIB>
    <izvorni_sadrzaj>
      <item>FINA RC OSIJEK, OIB 85821130368</item>
      <item>HEADLINES j.d.o.o. za frizersko-kozmetičke usluge, OIB 83736224134, Hercega Kolomana 63,31400 Đakovo</item>
    </izvorni_sadrzaj>
    <derivirana_varijabla naziv="DomainObject.Predmet.SudioniciListAdressOIB_1">
      <item>FINA RC OSIJEK, OIB 85821130368</item>
      <item>HEADLINES j.d.o.o. za frizersko-kozmetičke usluge, OIB 83736224134, Hercega Kolomana 63,31400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83736224134</item>
    </izvorni_sadrzaj>
    <derivirana_varijabla naziv="DomainObject.Predmet.SudioniciListNazivOIB_1">
      <item>, OIB 85821130368</item>
      <item>, OIB 83736224134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St-1059/2018-3</izvorni_sadrzaj>
    <derivirana_varijabla naziv="DomainObject.PredzadnjaOdlukaIzPredmeta.Oznaka_1">St-1059/2018-3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BFDD9-3ACF-4A1C-8403-9BD4EC1E0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852</properties:Words>
  <properties:Characters>4527</properties:Characters>
  <properties:Lines>157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2018-10-17T06:27:00Z</cp:lastPrinted>
  <dcterms:modified xmlns:xsi="http://www.w3.org/2001/XMLSchema-instance" xsi:type="dcterms:W3CDTF">2018-10-17T06:29:00Z</dcterms:modified>
  <cp:revision>11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