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dbdf" w14:paraId="22ddbdf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604C7B">
        <w:t>492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604C7B">
        <w:t>RIDE 07 j.d.o.o. za turizam, turistička agencija, Šibenik, 8. dalmatinske udarne brigade 32, OIB: 37628619926</w:t>
      </w:r>
      <w:r>
        <w:t xml:space="preserve">, zastupanom po </w:t>
      </w:r>
      <w:r w:rsidR="00226979">
        <w:t>članu uprave</w:t>
      </w:r>
      <w:r>
        <w:t xml:space="preserve"> </w:t>
      </w:r>
      <w:r w:rsidR="00604C7B">
        <w:t>Asji Lokas iz Šibenika</w:t>
      </w:r>
      <w:r>
        <w:t xml:space="preserve">,  </w:t>
      </w:r>
      <w:r w:rsidR="006D1151">
        <w:t>20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EF2186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04C7B">
        <w:rPr>
          <w:b/>
        </w:rPr>
        <w:t>16</w:t>
      </w:r>
      <w:r w:rsidR="00372EF1">
        <w:rPr>
          <w:b/>
        </w:rPr>
        <w:t xml:space="preserve">. </w:t>
      </w:r>
      <w:r w:rsidR="00604C7B">
        <w:rPr>
          <w:b/>
        </w:rPr>
        <w:t>siječnja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482700">
        <w:rPr>
          <w:b/>
        </w:rPr>
        <w:t>09</w:t>
      </w:r>
      <w:r w:rsidR="00DF0E12">
        <w:rPr>
          <w:b/>
        </w:rPr>
        <w:t>,</w:t>
      </w:r>
      <w:r w:rsidR="00604C7B">
        <w:rPr>
          <w:b/>
        </w:rPr>
        <w:t>50</w:t>
      </w:r>
      <w:r w:rsidR="00372EF1">
        <w:t xml:space="preserve"> sati </w:t>
      </w:r>
      <w:r w:rsidR="00482700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604C7B">
        <w:t>Asja Lokas</w:t>
      </w:r>
      <w:r w:rsidR="00E90F8F">
        <w:t xml:space="preserve"> iz </w:t>
      </w:r>
      <w:r w:rsidR="00482700">
        <w:t>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EF2186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604C7B">
        <w:t>Asja Lokas iz Šibenika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EF2186" w:rsidP="00A576FE" w:rsidR="00EF2186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604C7B">
        <w:t>RIDE 07 j.d.o.o. za turizam, turistička agencija, Šibenik</w:t>
      </w:r>
      <w:r w:rsidR="00A90E4B">
        <w:t>,</w:t>
      </w:r>
      <w:r>
        <w:t xml:space="preserve">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604C7B">
        <w:t>1</w:t>
      </w:r>
      <w:r>
        <w:t xml:space="preserve">. </w:t>
      </w:r>
      <w:r w:rsidR="00604C7B">
        <w:t>prosinca</w:t>
      </w:r>
      <w:r>
        <w:t xml:space="preserve"> 2017.</w:t>
      </w:r>
      <w:r w:rsidRPr="006A6907">
        <w:t xml:space="preserve"> u Očevidniku redoslijeda osnova za plaćanje ima evidentirane neizvršene osnove za plaćanje u neprekinutom razdoblju od </w:t>
      </w:r>
      <w:r w:rsidR="00604C7B">
        <w:t>226</w:t>
      </w:r>
      <w:r w:rsidR="00482700">
        <w:t xml:space="preserve"> dan</w:t>
      </w:r>
      <w:r w:rsidR="00A90E4B">
        <w:t>a</w:t>
      </w:r>
      <w:r w:rsidRPr="006A6907">
        <w:t xml:space="preserve"> u iznosu od </w:t>
      </w:r>
      <w:r w:rsidR="00604C7B">
        <w:t>30</w:t>
      </w:r>
      <w:r>
        <w:t>.</w:t>
      </w:r>
      <w:r w:rsidR="00604C7B">
        <w:t>907</w:t>
      </w:r>
      <w:r>
        <w:t>,</w:t>
      </w:r>
      <w:r w:rsidR="00604C7B">
        <w:t>60</w:t>
      </w:r>
      <w:r>
        <w:t xml:space="preserve"> </w:t>
      </w:r>
      <w:r w:rsidRPr="006A6907">
        <w:t>kun</w:t>
      </w:r>
      <w:r>
        <w:t>a</w:t>
      </w:r>
      <w:r w:rsidRPr="006A6907">
        <w:t xml:space="preserve">, te da </w:t>
      </w:r>
      <w:r w:rsidR="00E90F8F">
        <w:t>ima 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6D1151">
        <w:t>20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</w:t>
      </w:r>
    </w:p>
    <w:p w:rsidRDefault="00A576FE" w:rsidP="00A576FE" w:rsidR="00A576FE"/>
    <w:p w:rsidRDefault="0088775B" w:rsidP="0088775B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F832C2">
        <w:tab/>
      </w:r>
      <w:r w:rsidR="00F832C2">
        <w:tab/>
      </w:r>
      <w:r w:rsidR="00F832C2">
        <w:tab/>
      </w:r>
      <w:r w:rsidR="00F832C2">
        <w:tab/>
      </w:r>
      <w:r w:rsidR="00F832C2">
        <w:tab/>
      </w:r>
      <w:r w:rsidR="00F832C2">
        <w:tab/>
      </w:r>
      <w:r w:rsidR="00F832C2">
        <w:tab/>
      </w:r>
      <w:r w:rsidR="00F832C2">
        <w:tab/>
      </w:r>
      <w:r w:rsidR="00F832C2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604C7B">
        <w:t>Asja Lokas iz Šibenika, 8. Dalmatinske udarne brigade 32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75E9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04C7B">
      <w:t>492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43B5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82700"/>
    <w:rsid w:val="004902BE"/>
    <w:rsid w:val="00490F40"/>
    <w:rsid w:val="004A247A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4C7B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5E9D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1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BF5"/>
    <w:rsid w:val="00857CB9"/>
    <w:rsid w:val="00873EB8"/>
    <w:rsid w:val="00887268"/>
    <w:rsid w:val="0088775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0E4B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66CDE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218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2C2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49B2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5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5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RIDE 07 j.d.o.o. za turizam, turistička agencija</izvorni_sadrzaj>
    <derivirana_varijabla naziv="DomainObject.Predmet.ProtustrankaFormated_1">  RIDE 07 j.d.o.o. za turizam, turistička agencija</derivirana_varijabla>
  </DomainObject.Predmet.ProtustrankaFormated>
  <DomainObject.Predmet.ProtustrankaFormatedOIB>
    <izvorni_sadrzaj>  RIDE 07 j.d.o.o. za turizam, turistička agencija, OIB 37628619926</izvorni_sadrzaj>
    <derivirana_varijabla naziv="DomainObject.Predmet.ProtustrankaFormatedOIB_1">  RIDE 07 j.d.o.o. za turizam, turistička agencija, OIB 37628619926</derivirana_varijabla>
  </DomainObject.Predmet.ProtustrankaFormatedOIB>
  <DomainObject.Predmet.ProtustrankaFormatedWithAdress>
    <izvorni_sadrzaj> RIDE 07 j.d.o.o. za turizam, turistička agencija, 8. dalmatinske udarne brigade 32 , 22000 Šibenik</izvorni_sadrzaj>
    <derivirana_varijabla naziv="DomainObject.Predmet.ProtustrankaFormatedWithAdress_1"> RIDE 07 j.d.o.o. za turizam, turistička agencija, 8. dalmatinske udarne brigade 32 , 22000 Šibenik</derivirana_varijabla>
  </DomainObject.Predmet.ProtustrankaFormatedWithAdress>
  <DomainObject.Predmet.ProtustrankaFormatedWithAdressOIB>
    <izvorni_sadrzaj> RIDE 07 j.d.o.o. za turizam, turistička agencija, OIB 37628619926, 8. dalmatinske udarne brigade 32 , 22000 Šibenik</izvorni_sadrzaj>
    <derivirana_varijabla naziv="DomainObject.Predmet.ProtustrankaFormatedWithAdressOIB_1"> RIDE 07 j.d.o.o. za turizam, turistička agencija, OIB 37628619926, 8. dalmatinske udarne brigade 32 , 22000 Šibenik</derivirana_varijabla>
  </DomainObject.Predmet.ProtustrankaFormatedWithAdressOIB>
  <DomainObject.Predmet.ProtustrankaWithAdress>
    <izvorni_sadrzaj>RIDE 07 j.d.o.o. za turizam, turistička agencija 8. dalmatinske udarne brigade 32 , 22000 Šibenik</izvorni_sadrzaj>
    <derivirana_varijabla naziv="DomainObject.Predmet.ProtustrankaWithAdress_1">RIDE 07 j.d.o.o. za turizam, turistička agencija 8. dalmatinske udarne brigade 32 , 22000 Šibenik</derivirana_varijabla>
  </DomainObject.Predmet.ProtustrankaWithAdress>
  <DomainObject.Predmet.ProtustrankaWithAdressOIB>
    <izvorni_sadrzaj>RIDE 07 j.d.o.o. za turizam, turistička agencija, OIB 37628619926, 8. dalmatinske udarne brigade 32 , 22000 Šibenik</izvorni_sadrzaj>
    <derivirana_varijabla naziv="DomainObject.Predmet.ProtustrankaWithAdressOIB_1">RIDE 07 j.d.o.o. za turizam, turistička agencija, OIB 37628619926, 8. dalmatinske udarne brigade 32 , 22000 Šibenik</derivirana_varijabla>
  </DomainObject.Predmet.ProtustrankaWithAdressOIB>
  <DomainObject.Predmet.ProtustrankaNazivFormated>
    <izvorni_sadrzaj>RIDE 07 j.d.o.o. za turizam, turistička agencija</izvorni_sadrzaj>
    <derivirana_varijabla naziv="DomainObject.Predmet.ProtustrankaNazivFormated_1">RIDE 07 j.d.o.o. za turizam, turistička agencija</derivirana_varijabla>
  </DomainObject.Predmet.ProtustrankaNazivFormated>
  <DomainObject.Predmet.ProtustrankaNazivFormatedOIB>
    <izvorni_sadrzaj>RIDE 07 j.d.o.o. za turizam, turistička agencija, OIB 37628619926</izvorni_sadrzaj>
    <derivirana_varijabla naziv="DomainObject.Predmet.ProtustrankaNazivFormatedOIB_1">RIDE 07 j.d.o.o. za turizam, turistička agencija, OIB 37628619926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RIDE 07 j.d.o.o. za turizam, turistička agencija</item>
    </izvorni_sadrzaj>
    <derivirana_varijabla naziv="DomainObject.Predmet.ProtuStrankaListFormated_1">
      <item>RIDE 07 j.d.o.o. za turizam, turistička agencija</item>
    </derivirana_varijabla>
  </DomainObject.Predmet.ProtuStrankaListFormated>
  <DomainObject.Predmet.ProtuStrankaListFormatedOIB>
    <izvorni_sadrzaj>
      <item>RIDE 07 j.d.o.o. za turizam, turistička agencija, OIB 37628619926</item>
    </izvorni_sadrzaj>
    <derivirana_varijabla naziv="DomainObject.Predmet.ProtuStrankaListFormatedOIB_1">
      <item>RIDE 07 j.d.o.o. za turizam, turistička agencija, OIB 37628619926</item>
    </derivirana_varijabla>
  </DomainObject.Predmet.ProtuStrankaListFormatedOIB>
  <DomainObject.Predmet.ProtuStrankaListFormatedWithAdress>
    <izvorni_sadrzaj>
      <item>RIDE 07 j.d.o.o. za turizam, turistička agencija, 8. dalmatinske udarne brigade 32 , 22000 Šibenik</item>
    </izvorni_sadrzaj>
    <derivirana_varijabla naziv="DomainObject.Predmet.ProtuStrankaListFormatedWithAdress_1">
      <item>RIDE 07 j.d.o.o. za turizam, turistička agencija, 8. dalmatinske udarne brigade 32 , 22000 Šibenik</item>
    </derivirana_varijabla>
  </DomainObject.Predmet.ProtuStrankaListFormatedWithAdress>
  <DomainObject.Predmet.ProtuStrankaListFormatedWithAdressOIB>
    <izvorni_sadrzaj>
      <item>RIDE 07 j.d.o.o. za turizam, turistička agencija, OIB 37628619926, 8. dalmatinske udarne brigade 32 , 22000 Šibenik</item>
    </izvorni_sadrzaj>
    <derivirana_varijabla naziv="DomainObject.Predmet.ProtuStrankaListFormatedWithAdressOIB_1">
      <item>RIDE 07 j.d.o.o. za turizam, turistička agencija, OIB 37628619926, 8. dalmatinske udarne brigade 32 , 22000 Šibenik</item>
    </derivirana_varijabla>
  </DomainObject.Predmet.ProtuStrankaListFormatedWithAdressOIB>
  <DomainObject.Predmet.ProtuStrankaListNazivFormated>
    <izvorni_sadrzaj>
      <item>RIDE 07 j.d.o.o. za turizam, turistička agencija</item>
    </izvorni_sadrzaj>
    <derivirana_varijabla naziv="DomainObject.Predmet.ProtuStrankaListNazivFormated_1">
      <item>RIDE 07 j.d.o.o. za turizam, turistička agencija</item>
    </derivirana_varijabla>
  </DomainObject.Predmet.ProtuStrankaListNazivFormated>
  <DomainObject.Predmet.ProtuStrankaListNazivFormatedOIB>
    <izvorni_sadrzaj>
      <item>RIDE 07 j.d.o.o. za turizam, turistička agencija, OIB 37628619926</item>
    </izvorni_sadrzaj>
    <derivirana_varijabla naziv="DomainObject.Predmet.ProtuStrankaListNazivFormatedOIB_1">
      <item>RIDE 07 j.d.o.o. za turizam, turistička agencija, OIB 37628619926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RIDE 07 j.d.o.o. za turizam, turistička agencija</izvorni_sadrzaj>
    <derivirana_varijabla naziv="DomainObject.Predmet.ProtustrankaIDrugi_1">RIDE 07 j.d.o.o.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RIDE 07 j.d.o.o. za turizam, turistička agencija, OIB 37628619926, 8. dalmatinske udarne brigade 32 , 22000 Šibenik</izvorni_sadrzaj>
    <derivirana_varijabla naziv="DomainObject.Predmet.ProtustrankaIDrugiAdressOIB_1">RIDE 07 j.d.o.o. za turizam, turistička agencija, OIB 37628619926, 8. dalmatinske udarne brigade 32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RIDE 07 j.d.o.o. za turizam, turistička agencija</item>
    </izvorni_sadrzaj>
    <derivirana_varijabla naziv="DomainObject.Predmet.SudioniciListNaziv_1">
      <item>FINA - Podružnica Šibenik</item>
      <item>RIDE 07 j.d.o.o. za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RIDE 07 j.d.o.o. za turizam, turistička agencija, OIB 37628619926, 8. dalmatinske udarne brigade 32 ,22000 Šibenik</item>
    </izvorni_sadrzaj>
    <derivirana_varijabla naziv="DomainObject.Predmet.SudioniciListAdressOIB_1">
      <item>FINA - Podružnica Šibenik, OIB 85821130368, Perivoj L. Marune 1,22000 Šibenik</item>
      <item>RIDE 07 j.d.o.o. za turizam, turistička agencija, OIB 37628619926, 8. dalmatinske udarne brigade 32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37628619926</item>
    </izvorni_sadrzaj>
    <derivirana_varijabla naziv="DomainObject.Predmet.SudioniciListNazivOIB_1">
      <item>, OIB 85821130368</item>
      <item>, OIB 37628619926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4906D-9118-488B-ADF3-0E0A8EDD0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2419</properties:Characters>
  <properties:Lines>73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2017-12-18T14:17:00Z</dcterms:created>
  <dc:creator>Administrator</dc:creator>
  <cp:lastModifiedBy>Nena Mužanović</cp:lastModifiedBy>
  <cp:lastPrinted>2017-09-20T07:54:00Z</cp:lastPrinted>
  <dcterms:modified xmlns:xsi="http://www.w3.org/2001/XMLSchema-instance" xsi:type="dcterms:W3CDTF">2017-12-20T12:50:00Z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