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d46f4" w14:paraId="73d46f4" w:rsidRDefault="00DC0D51" w:rsidP="00DC0D51" w:rsidR="00DC0D51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D51" w:rsidP="00DC0D51" w:rsidR="00DC0D51">
      <w:pPr>
        <w:jc w:val="both"/>
      </w:pPr>
      <w:r>
        <w:t>REPUBLIKA HRVATSKA</w:t>
      </w:r>
    </w:p>
    <w:p w:rsidRDefault="00DC0D51" w:rsidP="00DC0D51" w:rsidR="00DC0D51">
      <w:r>
        <w:t>TRGOVAČKI SUD U ZAGREBU                                                                85. St-</w:t>
      </w:r>
      <w:r w:rsidR="00F14311">
        <w:t>2410</w:t>
      </w:r>
      <w:r>
        <w:t>/16</w:t>
      </w:r>
      <w:r w:rsidR="00A87515">
        <w:t>-18</w:t>
      </w:r>
    </w:p>
    <w:p w:rsidRDefault="00DC0D51" w:rsidP="00DC0D51" w:rsidR="00DC0D51">
      <w:pPr>
        <w:jc w:val="both"/>
      </w:pPr>
      <w:r>
        <w:t>Amruševa 2/II</w:t>
      </w:r>
    </w:p>
    <w:p w:rsidRDefault="00DC0D51" w:rsidP="00DC0D51" w:rsidR="00DC0D51">
      <w:pPr>
        <w:jc w:val="center"/>
      </w:pPr>
      <w:r>
        <w:t>R E P U B L I K A   H R V A T S K A</w:t>
      </w:r>
    </w:p>
    <w:p w:rsidRDefault="00DC0D51" w:rsidP="00DC0D51" w:rsidR="00DC0D51">
      <w:pPr>
        <w:jc w:val="center"/>
      </w:pPr>
    </w:p>
    <w:p w:rsidRDefault="00DC0D51" w:rsidP="00DC0D51" w:rsidR="00DC0D51">
      <w:pPr>
        <w:jc w:val="center"/>
      </w:pPr>
      <w:r>
        <w:t>R J E Š E NJ E</w:t>
      </w:r>
    </w:p>
    <w:p w:rsidRDefault="00DC0D51" w:rsidP="00DC0D51" w:rsidR="00DC0D51">
      <w:pPr>
        <w:jc w:val="both"/>
        <w:rPr>
          <w:b/>
        </w:rPr>
      </w:pPr>
    </w:p>
    <w:p w:rsidRDefault="00DC0D51" w:rsidP="00DC0D51" w:rsidR="00DC0D51" w:rsidRPr="00231457">
      <w:pPr>
        <w:ind w:firstLine="708"/>
        <w:jc w:val="both"/>
      </w:pPr>
      <w:r>
        <w:t>Trgovački sud u Zagrebu, po sucu mr.sc. Ivani Koštarić Fegeš, u</w:t>
      </w:r>
      <w:r>
        <w:rPr>
          <w:lang w:val="pt-BR"/>
        </w:rPr>
        <w:t xml:space="preserve"> stečajnom postupku u povodu prijedloga predlagatelja FINANCIJSKA AGENCIJA, Zagreb, Ulica grada Vukovara 70, OIB: </w:t>
      </w:r>
      <w:r>
        <w:t>85821130368</w:t>
      </w:r>
      <w:r>
        <w:rPr>
          <w:lang w:val="pt-BR"/>
        </w:rPr>
        <w:t xml:space="preserve">, za otvaranje stečajnog postupka nad dužnikom </w:t>
      </w:r>
      <w:r w:rsidR="00231457" w:rsidRPr="00231457">
        <w:rPr>
          <w:lang w:val="pt-BR"/>
        </w:rPr>
        <w:t xml:space="preserve">PETEJA d.o.o., Samobor, Dobriše Cesarića 16ª, OIB: </w:t>
      </w:r>
      <w:r w:rsidR="00231457" w:rsidRPr="00231457">
        <w:t>29620360425</w:t>
      </w:r>
      <w:r w:rsidRPr="00231457">
        <w:rPr>
          <w:lang w:val="pt-BR"/>
        </w:rPr>
        <w:t xml:space="preserve">, </w:t>
      </w:r>
      <w:r w:rsidR="00FB2911">
        <w:rPr>
          <w:lang w:val="pt-BR"/>
        </w:rPr>
        <w:t>5</w:t>
      </w:r>
      <w:r w:rsidRPr="00231457">
        <w:rPr>
          <w:lang w:val="pt-BR"/>
        </w:rPr>
        <w:t xml:space="preserve">. </w:t>
      </w:r>
      <w:r w:rsidR="00F14311" w:rsidRPr="00231457">
        <w:rPr>
          <w:lang w:val="pt-BR"/>
        </w:rPr>
        <w:t>svibnja</w:t>
      </w:r>
      <w:r w:rsidRPr="00231457">
        <w:rPr>
          <w:lang w:val="pt-BR"/>
        </w:rPr>
        <w:t xml:space="preserve"> 2017</w:t>
      </w:r>
      <w:r w:rsidRPr="00231457">
        <w:t>.,</w:t>
      </w:r>
    </w:p>
    <w:p w:rsidRDefault="00DC0D51" w:rsidP="00DC0D51" w:rsidR="00DC0D51">
      <w:pPr>
        <w:jc w:val="both"/>
      </w:pPr>
    </w:p>
    <w:p w:rsidRDefault="00DC0D51" w:rsidP="00DC0D51" w:rsidR="00DC0D51">
      <w:pPr>
        <w:jc w:val="center"/>
      </w:pPr>
      <w:r>
        <w:t>r i j e š i o     j e</w:t>
      </w:r>
    </w:p>
    <w:p w:rsidRDefault="00DC0D51" w:rsidP="00DC0D51" w:rsidR="00DC0D51">
      <w:r>
        <w:t xml:space="preserve"> </w:t>
      </w:r>
    </w:p>
    <w:p w:rsidRDefault="00DC0D51" w:rsidP="00DC0D51" w:rsidR="00DC0D51">
      <w:pPr>
        <w:ind w:firstLine="708"/>
        <w:jc w:val="both"/>
      </w:pPr>
      <w:r>
        <w:t xml:space="preserve">I. Pozivaju se osobe koje imaju pravni interes za provedbom stečajnoga postupka nad  dužnikom </w:t>
      </w:r>
      <w:r w:rsidR="00FC3168" w:rsidRPr="00231457">
        <w:rPr>
          <w:lang w:val="pt-BR"/>
        </w:rPr>
        <w:t xml:space="preserve">PETEJA d.o.o., Samobor, Dobriše Cesarića 16ª, OIB: </w:t>
      </w:r>
      <w:r w:rsidR="00FC3168" w:rsidRPr="00231457">
        <w:t>29620360425</w:t>
      </w:r>
      <w:r>
        <w:rPr>
          <w:lang w:val="pt-BR"/>
        </w:rPr>
        <w:t xml:space="preserve">, u roku 15 dana predujmiti iznos od </w:t>
      </w:r>
      <w:r>
        <w:t xml:space="preserve">20.000,00 kn za pokriće troškova prethodnoga i otvorenoga stečajnog postupka na račun Trgovačkog suda u Zagrebu otvoren pri Hrvatskoj poštanskoj banci d.d. Zagreb broj IBAN HR9223900011300000460, model 05, poziv na broj </w:t>
      </w:r>
      <w:r w:rsidR="00F14311">
        <w:t>2410</w:t>
      </w:r>
      <w:r>
        <w:t>-16.</w:t>
      </w:r>
    </w:p>
    <w:p w:rsidRDefault="00DC0D51" w:rsidP="00DC0D51" w:rsidR="00DC0D51">
      <w:pPr>
        <w:ind w:firstLine="708"/>
        <w:jc w:val="both"/>
      </w:pPr>
    </w:p>
    <w:p w:rsidRDefault="00DC0D51" w:rsidP="00DC0D51" w:rsidR="00DC0D51">
      <w:pPr>
        <w:ind w:firstLine="708"/>
        <w:jc w:val="both"/>
      </w:pPr>
      <w:r>
        <w:t xml:space="preserve">II. Ako osobe koje imaju pravni interes za provedbom stečajnoga postupaka nad dužnikom </w:t>
      </w:r>
      <w:r w:rsidR="00ED593D" w:rsidRPr="00231457">
        <w:rPr>
          <w:lang w:val="pt-BR"/>
        </w:rPr>
        <w:t xml:space="preserve">PETEJA d.o.o., Samobor, Dobriše Cesarića 16ª, OIB: </w:t>
      </w:r>
      <w:r w:rsidR="00ED593D" w:rsidRPr="00231457">
        <w:t>29620360425</w:t>
      </w:r>
      <w:r>
        <w:rPr>
          <w:lang w:val="pt-BR"/>
        </w:rPr>
        <w:t xml:space="preserve">, </w:t>
      </w:r>
      <w:r>
        <w:t>ne postupe u skladu s pozivom ovog suda iz točke I. izreke ovog rješenja, sud će donijeti rješenje o otvaranju i zaključenju stečajnoga postupka.</w:t>
      </w:r>
    </w:p>
    <w:p w:rsidRDefault="00DC0D51" w:rsidP="00DC0D51" w:rsidR="00DC0D51"/>
    <w:p w:rsidRDefault="00DC0D51" w:rsidP="00DC0D51" w:rsidR="00DC0D51">
      <w:pPr>
        <w:jc w:val="center"/>
      </w:pPr>
      <w:r>
        <w:t>Obrazloženje</w:t>
      </w:r>
    </w:p>
    <w:p w:rsidRDefault="00DC0D51" w:rsidP="00DC0D51" w:rsidR="00DC0D51">
      <w:r>
        <w:t xml:space="preserve"> </w:t>
      </w:r>
    </w:p>
    <w:p w:rsidRDefault="00DC0D51" w:rsidP="00DC0D51" w:rsidR="00DC0D51">
      <w:pPr>
        <w:ind w:firstLine="709"/>
        <w:jc w:val="both"/>
      </w:pPr>
      <w:r>
        <w:t xml:space="preserve">Financijska agencija podnijela je ovom sudu prijedlog za otvaranje stečajnog postupka nad dužnikom </w:t>
      </w:r>
      <w:r w:rsidR="005428F0" w:rsidRPr="00231457">
        <w:rPr>
          <w:lang w:val="pt-BR"/>
        </w:rPr>
        <w:t xml:space="preserve">PETEJA d.o.o., Samobor, Dobriše Cesarića 16ª, OIB: </w:t>
      </w:r>
      <w:r w:rsidR="005428F0" w:rsidRPr="00231457">
        <w:t>29620360425</w:t>
      </w:r>
      <w:r w:rsidR="009241E9">
        <w:t>,</w:t>
      </w:r>
      <w:r>
        <w:rPr>
          <w:lang w:val="pt-BR"/>
        </w:rPr>
        <w:t xml:space="preserve"> na temelju odredbe </w:t>
      </w:r>
      <w:r>
        <w:t xml:space="preserve">čl. 444. st. 2. Stečajnog zakona („Narodne novine“ broj 71/15, dalje: SZ). U prijedlogu za otvaranje stečajnog postupka se u bitnome navodi </w:t>
      </w:r>
      <w:r w:rsidR="001D043B">
        <w:t>kako</w:t>
      </w:r>
      <w:r>
        <w:t xml:space="preserve"> je na dan</w:t>
      </w:r>
      <w:r w:rsidR="001D043B">
        <w:t xml:space="preserve"> 1. rujna 2015. </w:t>
      </w:r>
      <w:r w:rsidR="001D043B" w:rsidRPr="00E974B3">
        <w:t>dužnik u Očevidniku redoslijeda osnova za plaćanje ima</w:t>
      </w:r>
      <w:r w:rsidR="001D043B">
        <w:t>o</w:t>
      </w:r>
      <w:r w:rsidR="001D043B" w:rsidRPr="00E974B3">
        <w:t xml:space="preserve"> evidentirane neizvršene osnove za plaćanje</w:t>
      </w:r>
      <w:r w:rsidR="001D043B">
        <w:t xml:space="preserve"> u neprekinutom razdoblju od 399 </w:t>
      </w:r>
      <w:r w:rsidR="001D043B" w:rsidRPr="00E974B3">
        <w:t xml:space="preserve">dana, u ukupnom iznosu od </w:t>
      </w:r>
      <w:r w:rsidR="001D043B">
        <w:t xml:space="preserve">456.014,53 </w:t>
      </w:r>
      <w:r w:rsidR="001D043B" w:rsidRPr="00E974B3">
        <w:t xml:space="preserve">kn, </w:t>
      </w:r>
      <w:r w:rsidR="001D043B">
        <w:t>te je imao 1</w:t>
      </w:r>
      <w:r w:rsidR="001D043B" w:rsidRPr="00E974B3">
        <w:t xml:space="preserve"> zaposlen</w:t>
      </w:r>
      <w:r w:rsidR="001D043B">
        <w:t>og.</w:t>
      </w:r>
      <w:r w:rsidR="008E02C8">
        <w:t xml:space="preserve"> </w:t>
      </w:r>
      <w:r>
        <w:t xml:space="preserve">Osim toga, uz podnesak od 14. veljače 2017., Financijska agencija je dostavila Potvrdu o neizvršenim osnovama za plaćanje (list </w:t>
      </w:r>
      <w:r w:rsidR="007373EF">
        <w:t>7</w:t>
      </w:r>
      <w:r>
        <w:t>. spisa).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DC0D51">
      <w:pPr>
        <w:pStyle w:val="Tijeloteksta"/>
        <w:ind w:firstLine="708"/>
      </w:pPr>
      <w:r>
        <w:t xml:space="preserve">Rješenjem ovoga suda od </w:t>
      </w:r>
      <w:r w:rsidR="00A85028">
        <w:t>24</w:t>
      </w:r>
      <w:r>
        <w:t xml:space="preserve">. </w:t>
      </w:r>
      <w:r w:rsidR="00A85028">
        <w:t>ožujka</w:t>
      </w:r>
      <w:r>
        <w:t xml:space="preserve"> 2017. pokrenut je prethodni postupak nad dužnikom u skladu s odredbom čl. 115. st. 1. SZ-a, dok je </w:t>
      </w:r>
      <w:r w:rsidR="00717C1D">
        <w:t>4</w:t>
      </w:r>
      <w:r>
        <w:t xml:space="preserve">. </w:t>
      </w:r>
      <w:r w:rsidR="00717C1D">
        <w:t>svibnja</w:t>
      </w:r>
      <w:r>
        <w:t xml:space="preserve"> 2017. održano ročište radi očitovanja o prijedlogu za otvaranje stečajnoga postupka, koje je, u skladu s odredbom čl. 128. st. 5. SZ-a, spojeno s ročištem radi rasprave o pretpostavkama za otvaranje stečajnoga postupka. </w:t>
      </w:r>
    </w:p>
    <w:p w:rsidRDefault="00DC0D51" w:rsidP="00DC0D51" w:rsidR="00DC0D51">
      <w:pPr>
        <w:ind w:firstLine="708"/>
        <w:jc w:val="both"/>
      </w:pPr>
    </w:p>
    <w:p w:rsidRDefault="00DC0D51" w:rsidP="00DC0D51" w:rsidR="00DC0D51">
      <w:pPr>
        <w:ind w:firstLine="708"/>
        <w:jc w:val="both"/>
      </w:pPr>
      <w:r>
        <w:t xml:space="preserve">Odredbom čl. 132. st. 1. SZ-a propisano je da ako prije otvaranja stečajnoga postupka sud utvrdi da imovina dužnika koja bi ušla u stečajnu masu nije dovoljna ni za namirenje troškova toga postupka ili je neznatne vrijednosti, rješenjem će pozvati osobe koje imaju </w:t>
      </w:r>
      <w:r>
        <w:lastRenderedPageBreak/>
        <w:t>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DC0D51" w:rsidP="00DC0D51" w:rsidR="00DC0D51">
      <w:pPr>
        <w:ind w:firstLine="709"/>
        <w:jc w:val="both"/>
      </w:pPr>
    </w:p>
    <w:p w:rsidRDefault="00DC0D51" w:rsidP="00DC0D51" w:rsidR="00DC0D51">
      <w:pPr>
        <w:ind w:firstLine="709"/>
        <w:jc w:val="both"/>
      </w:pPr>
      <w:r>
        <w:t xml:space="preserve">Iz Potvrde o neizvršenim osnovama za plaćanje (list </w:t>
      </w:r>
      <w:r w:rsidR="0020402B">
        <w:t>7</w:t>
      </w:r>
      <w:r>
        <w:t xml:space="preserve">. spisa) proizlazi da </w:t>
      </w:r>
      <w:r w:rsidR="0020402B">
        <w:t xml:space="preserve">u očevidniku redoslijeda osnova za plaćanje </w:t>
      </w:r>
      <w:r>
        <w:t xml:space="preserve">dužnik ima evidentirane neizvršene osnove za plaćanje u neprekinutom razdoblju od </w:t>
      </w:r>
      <w:r w:rsidR="0020402B">
        <w:t>926</w:t>
      </w:r>
      <w:r>
        <w:t xml:space="preserve"> dana. Dakle, u konkretnom slučaju dužnik u očevidniku o redoslijedu plaćanja ima evidentirane neizvršene osnove za plaćanje u razdoblju dužem od 60 dana (koju činjenicu </w:t>
      </w:r>
      <w:r w:rsidR="00E56F0A">
        <w:t xml:space="preserve">osoba ovlaštena za zastupanje dužnika nije </w:t>
      </w:r>
      <w:r>
        <w:t>ospori</w:t>
      </w:r>
      <w:r w:rsidR="009C6D6C">
        <w:t>o</w:t>
      </w:r>
      <w:r>
        <w:t>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A9138C" w:rsidP="00DC0D51" w:rsidR="00A9138C">
      <w:pPr>
        <w:ind w:firstLine="709"/>
        <w:jc w:val="both"/>
      </w:pPr>
    </w:p>
    <w:p w:rsidRDefault="00A9138C" w:rsidP="005407C7" w:rsidR="00B83687">
      <w:pPr>
        <w:ind w:firstLine="708"/>
        <w:jc w:val="both"/>
      </w:pPr>
      <w:r>
        <w:t xml:space="preserve">Na održanom ročištu osoba ovlaštena za zastupanje dužnika </w:t>
      </w:r>
      <w:r w:rsidR="00613C5C">
        <w:t xml:space="preserve">Damir Lukšić je izjavio kako se ne protivi prijedlogu za otvaranje stečajnog postupka nad dužnikom, te je potvrdio pisano izvješće o financijsko - gospodarskom stanju dužnika (list 20. i 25. spisa). Uvidom u  </w:t>
      </w:r>
      <w:r w:rsidR="00DC0D51">
        <w:t xml:space="preserve">izvješće o financijsko-gospodarskom stanju dužnika </w:t>
      </w:r>
      <w:r w:rsidR="00613C5C">
        <w:t>s ispravama (li</w:t>
      </w:r>
      <w:r w:rsidR="002852C9">
        <w:t>st 20. i 25.</w:t>
      </w:r>
      <w:r w:rsidR="00500954">
        <w:t xml:space="preserve"> – 36.</w:t>
      </w:r>
      <w:r w:rsidR="002852C9">
        <w:t xml:space="preserve"> spisa) utvrđeno je kako</w:t>
      </w:r>
      <w:r w:rsidR="000429F4">
        <w:t xml:space="preserve"> dužnik nije vlasnik nekretnina, ali je </w:t>
      </w:r>
      <w:r w:rsidR="00475368">
        <w:t xml:space="preserve">vlasnik </w:t>
      </w:r>
      <w:r w:rsidR="002852C9">
        <w:t>pokretnin</w:t>
      </w:r>
      <w:r w:rsidR="00475368">
        <w:t>a, i to: tri (</w:t>
      </w:r>
      <w:r w:rsidR="002852C9">
        <w:t>3</w:t>
      </w:r>
      <w:r w:rsidR="00475368">
        <w:t>)</w:t>
      </w:r>
      <w:r w:rsidR="002852C9">
        <w:t xml:space="preserve"> kompjutera i printera kupljen</w:t>
      </w:r>
      <w:r w:rsidR="00475368">
        <w:t>a</w:t>
      </w:r>
      <w:r w:rsidR="002852C9">
        <w:t xml:space="preserve"> 200</w:t>
      </w:r>
      <w:r w:rsidR="00475368">
        <w:t xml:space="preserve">8. godine od firme "RENOPROM" s monitorima marke Philips, koji su </w:t>
      </w:r>
      <w:r w:rsidR="002852C9">
        <w:t xml:space="preserve">2011. </w:t>
      </w:r>
      <w:r w:rsidR="00475368">
        <w:t xml:space="preserve">godine </w:t>
      </w:r>
      <w:r w:rsidR="002852C9">
        <w:t xml:space="preserve">nadograđivani tj. pojačavana je memorija </w:t>
      </w:r>
      <w:r w:rsidR="00475368">
        <w:t>jer</w:t>
      </w:r>
      <w:r w:rsidR="002852C9">
        <w:t xml:space="preserve"> su bili preslabi za poslovanje</w:t>
      </w:r>
      <w:r w:rsidR="00475368">
        <w:t>, te da su bili izloženi velikoj količini vlage jer je p</w:t>
      </w:r>
      <w:r w:rsidR="002852C9">
        <w:t xml:space="preserve">očetkom ove godine došlo do puknuća vodne cijevi u prostorijama </w:t>
      </w:r>
      <w:r w:rsidR="00475368">
        <w:t>društva</w:t>
      </w:r>
      <w:r w:rsidR="009C6D6C">
        <w:t>.</w:t>
      </w:r>
      <w:r w:rsidR="002852C9">
        <w:t xml:space="preserve"> </w:t>
      </w:r>
      <w:r w:rsidR="00B83687">
        <w:rPr>
          <w:rFonts w:eastAsiaTheme="minorHAnsi"/>
          <w:lang w:eastAsia="en-US"/>
        </w:rPr>
        <w:t xml:space="preserve">U odnosu na navedene pokretnine </w:t>
      </w:r>
      <w:r w:rsidR="00B83687">
        <w:t xml:space="preserve">osoba ovlaštena za zastupanje dužnika Damir Lukšić je na održanom ročištu izjavio </w:t>
      </w:r>
      <w:r w:rsidR="00B83687">
        <w:rPr>
          <w:rFonts w:eastAsiaTheme="minorHAnsi"/>
          <w:lang w:eastAsia="en-US"/>
        </w:rPr>
        <w:t>kako se radi o neispravnoj i zastarjeloj opremi.</w:t>
      </w:r>
    </w:p>
    <w:p w:rsidRDefault="00B83687" w:rsidP="005407C7" w:rsidR="00B83687">
      <w:pPr>
        <w:ind w:firstLine="708"/>
        <w:jc w:val="both"/>
      </w:pPr>
    </w:p>
    <w:p w:rsidRDefault="00500954" w:rsidP="006E42B6" w:rsidR="00DC0D51" w:rsidRPr="006E42B6">
      <w:pPr>
        <w:ind w:firstLine="708"/>
        <w:jc w:val="both"/>
      </w:pPr>
      <w:r>
        <w:t xml:space="preserve">Nadalje, uvidom u navedeno izvješće s ispravama </w:t>
      </w:r>
      <w:r w:rsidR="00144EF3">
        <w:t xml:space="preserve">(list 20. i 25. – 36. spisa) </w:t>
      </w:r>
      <w:r w:rsidR="00475368">
        <w:t>utvrđeno</w:t>
      </w:r>
      <w:r>
        <w:t xml:space="preserve"> je</w:t>
      </w:r>
      <w:r w:rsidR="00475368">
        <w:t xml:space="preserve"> kako dužnik ima novčane tražbine prema trećim osobama</w:t>
      </w:r>
      <w:r w:rsidR="005407C7">
        <w:t>, i to prema: SPEDLOG d.o.o. Maribor u iznosu od cca 72.500,00 EUR, "MAVI TRANSPORTI iz Turske" u iznosu od cca 18.000,00 EUR, SAMOBOR-ŠPED d.o.o. u iznosu od 19.476,68 kn, "PRO FEMINA" u iznosu od 49.136,56 kn, MARKOVIĆ TRADE d.o.o. u iznosu od 4.700,00 EUR i prema "PCM Austrija" u iznosu od 2.900,00 EUR.</w:t>
      </w:r>
      <w:r w:rsidR="003947E4">
        <w:t xml:space="preserve"> </w:t>
      </w:r>
      <w:r w:rsidR="00C733B6">
        <w:t xml:space="preserve">U odnosu na navedene novčane tražbine osoba ovlaštena za zastupanje dužnika Damir Lukšić je na održanom ročištu izjavio </w:t>
      </w:r>
      <w:r w:rsidR="00C733B6">
        <w:rPr>
          <w:rFonts w:eastAsiaTheme="minorHAnsi"/>
          <w:lang w:eastAsia="en-US"/>
        </w:rPr>
        <w:t xml:space="preserve">kako </w:t>
      </w:r>
      <w:r w:rsidR="00B83687">
        <w:rPr>
          <w:rFonts w:eastAsiaTheme="minorHAnsi"/>
          <w:lang w:eastAsia="en-US"/>
        </w:rPr>
        <w:t xml:space="preserve">se radi o nenaplativim tražbinama radi čije naplate dužnik nije pokrenuo odgovarajuće postupke. </w:t>
      </w:r>
      <w:r w:rsidR="00DC0D51" w:rsidRPr="006E42B6">
        <w:t>Vezano za novčane tražbine prema trećim osobama, napominje se kako sve dok se te tražbine ne namire odnosno parnice ne okončaju u korist dužnika tj. njegove stečajne mase, 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DC0D51" w:rsidP="00DC0D51" w:rsidR="00DC0D51" w:rsidRPr="00FB2911">
      <w:pPr>
        <w:pStyle w:val="Tijeloteksta"/>
        <w:ind w:firstLine="708"/>
        <w:rPr>
          <w:b/>
        </w:rPr>
      </w:pPr>
    </w:p>
    <w:p w:rsidRDefault="006E42B6" w:rsidP="006E42B6" w:rsidR="00DC0D51" w:rsidRPr="00983FC4">
      <w:pPr>
        <w:ind w:firstLine="708"/>
        <w:jc w:val="both"/>
      </w:pPr>
      <w:r w:rsidRPr="00983FC4">
        <w:t xml:space="preserve">Konačno, osoba ovlaštena za zastupanje dužnika Damir Lukšić je na održanom ročištu izjavio kako </w:t>
      </w:r>
      <w:r w:rsidRPr="00983FC4">
        <w:rPr>
          <w:rFonts w:eastAsiaTheme="minorHAnsi"/>
          <w:lang w:eastAsia="en-US"/>
        </w:rPr>
        <w:t xml:space="preserve">osim navedenih pokretnina i novčanih tražbina dužnik nema nikakve druge imovine. </w:t>
      </w:r>
      <w:r w:rsidR="00983FC4" w:rsidRPr="00983FC4">
        <w:t>Stoga je,</w:t>
      </w:r>
      <w:r w:rsidR="00DC0D51" w:rsidRPr="00983FC4">
        <w:t xml:space="preserve"> uzevši u obzir navedeno, </w:t>
      </w:r>
      <w:r w:rsidR="00983FC4" w:rsidRPr="00983FC4">
        <w:t xml:space="preserve">sud </w:t>
      </w:r>
      <w:r w:rsidR="00DC0D51" w:rsidRPr="00983FC4">
        <w:t xml:space="preserve">utvrdio kako imovina dužnika koja bi ušla u stečajnu masu </w:t>
      </w:r>
      <w:r w:rsidR="009C6D6C">
        <w:t xml:space="preserve">u konkretnom slučaju </w:t>
      </w:r>
      <w:r w:rsidR="00DC0D51" w:rsidRPr="00983FC4">
        <w:t xml:space="preserve">nije dovoljna ni za namirenje troškova </w:t>
      </w:r>
      <w:r w:rsidR="00983FC4" w:rsidRPr="00983FC4">
        <w:t xml:space="preserve">stečajnoga </w:t>
      </w:r>
      <w:r w:rsidR="00DC0D51" w:rsidRPr="00983FC4">
        <w:t>postupka</w:t>
      </w:r>
      <w:r w:rsidR="00983FC4" w:rsidRPr="00983FC4">
        <w:t>. Z</w:t>
      </w:r>
      <w:r w:rsidR="00DC0D51" w:rsidRPr="00983FC4">
        <w:t xml:space="preserve">bog </w:t>
      </w:r>
      <w:r w:rsidR="00983FC4" w:rsidRPr="00983FC4">
        <w:t xml:space="preserve">toga </w:t>
      </w:r>
      <w:r w:rsidR="00DC0D51" w:rsidRPr="00983FC4">
        <w:t>su, u skladu s odredbom čl. 132. st. 1. SZ-a, pozvane osobe koje imaju pravni interes za provedbom stečajnoga postupka nad dužnikom predujmiti troškove prethodnoga i otvorenoga stečajnog postupka u ukupnom iznosu 20.000,00 kn.</w:t>
      </w:r>
    </w:p>
    <w:p w:rsidRDefault="00DC0D51" w:rsidP="00DC0D51" w:rsidR="00DC0D51" w:rsidRPr="00983FC4">
      <w:pPr>
        <w:pStyle w:val="Tijeloteksta"/>
        <w:ind w:firstLine="708"/>
      </w:pPr>
    </w:p>
    <w:p w:rsidRDefault="00DC0D51" w:rsidP="00DC0D51" w:rsidR="00DC0D51">
      <w:pPr>
        <w:ind w:firstLine="708"/>
        <w:jc w:val="both"/>
        <w:rPr>
          <w:color w:val="000000"/>
        </w:rPr>
      </w:pPr>
      <w:r>
        <w:lastRenderedPageBreak/>
        <w:t>Prema odredbi čl. 94. st. 1. SZ-a, s</w:t>
      </w:r>
      <w:r>
        <w:rPr>
          <w:color w:val="000000"/>
        </w:rPr>
        <w:t>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</w:t>
      </w:r>
    </w:p>
    <w:p w:rsidRDefault="00DC0D51" w:rsidP="00DC0D51" w:rsidR="00DC0D51">
      <w:pPr>
        <w:ind w:firstLine="708"/>
        <w:jc w:val="both"/>
        <w:rPr>
          <w:color w:val="000000"/>
        </w:rPr>
      </w:pPr>
    </w:p>
    <w:p w:rsidRDefault="00DC0D51" w:rsidP="00DC0D51" w:rsidR="00DC0D51">
      <w:pPr>
        <w:pStyle w:val="Tijeloteksta"/>
        <w:ind w:firstLine="708"/>
      </w:pPr>
      <w:r>
        <w:t>U konkretnom slučaju troškovi prethodnoga i otvorenoga stečajnog postupka u ukupnom iznosu od 20.000,00 kn bazirani su na trajanju postupka u vremenu od 6 mjeseci, a sastoje se od: nagrade stečajnom upravitelju u ukupnom iznosu od 5.000,00 kn bruto, troškova knjigovodstva 1.500,00 kn mjesečno (1.500,00 kn x 6 mjeseci = 9.000,00 kn), troškova platnog prometa, blagajne, telefona, uredskih troškova i troškova ostalih administrativnih poslova 1.000,00 kn mjesečno (1.000,00 kn x 6 mjeseci = 6.000,00 kn).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DC0D51">
      <w:pPr>
        <w:pStyle w:val="Tijeloteksta"/>
        <w:ind w:firstLine="708"/>
      </w:pPr>
      <w:r>
        <w:t>Slijedom navedenog, na temelju odredbe čl. 132. st. 1. SZ-a, odlučeno je kao u točki I. izreke ovog rješenja.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DC0D51">
      <w:pPr>
        <w:jc w:val="both"/>
      </w:pPr>
      <w:r>
        <w:tab/>
        <w:t>Odluka iz točke II. izreke ovog rješenja temelji se na odredbi čl. 132. st. 2. SZ-a.</w:t>
      </w:r>
    </w:p>
    <w:p w:rsidRDefault="00DC0D51" w:rsidP="00DC0D51" w:rsidR="00DC0D51">
      <w:pPr>
        <w:jc w:val="both"/>
      </w:pPr>
    </w:p>
    <w:p w:rsidRDefault="00DC0D51" w:rsidP="00DC0D51" w:rsidR="00DC0D51">
      <w:pPr>
        <w:jc w:val="center"/>
      </w:pPr>
      <w:r>
        <w:t xml:space="preserve">U Zagrebu </w:t>
      </w:r>
      <w:r w:rsidR="00FB2911">
        <w:t>5</w:t>
      </w:r>
      <w:r>
        <w:t xml:space="preserve">. </w:t>
      </w:r>
      <w:r w:rsidR="00F14311">
        <w:t>svibnja</w:t>
      </w:r>
      <w:r>
        <w:t xml:space="preserve">  2017.</w:t>
      </w:r>
    </w:p>
    <w:p w:rsidRDefault="00DC0D51" w:rsidP="00DC0D51" w:rsidR="00DC0D51">
      <w:pPr>
        <w:tabs>
          <w:tab w:pos="5100" w:val="left"/>
        </w:tabs>
        <w:ind w:firstLine="720"/>
      </w:pPr>
      <w:r>
        <w:t xml:space="preserve">                     </w:t>
      </w:r>
      <w:r>
        <w:tab/>
      </w:r>
      <w:r>
        <w:tab/>
      </w:r>
      <w:r>
        <w:tab/>
      </w:r>
      <w:r>
        <w:tab/>
        <w:t>Sudac:</w:t>
      </w:r>
    </w:p>
    <w:p w:rsidRDefault="00DC0D51" w:rsidP="00DC0D51" w:rsidR="00DC0D51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>
        <w:t xml:space="preserve"> mr.sc. Ivana Koštarić Fegeš</w:t>
      </w:r>
      <w:r w:rsidR="00362831">
        <w:t>, v.r.</w:t>
      </w:r>
    </w:p>
    <w:p w:rsidRDefault="00DC0D51" w:rsidP="00DC0D51" w:rsidR="00DC0D51">
      <w:pPr>
        <w:jc w:val="both"/>
        <w:rPr>
          <w:lang w:val="da-DK"/>
        </w:rPr>
      </w:pPr>
    </w:p>
    <w:p w:rsidRDefault="00DC0D51" w:rsidP="00DC0D51" w:rsidR="00DC0D51">
      <w:pPr>
        <w:jc w:val="both"/>
        <w:rPr>
          <w:lang w:val="da-DK"/>
        </w:rPr>
      </w:pPr>
    </w:p>
    <w:p w:rsidRDefault="00DC0D51" w:rsidP="00DC0D51" w:rsidR="00DC0D51">
      <w:pPr>
        <w:jc w:val="both"/>
        <w:rPr>
          <w:lang w:val="da-DK"/>
        </w:rPr>
      </w:pPr>
      <w:r>
        <w:rPr>
          <w:lang w:val="da-DK"/>
        </w:rPr>
        <w:t>UPUTA O PRAVNOM LIJEKU:</w:t>
      </w:r>
    </w:p>
    <w:p w:rsidRDefault="00DC0D51" w:rsidP="00DC0D51" w:rsidR="00DC0D51">
      <w:pPr>
        <w:jc w:val="both"/>
        <w:rPr>
          <w:lang w:val="pl-PL"/>
        </w:rPr>
      </w:pPr>
      <w:r>
        <w:rPr>
          <w:lang w:val="pl-PL"/>
        </w:rPr>
        <w:t>Protiv ovog rješenja, nezadovoljna stranka može uložiti žalbu Visokom trgovačkom sudu Republike Hrvatske u roku od 8 dana od dostave rješenja, a ulaže se putem ovog suda u 2 primjerka.</w:t>
      </w:r>
    </w:p>
    <w:p w:rsidRDefault="00362831" w:rsidP="00362831" w:rsidR="00362831">
      <w:pPr>
        <w:autoSpaceDE w:val="false"/>
        <w:autoSpaceDN w:val="false"/>
        <w:adjustRightInd w:val="false"/>
      </w:pPr>
    </w:p>
    <w:p w:rsidRDefault="00362831" w:rsidP="00362831" w:rsidR="00362831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362831" w:rsidP="00362831" w:rsidR="00DC0D51">
      <w:r>
        <w:t>Petra Čiček</w:t>
      </w:r>
    </w:p>
    <w:p w:rsidRDefault="00F110C5" w:rsidP="00DC0D51" w:rsidR="00F110C5" w:rsidRPr="00DC0D51"/>
    <w:sectPr w:rsidSect="00563186" w:rsidR="00F110C5" w:rsidRPr="00DC0D5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137757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137757">
          <w:rPr>
            <w:sz w:val="24"/>
            <w:szCs w:val="24"/>
          </w:rPr>
          <w:fldChar w:fldCharType="begin"/>
        </w:r>
        <w:r w:rsidRPr="00137757">
          <w:rPr>
            <w:sz w:val="24"/>
            <w:szCs w:val="24"/>
          </w:rPr>
          <w:instrText>PAGE   \* MERGEFORMAT</w:instrText>
        </w:r>
        <w:r w:rsidRPr="00137757">
          <w:rPr>
            <w:sz w:val="24"/>
            <w:szCs w:val="24"/>
          </w:rPr>
          <w:fldChar w:fldCharType="separate"/>
        </w:r>
        <w:r w:rsidR="00362831">
          <w:rPr>
            <w:noProof/>
            <w:sz w:val="24"/>
            <w:szCs w:val="24"/>
          </w:rPr>
          <w:t>3</w:t>
        </w:r>
        <w:r w:rsidRPr="00137757">
          <w:rPr>
            <w:sz w:val="24"/>
            <w:szCs w:val="24"/>
          </w:rPr>
          <w:fldChar w:fldCharType="end"/>
        </w:r>
      </w:sdtContent>
    </w:sdt>
    <w:r w:rsidRPr="00137757">
      <w:rPr>
        <w:sz w:val="24"/>
        <w:szCs w:val="24"/>
      </w:rPr>
      <w:tab/>
    </w:r>
    <w:r w:rsidR="00060193" w:rsidRPr="00137757">
      <w:rPr>
        <w:sz w:val="24"/>
        <w:szCs w:val="24"/>
      </w:rPr>
      <w:t>85</w:t>
    </w:r>
    <w:r w:rsidRPr="00137757">
      <w:rPr>
        <w:sz w:val="24"/>
        <w:szCs w:val="24"/>
      </w:rPr>
      <w:t>. St-</w:t>
    </w:r>
    <w:r w:rsidR="00F14311">
      <w:rPr>
        <w:sz w:val="24"/>
        <w:szCs w:val="24"/>
      </w:rPr>
      <w:t>2410</w:t>
    </w:r>
    <w:r w:rsidRPr="00137757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27F68"/>
    <w:rsid w:val="0003205F"/>
    <w:rsid w:val="000429F4"/>
    <w:rsid w:val="0005307D"/>
    <w:rsid w:val="00060193"/>
    <w:rsid w:val="0006539F"/>
    <w:rsid w:val="00065B42"/>
    <w:rsid w:val="00082C15"/>
    <w:rsid w:val="000B22E7"/>
    <w:rsid w:val="000C1F96"/>
    <w:rsid w:val="000D37B5"/>
    <w:rsid w:val="000D3BB1"/>
    <w:rsid w:val="000D4154"/>
    <w:rsid w:val="000E0E52"/>
    <w:rsid w:val="000E335E"/>
    <w:rsid w:val="001013EE"/>
    <w:rsid w:val="00134F3A"/>
    <w:rsid w:val="00137757"/>
    <w:rsid w:val="00144EF3"/>
    <w:rsid w:val="00160B46"/>
    <w:rsid w:val="001861A1"/>
    <w:rsid w:val="001A250B"/>
    <w:rsid w:val="001A762F"/>
    <w:rsid w:val="001D043B"/>
    <w:rsid w:val="001E2FD2"/>
    <w:rsid w:val="001E6ECB"/>
    <w:rsid w:val="001F192A"/>
    <w:rsid w:val="0020402B"/>
    <w:rsid w:val="0021298E"/>
    <w:rsid w:val="00225613"/>
    <w:rsid w:val="00231457"/>
    <w:rsid w:val="00233208"/>
    <w:rsid w:val="00236F12"/>
    <w:rsid w:val="00250A6E"/>
    <w:rsid w:val="00260C00"/>
    <w:rsid w:val="00263FC1"/>
    <w:rsid w:val="002817DE"/>
    <w:rsid w:val="002852C9"/>
    <w:rsid w:val="00297908"/>
    <w:rsid w:val="002A50FC"/>
    <w:rsid w:val="002C3072"/>
    <w:rsid w:val="002D5087"/>
    <w:rsid w:val="002D60CE"/>
    <w:rsid w:val="00302673"/>
    <w:rsid w:val="0032062E"/>
    <w:rsid w:val="0033098A"/>
    <w:rsid w:val="00344F3C"/>
    <w:rsid w:val="00350D2C"/>
    <w:rsid w:val="00362831"/>
    <w:rsid w:val="003947E4"/>
    <w:rsid w:val="003D0115"/>
    <w:rsid w:val="003D70DD"/>
    <w:rsid w:val="003F3702"/>
    <w:rsid w:val="004005AE"/>
    <w:rsid w:val="00400D27"/>
    <w:rsid w:val="004079DC"/>
    <w:rsid w:val="00412D47"/>
    <w:rsid w:val="00454C0E"/>
    <w:rsid w:val="0046357C"/>
    <w:rsid w:val="0046518B"/>
    <w:rsid w:val="00475368"/>
    <w:rsid w:val="00496278"/>
    <w:rsid w:val="004C428C"/>
    <w:rsid w:val="004D30EC"/>
    <w:rsid w:val="00500954"/>
    <w:rsid w:val="00501EBB"/>
    <w:rsid w:val="00510C83"/>
    <w:rsid w:val="00513F2E"/>
    <w:rsid w:val="00532805"/>
    <w:rsid w:val="005356ED"/>
    <w:rsid w:val="00535D8E"/>
    <w:rsid w:val="00540560"/>
    <w:rsid w:val="005407C7"/>
    <w:rsid w:val="005428F0"/>
    <w:rsid w:val="0054341C"/>
    <w:rsid w:val="005543BD"/>
    <w:rsid w:val="00554477"/>
    <w:rsid w:val="00555473"/>
    <w:rsid w:val="00561583"/>
    <w:rsid w:val="00563186"/>
    <w:rsid w:val="0059075B"/>
    <w:rsid w:val="00591F57"/>
    <w:rsid w:val="005B004F"/>
    <w:rsid w:val="005F03BD"/>
    <w:rsid w:val="00606CC8"/>
    <w:rsid w:val="00611729"/>
    <w:rsid w:val="00613C5C"/>
    <w:rsid w:val="00622130"/>
    <w:rsid w:val="00662884"/>
    <w:rsid w:val="00672627"/>
    <w:rsid w:val="00681B1A"/>
    <w:rsid w:val="006A5392"/>
    <w:rsid w:val="006B5E8C"/>
    <w:rsid w:val="006B73CE"/>
    <w:rsid w:val="006D72C2"/>
    <w:rsid w:val="006E42B6"/>
    <w:rsid w:val="00704DD0"/>
    <w:rsid w:val="007150E9"/>
    <w:rsid w:val="00717C1D"/>
    <w:rsid w:val="0073274A"/>
    <w:rsid w:val="00732F2C"/>
    <w:rsid w:val="007373EF"/>
    <w:rsid w:val="007535EA"/>
    <w:rsid w:val="00754A1D"/>
    <w:rsid w:val="00754CF2"/>
    <w:rsid w:val="007735C7"/>
    <w:rsid w:val="007A3FF0"/>
    <w:rsid w:val="007B068E"/>
    <w:rsid w:val="007B2226"/>
    <w:rsid w:val="007C3FE1"/>
    <w:rsid w:val="007D02E9"/>
    <w:rsid w:val="007D5510"/>
    <w:rsid w:val="007E6A6F"/>
    <w:rsid w:val="008019C2"/>
    <w:rsid w:val="008204DE"/>
    <w:rsid w:val="0083257E"/>
    <w:rsid w:val="00837BEF"/>
    <w:rsid w:val="00841405"/>
    <w:rsid w:val="00857AD7"/>
    <w:rsid w:val="0089151C"/>
    <w:rsid w:val="008A27DD"/>
    <w:rsid w:val="008B669A"/>
    <w:rsid w:val="008C2A21"/>
    <w:rsid w:val="008D5709"/>
    <w:rsid w:val="008E02C8"/>
    <w:rsid w:val="008F656F"/>
    <w:rsid w:val="00901CFD"/>
    <w:rsid w:val="00923F98"/>
    <w:rsid w:val="009241E9"/>
    <w:rsid w:val="00937068"/>
    <w:rsid w:val="00947BCF"/>
    <w:rsid w:val="00973C2C"/>
    <w:rsid w:val="00983FC4"/>
    <w:rsid w:val="009B1748"/>
    <w:rsid w:val="009B3D51"/>
    <w:rsid w:val="009C6D6C"/>
    <w:rsid w:val="00A0793E"/>
    <w:rsid w:val="00A446AE"/>
    <w:rsid w:val="00A473F8"/>
    <w:rsid w:val="00A6064D"/>
    <w:rsid w:val="00A6082D"/>
    <w:rsid w:val="00A75EA1"/>
    <w:rsid w:val="00A75F17"/>
    <w:rsid w:val="00A85028"/>
    <w:rsid w:val="00A851A3"/>
    <w:rsid w:val="00A87515"/>
    <w:rsid w:val="00A9138C"/>
    <w:rsid w:val="00A969AD"/>
    <w:rsid w:val="00AA4086"/>
    <w:rsid w:val="00AB474C"/>
    <w:rsid w:val="00AC0FE4"/>
    <w:rsid w:val="00B07EF1"/>
    <w:rsid w:val="00B62E90"/>
    <w:rsid w:val="00B77471"/>
    <w:rsid w:val="00B83687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24F51"/>
    <w:rsid w:val="00C40A44"/>
    <w:rsid w:val="00C63030"/>
    <w:rsid w:val="00C70FDE"/>
    <w:rsid w:val="00C733B6"/>
    <w:rsid w:val="00C7614E"/>
    <w:rsid w:val="00C90682"/>
    <w:rsid w:val="00C92C6D"/>
    <w:rsid w:val="00CC17F9"/>
    <w:rsid w:val="00CC22D7"/>
    <w:rsid w:val="00CF301D"/>
    <w:rsid w:val="00D01E10"/>
    <w:rsid w:val="00D04E2A"/>
    <w:rsid w:val="00D11B73"/>
    <w:rsid w:val="00D23C1F"/>
    <w:rsid w:val="00D23CF9"/>
    <w:rsid w:val="00D24310"/>
    <w:rsid w:val="00D302B2"/>
    <w:rsid w:val="00D346E6"/>
    <w:rsid w:val="00D63586"/>
    <w:rsid w:val="00D677F7"/>
    <w:rsid w:val="00D803A5"/>
    <w:rsid w:val="00D92741"/>
    <w:rsid w:val="00DA36DF"/>
    <w:rsid w:val="00DB0CAB"/>
    <w:rsid w:val="00DC0D51"/>
    <w:rsid w:val="00DD5222"/>
    <w:rsid w:val="00DE0F86"/>
    <w:rsid w:val="00E0682D"/>
    <w:rsid w:val="00E101E7"/>
    <w:rsid w:val="00E24B5E"/>
    <w:rsid w:val="00E375B5"/>
    <w:rsid w:val="00E444EA"/>
    <w:rsid w:val="00E50DB1"/>
    <w:rsid w:val="00E53E49"/>
    <w:rsid w:val="00E56F0A"/>
    <w:rsid w:val="00E71053"/>
    <w:rsid w:val="00E71471"/>
    <w:rsid w:val="00E757C5"/>
    <w:rsid w:val="00E92F9C"/>
    <w:rsid w:val="00EC047B"/>
    <w:rsid w:val="00ED593D"/>
    <w:rsid w:val="00EF3D26"/>
    <w:rsid w:val="00F110C5"/>
    <w:rsid w:val="00F14311"/>
    <w:rsid w:val="00F324F6"/>
    <w:rsid w:val="00F46EE9"/>
    <w:rsid w:val="00F60A6C"/>
    <w:rsid w:val="00F617D8"/>
    <w:rsid w:val="00F70EE0"/>
    <w:rsid w:val="00FA08F1"/>
    <w:rsid w:val="00FB2911"/>
    <w:rsid w:val="00FC3168"/>
    <w:rsid w:val="00FC7A95"/>
    <w:rsid w:val="00FE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75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5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5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5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5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75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5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5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5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5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424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556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317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427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St-2410/2016-18</izvorni_sadrzaj>
    <derivirana_varijabla naziv="DomainObject.Oznaka_1">St-2410/2016-18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2410</izvorni_sadrzaj>
    <derivirana_varijabla naziv="DomainObject.Predmet.Broj_1">2410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St-2410/2016</izvorni_sadrzaj>
    <derivirana_varijabla naziv="DomainObject.Predmet.OznakaBroj_1">St-2410/2016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PETEJA d.o.o. zastupanog po punomoćniku DAMIR LUKŠIĆ</izvorni_sadrzaj>
    <derivirana_varijabla naziv="DomainObject.Predmet.ProtustrankaFormated_1">  PETEJA d.o.o. zastupanog po punomoćniku DAMIR LUKŠIĆ</derivirana_varijabla>
  </DomainObject.Predmet.ProtustrankaFormated>
  <DomainObject.Predmet.ProtustrankaFormatedOIB>
    <izvorni_sadrzaj>  PETEJA d.o.o., OIB 29620360425 zastupanog po punomoćniku DAMIR LUKŠIĆ</izvorni_sadrzaj>
    <derivirana_varijabla naziv="DomainObject.Predmet.ProtustrankaFormatedOIB_1">  PETEJA d.o.o., OIB 29620360425 zastupanog po punomoćniku DAMIR LUKŠIĆ</derivirana_varijabla>
  </DomainObject.Predmet.ProtustrankaFormatedOIB>
  <DomainObject.Predmet.ProtustrankaFormatedWithAdress>
    <izvorni_sadrzaj> PETEJA d.o.o., Dobriše Cesarića 16A, 10430 Samobor zastupanog po punomoćniku DAMIR LUKŠIĆ</izvorni_sadrzaj>
    <derivirana_varijabla naziv="DomainObject.Predmet.ProtustrankaFormatedWithAdress_1"> PETEJA d.o.o., Dobriše Cesarića 16A, 10430 Samobor zastupanog po punomoćniku DAMIR LUKŠIĆ</derivirana_varijabla>
  </DomainObject.Predmet.ProtustrankaFormatedWithAdress>
  <DomainObject.Predmet.ProtustrankaFormatedWithAdressOIB>
    <izvorni_sadrzaj> PETEJA d.o.o., OIB 29620360425, Dobriše Cesarića 16A, 10430 Samobor zastupanog po punomoćniku DAMIR LUKŠIĆ</izvorni_sadrzaj>
    <derivirana_varijabla naziv="DomainObject.Predmet.ProtustrankaFormatedWithAdressOIB_1"> PETEJA d.o.o., OIB 29620360425, Dobriše Cesarića 16A, 10430 Samobor zastupanog po punomoćniku DAMIR LUKŠIĆ</derivirana_varijabla>
  </DomainObject.Predmet.ProtustrankaFormatedWithAdressOIB>
  <DomainObject.Predmet.ProtustrankaWithAdress>
    <izvorni_sadrzaj>PETEJA d.o.o. Dobriše Cesarića 16A, 10430 Samobor</izvorni_sadrzaj>
    <derivirana_varijabla naziv="DomainObject.Predmet.ProtustrankaWithAdress_1">PETEJA d.o.o. Dobriše Cesarića 16A, 10430 Samobor</derivirana_varijabla>
  </DomainObject.Predmet.ProtustrankaWithAdress>
  <DomainObject.Predmet.ProtustrankaWithAdressOIB>
    <izvorni_sadrzaj>PETEJA d.o.o., OIB 29620360425, Dobriše Cesarića 16A, 10430 Samobor</izvorni_sadrzaj>
    <derivirana_varijabla naziv="DomainObject.Predmet.ProtustrankaWithAdressOIB_1">PETEJA d.o.o., OIB 29620360425, Dobriše Cesarića 16A, 10430 Samobor</derivirana_varijabla>
  </DomainObject.Predmet.ProtustrankaWithAdressOIB>
  <DomainObject.Predmet.ProtustrankaNazivFormated>
    <izvorni_sadrzaj>PETEJA d.o.o.</izvorni_sadrzaj>
    <derivirana_varijabla naziv="DomainObject.Predmet.ProtustrankaNazivFormated_1">PETEJA d.o.o.</derivirana_varijabla>
  </DomainObject.Predmet.ProtustrankaNazivFormated>
  <DomainObject.Predmet.ProtustrankaNazivFormatedOIB>
    <izvorni_sadrzaj>PETEJA d.o.o., OIB 29620360425</izvorni_sadrzaj>
    <derivirana_varijabla naziv="DomainObject.Predmet.ProtustrankaNazivFormatedOIB_1">PETEJA d.o.o., OIB 29620360425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Lukšić</izvorni_sadrzaj>
    <derivirana_varijabla naziv="DomainObject.Predmet.StrankaFormated_1">  FINA Regionalni centar Zagreb; Damir Lukšić</derivirana_varijabla>
  </DomainObject.Predmet.StrankaFormated>
  <DomainObject.Predmet.StrankaFormatedOIB>
    <izvorni_sadrzaj>  FINA Regionalni centar Zagreb, OIB 85821130368; Damir Lukšić, OIB 24668599804</izvorni_sadrzaj>
    <derivirana_varijabla naziv="DomainObject.Predmet.StrankaFormatedOIB_1">  FINA Regionalni centar Zagreb, OIB 85821130368; Damir Lukšić, OIB 24668599804</derivirana_varijabla>
  </DomainObject.Predmet.StrankaFormatedOIB>
  <DomainObject.Predmet.StrankaFormatedWithAdress>
    <izvorni_sadrzaj> FINA Regionalni centar Zagreb, Trg svibanjskih žrtava 1995. br 1, 10000 Zagreb; Damir Lukšić, Gradna 6, 10430 Gradna</izvorni_sadrzaj>
    <derivirana_varijabla naziv="DomainObject.Predmet.StrankaFormatedWithAdress_1"> FINA Regionalni centar Zagreb, Trg svibanjskih žrtava 1995. br 1, 10000 Zagreb; Damir Lukšić, Gradna 6, 10430 Gradna</derivirana_varijabla>
  </DomainObject.Predmet.StrankaFormatedWithAdress>
  <DomainObject.Predmet.StrankaFormatedWithAdressOIB>
    <izvorni_sadrzaj> FINA Regionalni centar Zagreb, OIB 85821130368, Trg svibanjskih žrtava 1995. br 1, 10000 Zagreb; Damir Lukšić, OIB 24668599804, Gradna 6, 10430 Gradna</izvorni_sadrzaj>
    <derivirana_varijabla naziv="DomainObject.Predmet.StrankaFormatedWithAdressOIB_1"> FINA Regionalni centar Zagreb, OIB 85821130368, Trg svibanjskih žrtava 1995. br 1, 10000 Zagreb; Damir Lukšić, OIB 24668599804, Gradna 6, 10430 Gradna</derivirana_varijabla>
  </DomainObject.Predmet.StrankaFormatedWithAdressOIB>
  <DomainObject.Predmet.StrankaWithAdress>
    <izvorni_sadrzaj>FINA Regionalni centar Zagreb Trg svibanjskih žrtava 1995. br 1,10000 Zagreb,Damir Lukšić Gradna 6,10430 Gradna</izvorni_sadrzaj>
    <derivirana_varijabla naziv="DomainObject.Predmet.StrankaWithAdress_1">FINA Regionalni centar Zagreb Trg svibanjskih žrtava 1995. br 1,10000 Zagreb,Damir Lukšić Gradna 6,10430 Gradna</derivirana_varijabla>
  </DomainObject.Predmet.StrankaWithAdress>
  <DomainObject.Predmet.StrankaWithAdressOIB>
    <izvorni_sadrzaj>FINA Regionalni centar Zagreb, OIB 85821130368, Trg svibanjskih žrtava 1995. br 1,10000 Zagreb,Damir Lukšić, OIB 24668599804, Gradna 6,10430 Gradna</izvorni_sadrzaj>
    <derivirana_varijabla naziv="DomainObject.Predmet.StrankaWithAdressOIB_1">FINA Regionalni centar Zagreb, OIB 85821130368, Trg svibanjskih žrtava 1995. br 1,10000 Zagreb,Damir Lukšić, OIB 24668599804, Gradna 6,10430 Gradna</derivirana_varijabla>
  </DomainObject.Predmet.StrankaWithAdressOIB>
  <DomainObject.Predmet.StrankaNazivFormated>
    <izvorni_sadrzaj>FINA Regionalni centar Zagreb,Damir Lukšić</izvorni_sadrzaj>
    <derivirana_varijabla naziv="DomainObject.Predmet.StrankaNazivFormated_1">FINA Regionalni centar Zagreb,Damir Lukšić</derivirana_varijabla>
  </DomainObject.Predmet.StrankaNazivFormated>
  <DomainObject.Predmet.StrankaNazivFormatedOIB>
    <izvorni_sadrzaj>FINA Regionalni centar Zagreb, OIB 85821130368,Damir Lukšić, OIB 24668599804</izvorni_sadrzaj>
    <derivirana_varijabla naziv="DomainObject.Predmet.StrankaNazivFormatedOIB_1">FINA Regionalni centar Zagreb, OIB 85821130368,Damir Lukšić, OIB 24668599804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Damir Lukšić</item>
    </izvorni_sadrzaj>
    <derivirana_varijabla naziv="DomainObject.Predmet.StrankaListFormated_1">
      <item>FINA Regionalni centar Zagreb</item>
      <item>Damir Lukšić</item>
    </derivirana_varijabla>
  </DomainObject.Predmet.StrankaListFormated>
  <DomainObject.Predmet.StrankaListFormatedOIB>
    <izvorni_sadrzaj>
      <item>FINA Regionalni centar Zagreb, OIB 85821130368</item>
      <item>Damir Lukšić, OIB 24668599804</item>
    </izvorni_sadrzaj>
    <derivirana_varijabla naziv="DomainObject.Predmet.StrankaListFormatedOIB_1">
      <item>FINA Regionalni centar Zagreb, OIB 85821130368</item>
      <item>Damir Lukšić, OIB 24668599804</item>
    </derivirana_varijabla>
  </DomainObject.Predmet.StrankaListFormatedOIB>
  <DomainObject.Predmet.StrankaListFormatedWithAdress>
    <izvorni_sadrzaj>
      <item>FINA Regionalni centar Zagreb, Trg svibanjskih žrtava 1995. br 1, 10000 Zagreb</item>
      <item>Damir Lukšić, Gradna 6, 10430 Gradna</item>
    </izvorni_sadrzaj>
    <derivirana_varijabla naziv="DomainObject.Predmet.StrankaListFormatedWithAdress_1">
      <item>FINA Regionalni centar Zagreb, Trg svibanjskih žrtava 1995. br 1, 10000 Zagreb</item>
      <item>Damir Lukšić, Gradna 6, 10430 Gradna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Damir Lukšić, OIB 24668599804, Gradna 6, 10430 Gradna</item>
    </izvorni_sadrzaj>
    <derivirana_varijabla naziv="DomainObject.Predmet.StrankaListFormatedWithAdressOIB_1">
      <item>FINA Regionalni centar Zagreb, OIB 85821130368, Trg svibanjskih žrtava 1995. br 1, 10000 Zagreb</item>
      <item>Damir Lukšić, OIB 24668599804, Gradna 6, 10430 Gradna</item>
    </derivirana_varijabla>
  </DomainObject.Predmet.StrankaListFormatedWithAdressOIB>
  <DomainObject.Predmet.StrankaListNazivFormated>
    <izvorni_sadrzaj>
      <item>FINA Regionalni centar Zagreb</item>
      <item>Damir Lukšić</item>
    </izvorni_sadrzaj>
    <derivirana_varijabla naziv="DomainObject.Predmet.StrankaListNazivFormated_1">
      <item>FINA Regionalni centar Zagreb</item>
      <item>Damir Lukšić</item>
    </derivirana_varijabla>
  </DomainObject.Predmet.StrankaListNazivFormated>
  <DomainObject.Predmet.StrankaListNazivFormatedOIB>
    <izvorni_sadrzaj>
      <item>FINA Regionalni centar Zagreb, OIB 85821130368</item>
      <item>Damir Lukšić, OIB 24668599804</item>
    </izvorni_sadrzaj>
    <derivirana_varijabla naziv="DomainObject.Predmet.StrankaListNazivFormatedOIB_1">
      <item>FINA Regionalni centar Zagreb, OIB 85821130368</item>
      <item>Damir Lukšić, OIB 24668599804</item>
    </derivirana_varijabla>
  </DomainObject.Predmet.StrankaListNazivFormatedOIB>
  <DomainObject.Predmet.ProtuStrankaListFormated>
    <izvorni_sadrzaj>
      <item>PETEJA d.o.o. zastupanog po punomoćniku DAMIR LUKŠIĆ</item>
    </izvorni_sadrzaj>
    <derivirana_varijabla naziv="DomainObject.Predmet.ProtuStrankaListFormated_1">
      <item>PETEJA d.o.o. zastupanog po punomoćniku DAMIR LUKŠIĆ</item>
    </derivirana_varijabla>
  </DomainObject.Predmet.ProtuStrankaListFormated>
  <DomainObject.Predmet.ProtuStrankaListFormatedOIB>
    <izvorni_sadrzaj>
      <item>PETEJA d.o.o., OIB 29620360425 zastupanog po punomoćniku DAMIR LUKŠIĆ</item>
    </izvorni_sadrzaj>
    <derivirana_varijabla naziv="DomainObject.Predmet.ProtuStrankaListFormatedOIB_1">
      <item>PETEJA d.o.o., OIB 29620360425 zastupanog po punomoćniku DAMIR LUKŠIĆ</item>
    </derivirana_varijabla>
  </DomainObject.Predmet.ProtuStrankaListFormatedOIB>
  <DomainObject.Predmet.ProtuStrankaListFormatedWithAdress>
    <izvorni_sadrzaj>
      <item>PETEJA d.o.o., Dobriše Cesarića 16A, 10430 Samobor zastupanog po punomoćniku DAMIR LUKŠIĆ</item>
    </izvorni_sadrzaj>
    <derivirana_varijabla naziv="DomainObject.Predmet.ProtuStrankaListFormatedWithAdress_1">
      <item>PETEJA d.o.o., Dobriše Cesarića 16A, 10430 Samobor zastupanog po punomoćniku DAMIR LUKŠIĆ</item>
    </derivirana_varijabla>
  </DomainObject.Predmet.ProtuStrankaListFormatedWithAdress>
  <DomainObject.Predmet.ProtuStrankaListFormatedWithAdressOIB>
    <izvorni_sadrzaj>
      <item>PETEJA d.o.o., OIB 29620360425, Dobriše Cesarića 16A, 10430 Samobor zastupanog po punomoćniku DAMIR LUKŠIĆ</item>
    </izvorni_sadrzaj>
    <derivirana_varijabla naziv="DomainObject.Predmet.ProtuStrankaListFormatedWithAdressOIB_1">
      <item>PETEJA d.o.o., OIB 29620360425, Dobriše Cesarića 16A, 10430 Samobor zastupanog po punomoćniku DAMIR LUKŠIĆ</item>
    </derivirana_varijabla>
  </DomainObject.Predmet.ProtuStrankaListFormatedWithAdressOIB>
  <DomainObject.Predmet.ProtuStrankaListNazivFormated>
    <izvorni_sadrzaj>
      <item>PETEJA d.o.o.</item>
    </izvorni_sadrzaj>
    <derivirana_varijabla naziv="DomainObject.Predmet.ProtuStrankaListNazivFormated_1">
      <item>PETEJA d.o.o.</item>
    </derivirana_varijabla>
  </DomainObject.Predmet.ProtuStrankaListNazivFormated>
  <DomainObject.Predmet.ProtuStrankaListNazivFormatedOIB>
    <izvorni_sadrzaj>
      <item>PETEJA d.o.o., OIB 29620360425</item>
    </izvorni_sadrzaj>
    <derivirana_varijabla naziv="DomainObject.Predmet.ProtuStrankaListNazivFormatedOIB_1">
      <item>PETEJA d.o.o., OIB 29620360425</item>
    </derivirana_varijabla>
  </DomainObject.Predmet.ProtuStrankaListNazivFormatedOIB>
  <DomainObject.Predmet.OstaliListFormated>
    <izvorni_sadrzaj>
      <item>DAMIR LUKŠIĆ punomoćnik sudionika u postupku PETEJA d.o.o.</item>
      <item>Raiffeisenbank Austria d.d.</item>
      <item>Addiko Bank dioničko društvo</item>
      <item>ZAGREBAČKA BANKA DIONIČKO DRUŠTVO</item>
      <item>Sberbank d.d.</item>
      <item>Damir Lukšić</item>
    </izvorni_sadrzaj>
    <derivirana_varijabla naziv="DomainObject.Predmet.OstaliListFormated_1">
      <item>DAMIR LUKŠIĆ punomoćnik sudionika u postupku PETEJA d.o.o.</item>
      <item>Raiffeisenbank Austria d.d.</item>
      <item>Addiko Bank dioničko društvo</item>
      <item>ZAGREBAČKA BANKA DIONIČKO DRUŠTVO</item>
      <item>Sberbank d.d.</item>
      <item>Damir Lukšić</item>
    </derivirana_varijabla>
  </DomainObject.Predmet.OstaliListFormated>
  <DomainObject.Predmet.OstaliListFormatedOIB>
    <izvorni_sadrzaj>
      <item>DAMIR LUKŠIĆ, OIB 24668599804 punomoćnik sudionika u postupku PETEJA d.o.o.</item>
      <item>Raiffeisenbank Austria d.d., OIB 53056966535</item>
      <item>Addiko Bank dioničko društvo, OIB 14036333877</item>
      <item>ZAGREBAČKA BANKA DIONIČKO DRUŠTVO, OIB 92963223473</item>
      <item>Sberbank d.d., OIB 78427478595</item>
      <item>Damir Lukšić, OIB 24668599804</item>
    </izvorni_sadrzaj>
    <derivirana_varijabla naziv="DomainObject.Predmet.OstaliListFormatedOIB_1">
      <item>DAMIR LUKŠIĆ, OIB 24668599804 punomoćnik sudionika u postupku PETEJA d.o.o.</item>
      <item>Raiffeisenbank Austria d.d., OIB 53056966535</item>
      <item>Addiko Bank dioničko društvo, OIB 14036333877</item>
      <item>ZAGREBAČKA BANKA DIONIČKO DRUŠTVO, OIB 92963223473</item>
      <item>Sberbank d.d., OIB 78427478595</item>
      <item>Damir Lukšić, OIB 24668599804</item>
    </derivirana_varijabla>
  </DomainObject.Predmet.OstaliListFormatedOIB>
  <DomainObject.Predmet.OstaliListFormatedWithAdress>
    <izvorni_sadrzaj>
      <item>DAMIR LUKŠIĆ, Gradna 6, 10430 Gradna punomoćnik sudionika u postupku PETEJA d.o.o.</item>
      <item>Raiffeisenbank Austria d.d., Magazinska cesta 69, 10000 Zagreb</item>
      <item>Addiko Bank dioničko društvo, Slavonska avenija 6, 10000 Zagreb</item>
      <item>ZAGREBAČKA BANKA DIONIČKO DRUŠTVO, Trg bana Josipa Jelačića 10, 10000 Zagreb</item>
      <item>Sberbank d.d., Varšavska 9, 10000 Zagreb</item>
      <item>Damir Lukšić, Gradna 6, 10430 Gradna</item>
    </izvorni_sadrzaj>
    <derivirana_varijabla naziv="DomainObject.Predmet.OstaliListFormatedWithAdress_1">
      <item>DAMIR LUKŠIĆ, Gradna 6, 10430 Gradna punomoćnik sudionika u postupku PETEJA d.o.o.</item>
      <item>Raiffeisenbank Austria d.d., Magazinska cesta 69, 10000 Zagreb</item>
      <item>Addiko Bank dioničko društvo, Slavonska avenija 6, 10000 Zagreb</item>
      <item>ZAGREBAČKA BANKA DIONIČKO DRUŠTVO, Trg bana Josipa Jelačića 10, 10000 Zagreb</item>
      <item>Sberbank d.d., Varšavska 9, 10000 Zagreb</item>
      <item>Damir Lukšić, Gradna 6, 10430 Gradna</item>
    </derivirana_varijabla>
  </DomainObject.Predmet.OstaliListFormatedWithAdress>
  <DomainObject.Predmet.OstaliListFormatedWithAdressOIB>
    <izvorni_sadrzaj>
      <item>DAMIR LUKŠIĆ, OIB 24668599804, Gradna 6, 10430 Gradna punomoćnik sudionika u postupku PETEJA d.o.o.</item>
      <item>Raiffeisenbank Austria d.d., OIB 53056966535, Magazinska cesta 69, 10000 Zagreb</item>
      <item>Addiko Bank dioničko društvo, OIB 14036333877, Slavonska avenija 6, 10000 Zagreb</item>
      <item>ZAGREBAČKA BANKA DIONIČKO DRUŠTVO, OIB 92963223473, Trg bana Josipa Jelačića 10, 10000 Zagreb</item>
      <item>Sberbank d.d., OIB 78427478595, Varšavska 9, 10000 Zagreb</item>
      <item>Damir Lukšić, OIB 24668599804, Gradna 6, 10430 Gradna</item>
    </izvorni_sadrzaj>
    <derivirana_varijabla naziv="DomainObject.Predmet.OstaliListFormatedWithAdressOIB_1">
      <item>DAMIR LUKŠIĆ, OIB 24668599804, Gradna 6, 10430 Gradna punomoćnik sudionika u postupku PETEJA d.o.o.</item>
      <item>Raiffeisenbank Austria d.d., OIB 53056966535, Magazinska cesta 69, 10000 Zagreb</item>
      <item>Addiko Bank dioničko društvo, OIB 14036333877, Slavonska avenija 6, 10000 Zagreb</item>
      <item>ZAGREBAČKA BANKA DIONIČKO DRUŠTVO, OIB 92963223473, Trg bana Josipa Jelačića 10, 10000 Zagreb</item>
      <item>Sberbank d.d., OIB 78427478595, Varšavska 9, 10000 Zagreb</item>
      <item>Damir Lukšić, OIB 24668599804, Gradna 6, 10430 Gradna</item>
    </derivirana_varijabla>
  </DomainObject.Predmet.OstaliListFormatedWithAdressOIB>
  <DomainObject.Predmet.OstaliListNazivFormated>
    <izvorni_sadrzaj>
      <item>DAMIR LUKŠIĆ</item>
      <item>Raiffeisenbank Austria d.d.</item>
      <item>Addiko Bank dioničko društvo</item>
      <item>ZAGREBAČKA BANKA DIONIČKO DRUŠTVO</item>
      <item>Sberbank d.d.</item>
      <item>Damir Lukšić</item>
    </izvorni_sadrzaj>
    <derivirana_varijabla naziv="DomainObject.Predmet.OstaliListNazivFormated_1">
      <item>DAMIR LUKŠIĆ</item>
      <item>Raiffeisenbank Austria d.d.</item>
      <item>Addiko Bank dioničko društvo</item>
      <item>ZAGREBAČKA BANKA DIONIČKO DRUŠTVO</item>
      <item>Sberbank d.d.</item>
      <item>Damir Lukšić</item>
    </derivirana_varijabla>
  </DomainObject.Predmet.OstaliListNazivFormated>
  <DomainObject.Predmet.OstaliListNazivFormatedOIB>
    <izvorni_sadrzaj>
      <item>DAMIR LUKŠIĆ, OIB 24668599804</item>
      <item>Raiffeisenbank Austria d.d., OIB 53056966535</item>
      <item>Addiko Bank dioničko društvo, OIB 14036333877</item>
      <item>ZAGREBAČKA BANKA DIONIČKO DRUŠTVO, OIB 92963223473</item>
      <item>Sberbank d.d., OIB 78427478595</item>
      <item>Damir Lukšić, OIB 24668599804</item>
    </izvorni_sadrzaj>
    <derivirana_varijabla naziv="DomainObject.Predmet.OstaliListNazivFormatedOIB_1">
      <item>DAMIR LUKŠIĆ, OIB 24668599804</item>
      <item>Raiffeisenbank Austria d.d., OIB 53056966535</item>
      <item>Addiko Bank dioničko društvo, OIB 14036333877</item>
      <item>ZAGREBAČKA BANKA DIONIČKO DRUŠTVO, OIB 92963223473</item>
      <item>Sberbank d.d., OIB 78427478595</item>
      <item>Damir Lukšić, OIB 24668599804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St-2410/2016-18</izvorni_sadrzaj>
    <derivirana_varijabla naziv="DomainObject.PoslovniBrojDokumenta_1">St-2410/2016-18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PETEJA d.o.o.</izvorni_sadrzaj>
    <derivirana_varijabla naziv="DomainObject.Predmet.ProtustrankaIDrugi_1">PETEJA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PETEJA d.o.o., OIB 29620360425, Dobriše Cesarića 16A, 10430 Samobor</izvorni_sadrzaj>
    <derivirana_varijabla naziv="DomainObject.Predmet.ProtustrankaIDrugiAdressOIB_1">PETEJA d.o.o., OIB 29620360425, Dobriše Cesarića 16A,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PETEJA d.o.o.</item>
      <item>DAMIR LUKŠIĆ</item>
      <item>Raiffeisenbank Austria d.d.</item>
      <item>Addiko Bank dioničko društvo</item>
      <item>ZAGREBAČKA BANKA DIONIČKO DRUŠTVO</item>
      <item>Sberbank d.d.</item>
      <item>Damir Lukšić</item>
      <item>Damir Lukšić</item>
    </izvorni_sadrzaj>
    <derivirana_varijabla naziv="DomainObject.Predmet.SudioniciListNaziv_1">
      <item>FINA Regionalni centar Zagreb</item>
      <item>PETEJA d.o.o.</item>
      <item>DAMIR LUKŠIĆ</item>
      <item>Raiffeisenbank Austria d.d.</item>
      <item>Addiko Bank dioničko društvo</item>
      <item>ZAGREBAČKA BANKA DIONIČKO DRUŠTVO</item>
      <item>Sberbank d.d.</item>
      <item>Damir Lukšić</item>
      <item>Damir Lukšić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PETEJA d.o.o., OIB 29620360425, Dobriše Cesarića 16A,10430 Samobor</item>
      <item>DAMIR LUKŠIĆ, OIB 24668599804, Gradna 6,10430 Gradna</item>
      <item>Raiffeisenbank Austria d.d., OIB 53056966535, Magazinska cesta 69,10000 Zagreb</item>
      <item>Addiko Bank dioničko društvo, OIB 14036333877, Slavonska avenija 6,10000 Zagreb</item>
      <item>ZAGREBAČKA BANKA DIONIČKO DRUŠTVO, OIB 92963223473, Trg bana Josipa Jelačića 10,10000 Zagreb</item>
      <item>Sberbank d.d., OIB 78427478595, Varšavska 9,10000 Zagreb</item>
      <item>Damir Lukšić, OIB 24668599804, Gradna 6,10430 Gradna</item>
      <item>Damir Lukšić, OIB 24668599804, Gradna 6,10430 Gradna</item>
    </izvorni_sadrzaj>
    <derivirana_varijabla naziv="DomainObject.Predmet.SudioniciListAdressOIB_1">
      <item>FINA Regionalni centar Zagreb, OIB 85821130368, Trg svibanjskih žrtava 1995. br 1,10000 Zagreb</item>
      <item>PETEJA d.o.o., OIB 29620360425, Dobriše Cesarića 16A,10430 Samobor</item>
      <item>DAMIR LUKŠIĆ, OIB 24668599804, Gradna 6,10430 Gradna</item>
      <item>Raiffeisenbank Austria d.d., OIB 53056966535, Magazinska cesta 69,10000 Zagreb</item>
      <item>Addiko Bank dioničko društvo, OIB 14036333877, Slavonska avenija 6,10000 Zagreb</item>
      <item>ZAGREBAČKA BANKA DIONIČKO DRUŠTVO, OIB 92963223473, Trg bana Josipa Jelačića 10,10000 Zagreb</item>
      <item>Sberbank d.d., OIB 78427478595, Varšavska 9,10000 Zagreb</item>
      <item>Damir Lukšić, OIB 24668599804, Gradna 6,10430 Gradna</item>
      <item>Damir Lukšić, OIB 24668599804, Gradna 6,10430 Gradna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29620360425</item>
      <item>, OIB 24668599804</item>
      <item>, OIB 53056966535</item>
      <item>, OIB 14036333877</item>
      <item>, OIB 92963223473</item>
      <item>, OIB 78427478595</item>
      <item>, OIB 24668599804</item>
      <item>, OIB 24668599804</item>
    </izvorni_sadrzaj>
    <derivirana_varijabla naziv="DomainObject.Predmet.SudioniciListNazivOIB_1">
      <item>, OIB 85821130368</item>
      <item>, OIB 29620360425</item>
      <item>, OIB 24668599804</item>
      <item>, OIB 53056966535</item>
      <item>, OIB 14036333877</item>
      <item>, OIB 92963223473</item>
      <item>, OIB 78427478595</item>
      <item>, OIB 24668599804</item>
      <item>, OIB 24668599804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ADE4C1-904A-42EA-9182-2A69DC6BDD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1265</properties:Words>
  <properties:Characters>6827</properties:Characters>
  <properties:Lines>129</properties:Lines>
  <properties:Paragraphs>28</properties:Paragraphs>
  <properties:TotalTime>217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2017-05-05T06:44:00Z</cp:lastPrinted>
  <dcterms:modified xmlns:xsi="http://www.w3.org/2001/XMLSchema-instance" xsi:type="dcterms:W3CDTF">2017-05-05T06:44:00Z</dcterms:modified>
  <cp:revision>158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St-2410/2016-18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