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9880" w14:paraId="aaa9880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A24A8">
        <w:t>45</w:t>
      </w:r>
      <w:r w:rsidR="00EA04FF">
        <w:t>4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A04FF">
        <w:t>ADRIA PORTO d.o.o., Zadar, Ljudevita Posavskog 6,</w:t>
      </w:r>
      <w:r w:rsidR="00EA04FF" w:rsidRPr="007A679F">
        <w:t xml:space="preserve"> OIB: </w:t>
      </w:r>
      <w:r w:rsidR="00EA04FF">
        <w:t>31787477574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A24A8">
        <w:t>25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EA04FF">
        <w:t>ADRIA PORTO d.o.o., Zadar, Ljudevita Posavskog 6,</w:t>
      </w:r>
      <w:r w:rsidR="00EA04FF" w:rsidRPr="007A679F">
        <w:t xml:space="preserve"> OIB: </w:t>
      </w:r>
      <w:r w:rsidR="00EA04FF">
        <w:t>31787477574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044FE">
        <w:t>10</w:t>
      </w:r>
      <w:r w:rsidR="00A70A5D">
        <w:t>,</w:t>
      </w:r>
      <w:r w:rsidR="00C54F2F">
        <w:t>15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A24A8">
        <w:t>10</w:t>
      </w:r>
      <w:r w:rsidR="00F92198">
        <w:t>,</w:t>
      </w:r>
      <w:r w:rsidR="00C54F2F">
        <w:t>20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C54F2F">
        <w:t>ADRIA PORTO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54F2F">
        <w:t>22.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C54F2F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C54F2F">
        <w:t>32.354,09</w:t>
      </w:r>
      <w:r w:rsidR="00245588" w:rsidRPr="006A6907">
        <w:t xml:space="preserve"> kun</w:t>
      </w:r>
      <w:r w:rsidR="00C54F2F">
        <w:t>a</w:t>
      </w:r>
      <w:r w:rsidR="00673D65" w:rsidRPr="006A6907">
        <w:t xml:space="preserve">, te da ima </w:t>
      </w:r>
      <w:r w:rsidR="00C54F2F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A24A8">
        <w:t>25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C54F2F">
        <w:t>ADRIA PORTO d.o.o., Zadar</w:t>
      </w:r>
      <w:r w:rsidR="00C54F2F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C54F2F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ARSEN MARIN iz Zadra, Put Dikla 75</w:t>
      </w:r>
      <w:r w:rsidR="00651F68">
        <w:rPr>
          <w:szCs w:val="24"/>
        </w:rPr>
        <w:t xml:space="preserve"> </w:t>
      </w:r>
      <w:r w:rsidR="000C7F11">
        <w:t>- uz upozorenje na adresu</w:t>
      </w:r>
      <w:r w:rsidR="00AD2E82">
        <w:t xml:space="preserve"> društva</w:t>
      </w:r>
      <w:r w:rsidR="000C7F11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B4F25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AA24A8">
      <w:t>45</w:t>
    </w:r>
    <w:r w:rsidR="00EA04FF">
      <w:t>4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44FE"/>
    <w:rsid w:val="00407508"/>
    <w:rsid w:val="00413CAB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4F2F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4FF"/>
    <w:rsid w:val="00EA06B6"/>
    <w:rsid w:val="00EA62F1"/>
    <w:rsid w:val="00EB4F25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4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F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B4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F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F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F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F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PORTO d.o.o. za trgovinu, transport i poslovne usluge</izvorni_sadrzaj>
    <derivirana_varijabla naziv="DomainObject.Predmet.ProtustrankaFormated_1">  ADRIA PORTO d.o.o. za trgovinu, transport i poslovne usluge</derivirana_varijabla>
  </DomainObject.Predmet.ProtustrankaFormated>
  <DomainObject.Predmet.ProtustrankaFormatedOIB>
    <izvorni_sadrzaj>  ADRIA PORTO d.o.o. za trgovinu, transport i poslovne usluge, OIB 31787477574</izvorni_sadrzaj>
    <derivirana_varijabla naziv="DomainObject.Predmet.ProtustrankaFormatedOIB_1">  ADRIA PORTO d.o.o. za trgovinu, transport i poslovne usluge, OIB 31787477574</derivirana_varijabla>
  </DomainObject.Predmet.ProtustrankaFormatedOIB>
  <DomainObject.Predmet.ProtustrankaFormatedWithAdress>
    <izvorni_sadrzaj> ADRIA PORTO d.o.o. za trgovinu, transport i poslovne usluge, Ljudevita Posavskog 6, 23000 Zadar</izvorni_sadrzaj>
    <derivirana_varijabla naziv="DomainObject.Predmet.ProtustrankaFormatedWithAdress_1"> ADRIA PORTO d.o.o. za trgovinu, transport i poslovne usluge, Ljudevita Posavskog 6, 23000 Zadar</derivirana_varijabla>
  </DomainObject.Predmet.ProtustrankaFormatedWithAdress>
  <DomainObject.Predmet.ProtustrankaFormatedWithAdressOIB>
    <izvorni_sadrzaj> ADRIA PORTO d.o.o. za trgovinu, transport i poslovne usluge, OIB 31787477574, Ljudevita Posavskog 6, 23000 Zadar</izvorni_sadrzaj>
    <derivirana_varijabla naziv="DomainObject.Predmet.ProtustrankaFormatedWithAdressOIB_1"> ADRIA PORTO d.o.o. za trgovinu, transport i poslovne usluge, OIB 31787477574, Ljudevita Posavskog 6, 23000 Zadar</derivirana_varijabla>
  </DomainObject.Predmet.ProtustrankaFormatedWithAdressOIB>
  <DomainObject.Predmet.ProtustrankaWithAdress>
    <izvorni_sadrzaj>ADRIA PORTO d.o.o. za trgovinu, transport i poslovne usluge Ljudevita Posavskog 6, 23000 Zadar</izvorni_sadrzaj>
    <derivirana_varijabla naziv="DomainObject.Predmet.ProtustrankaWithAdress_1">ADRIA PORTO d.o.o. za trgovinu, transport i poslovne usluge Ljudevita Posavskog 6, 23000 Zadar</derivirana_varijabla>
  </DomainObject.Predmet.ProtustrankaWithAdress>
  <DomainObject.Predmet.ProtustrankaWithAdressOIB>
    <izvorni_sadrzaj>ADRIA PORTO d.o.o. za trgovinu, transport i poslovne usluge, OIB 31787477574, Ljudevita Posavskog 6, 23000 Zadar</izvorni_sadrzaj>
    <derivirana_varijabla naziv="DomainObject.Predmet.ProtustrankaWithAdressOIB_1">ADRIA PORTO d.o.o. za trgovinu, transport i poslovne usluge, OIB 31787477574, Ljudevita Posavskog 6, 23000 Zadar</derivirana_varijabla>
  </DomainObject.Predmet.ProtustrankaWithAdressOIB>
  <DomainObject.Predmet.ProtustrankaNazivFormated>
    <izvorni_sadrzaj>ADRIA PORTO d.o.o. za trgovinu, transport i poslovne usluge</izvorni_sadrzaj>
    <derivirana_varijabla naziv="DomainObject.Predmet.ProtustrankaNazivFormated_1">ADRIA PORTO d.o.o. za trgovinu, transport i poslovne usluge</derivirana_varijabla>
  </DomainObject.Predmet.ProtustrankaNazivFormated>
  <DomainObject.Predmet.ProtustrankaNazivFormatedOIB>
    <izvorni_sadrzaj>ADRIA PORTO d.o.o. za trgovinu, transport i poslovne usluge, OIB 31787477574</izvorni_sadrzaj>
    <derivirana_varijabla naziv="DomainObject.Predmet.ProtustrankaNazivFormatedOIB_1">ADRIA PORTO d.o.o. za trgovinu, transport i poslovne usluge, OIB 31787477574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32354.09</izvorni_sadrzaj>
    <derivirana_varijabla naziv="DomainObject.Predmet.TrenutnaVrijednost_1">32354.09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PORTO d.o.o. za trgovinu, transport i poslovne usluge</item>
    </izvorni_sadrzaj>
    <derivirana_varijabla naziv="DomainObject.Predmet.ProtuStrankaListFormated_1">
      <item>ADRIA PORTO d.o.o. za trgovinu, transport i poslovne usluge</item>
    </derivirana_varijabla>
  </DomainObject.Predmet.ProtuStrankaListFormated>
  <DomainObject.Predmet.ProtuStrankaListFormatedOIB>
    <izvorni_sadrzaj>
      <item>ADRIA PORTO d.o.o. za trgovinu, transport i poslovne usluge, OIB 31787477574</item>
    </izvorni_sadrzaj>
    <derivirana_varijabla naziv="DomainObject.Predmet.ProtuStrankaListFormatedOIB_1">
      <item>ADRIA PORTO d.o.o. za trgovinu, transport i poslovne usluge, OIB 31787477574</item>
    </derivirana_varijabla>
  </DomainObject.Predmet.ProtuStrankaListFormatedOIB>
  <DomainObject.Predmet.ProtuStrankaListFormatedWithAdress>
    <izvorni_sadrzaj>
      <item>ADRIA PORTO d.o.o. za trgovinu, transport i poslovne usluge, Ljudevita Posavskog 6, 23000 Zadar</item>
    </izvorni_sadrzaj>
    <derivirana_varijabla naziv="DomainObject.Predmet.ProtuStrankaListFormatedWithAdress_1">
      <item>ADRIA PORTO d.o.o. za trgovinu, transport i poslovne usluge, Ljudevita Posavskog 6, 23000 Zadar</item>
    </derivirana_varijabla>
  </DomainObject.Predmet.ProtuStrankaListFormatedWithAdress>
  <DomainObject.Predmet.ProtuStrankaListFormatedWithAdressOIB>
    <izvorni_sadrzaj>
      <item>ADRIA PORTO d.o.o. za trgovinu, transport i poslovne usluge, OIB 31787477574, Ljudevita Posavskog 6, 23000 Zadar</item>
    </izvorni_sadrzaj>
    <derivirana_varijabla naziv="DomainObject.Predmet.ProtuStrankaListFormatedWithAdressOIB_1">
      <item>ADRIA PORTO d.o.o. za trgovinu, transport i poslovne usluge, OIB 31787477574, Ljudevita Posavskog 6, 23000 Zadar</item>
    </derivirana_varijabla>
  </DomainObject.Predmet.ProtuStrankaListFormatedWithAdressOIB>
  <DomainObject.Predmet.ProtuStrankaListNazivFormated>
    <izvorni_sadrzaj>
      <item>ADRIA PORTO d.o.o. za trgovinu, transport i poslovne usluge</item>
    </izvorni_sadrzaj>
    <derivirana_varijabla naziv="DomainObject.Predmet.ProtuStrankaListNazivFormated_1">
      <item>ADRIA PORTO d.o.o. za trgovinu, transport i poslovne usluge</item>
    </derivirana_varijabla>
  </DomainObject.Predmet.ProtuStrankaListNazivFormated>
  <DomainObject.Predmet.ProtuStrankaListNazivFormatedOIB>
    <izvorni_sadrzaj>
      <item>ADRIA PORTO d.o.o. za trgovinu, transport i poslovne usluge, OIB 31787477574</item>
    </izvorni_sadrzaj>
    <derivirana_varijabla naziv="DomainObject.Predmet.ProtuStrankaListNazivFormatedOIB_1">
      <item>ADRIA PORTO d.o.o. za trgovinu, transport i poslovne usluge, OIB 31787477574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PORTO d.o.o. za trgovinu, transport i poslovne usluge</izvorni_sadrzaj>
    <derivirana_varijabla naziv="DomainObject.Predmet.ProtustrankaIDrugi_1">ADRIA PORTO d.o.o. za trgovinu, transport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ADRIA PORTO d.o.o. za trgovinu, transport i poslovne usluge, OIB 31787477574, Ljudevita Posavskog 6, 23000 Zadar</izvorni_sadrzaj>
    <derivirana_varijabla naziv="DomainObject.Predmet.ProtustrankaIDrugiAdressOIB_1">ADRIA PORTO d.o.o. za trgovinu, transport i poslovne usluge, OIB 31787477574,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PORTO d.o.o. za trgovinu, transport i poslovne usluge</item>
      <item>Arsen Marin</item>
    </izvorni_sadrzaj>
    <derivirana_varijabla naziv="DomainObject.Predmet.SudioniciListNaziv_1">
      <item>Financijska agencija</item>
      <item>ADRIA PORTO d.o.o. za trgovinu, transport i poslovne usluge</item>
      <item>Arsen Marin</item>
    </derivirana_varijabla>
  </DomainObject.Predmet.SudioniciListNaziv>
  <DomainObject.Predmet.SudioniciListAdressOIB>
    <izvorni_sadrzaj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izvorni_sadrzaj>
    <derivirana_varijabla naziv="DomainObject.Predmet.SudioniciListAdressOIB_1">
      <item>Financijska agencija, OIB 85821130368, Ivana Danila 4,23000 Zadar</item>
      <item>ADRIA PORTO d.o.o. za trgovinu, transport i poslovne usluge, OIB 31787477574,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31787477574</item>
      <item>, OIB 08862379913</item>
    </izvorni_sadrzaj>
    <derivirana_varijabla naziv="DomainObject.Predmet.SudioniciListNazivOIB_1">
      <item>, OIB 85821130368</item>
      <item>, OIB 31787477574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490C7-78A2-4498-8BC4-CE547FF73A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366</properties:Words>
  <properties:Characters>1905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2016-03-25T08:32:00Z</dcterms:created>
  <dc:creator>Administrator</dc:creator>
  <cp:lastModifiedBy>wsadmin</cp:lastModifiedBy>
  <cp:lastPrinted>2016-03-18T09:50:00Z</cp:lastPrinted>
  <dcterms:modified xmlns:xsi="http://www.w3.org/2001/XMLSchema-instance" xsi:type="dcterms:W3CDTF">2016-03-25T10:30:00Z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