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09ed" w14:paraId="4c209e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F67DF1">
        <w:t>1</w:t>
      </w:r>
      <w:r w:rsidR="000E2EF3">
        <w:t>73</w:t>
      </w:r>
      <w:r w:rsidR="008E3CBB">
        <w:t>1</w:t>
      </w:r>
      <w:r w:rsidR="00027114">
        <w:t>/16-</w:t>
      </w:r>
      <w:r w:rsidR="000E2EF3">
        <w:t>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</w:t>
      </w:r>
      <w:r w:rsidR="000E2EF3">
        <w:t>Financijske agencije, Regionalni centar Osijek, Podružnica Osijek, L. Jagera 3</w:t>
      </w:r>
      <w:r>
        <w:t>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8E3CBB">
        <w:t>JOCO-DRVO j.d.o.o. za proizvodnju, trgovinu i usluge, Ladimirevci, Mlaka 60, MBS: 030137832, OIB: 29610937637</w:t>
      </w:r>
      <w:r w:rsidR="00FF1E09">
        <w:t>,</w:t>
      </w:r>
      <w:r w:rsidR="008E3CBB">
        <w:t xml:space="preserve"> dana 22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8E3CBB">
        <w:t>JOCO-DRVO j.d.o.o. za proizvodnju, trgovinu i usluge, Ladimirevci, Mlaka 60, MBS: 030137832, OIB: 29610937637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8E3CBB" w:rsidR="00D02C9E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8E3CBB">
        <w:t>Ivan Gjurašić, Zagreb, Petrinjska 28</w:t>
      </w:r>
      <w:r w:rsidR="008E3CBB" w:rsidRPr="00B03FBD">
        <w:t>, OIB</w:t>
      </w:r>
      <w:r w:rsidR="008E3CBB">
        <w:t>:</w:t>
      </w:r>
      <w:r w:rsidR="008E3CBB" w:rsidRPr="00B03FBD">
        <w:t xml:space="preserve"> 66025260916</w:t>
      </w:r>
      <w:r w:rsidR="008E3CBB">
        <w:t>.</w:t>
      </w:r>
    </w:p>
    <w:p w:rsidRDefault="009A079B" w:rsidP="00D02C9E" w:rsidR="009A079B">
      <w:pPr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8E3CBB">
        <w:t>JOCO-DRVO j.d.o.o. za proizvodnju, trgovinu i usluge, Ladimirevci, Mlaka 60, MBS: 030137832, OIB: 29610937637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</w:t>
      </w:r>
      <w:r w:rsidR="000E2EF3">
        <w:t>Regionalni centar Osijek, Podružnica Osijek, L. Jagera 3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</w:t>
      </w:r>
      <w:r w:rsidR="00D373B1">
        <w:t>ijela je d</w:t>
      </w:r>
      <w:r w:rsidR="000E2EF3">
        <w:t>ana 2</w:t>
      </w:r>
      <w:r w:rsidR="008E3CBB">
        <w:t>3</w:t>
      </w:r>
      <w:r w:rsidR="001F3914">
        <w:t xml:space="preserve">. </w:t>
      </w:r>
      <w:r w:rsidR="000E2EF3">
        <w:t>svibnj</w:t>
      </w:r>
      <w:r>
        <w:t xml:space="preserve">a 2016. godine </w:t>
      </w:r>
      <w:r w:rsidR="000E2EF3">
        <w:t>ovom sudu</w:t>
      </w:r>
      <w:r w:rsidR="00730373">
        <w:t xml:space="preserve"> zahtjev za provedbu skraćenog stečajnog postupka </w:t>
      </w:r>
      <w:r>
        <w:t xml:space="preserve">nad dužnikom </w:t>
      </w:r>
      <w:r w:rsidR="008E3CBB">
        <w:t>JOCO-DRVO j.d.o.o. za proizvodnju, trgovinu i usluge, Ladimirevci, Mlaka 60, MBS: 030137832, OIB: 29610937637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B447A0" w:rsidP="009A079B" w:rsidR="00B447A0">
      <w:pPr>
        <w:pStyle w:val="Tijeloteksta"/>
        <w:jc w:val="right"/>
      </w:pPr>
    </w:p>
    <w:p w:rsidRDefault="00B80AFD" w:rsidP="009A079B" w:rsidR="00B80AFD">
      <w:pPr>
        <w:pStyle w:val="Tijeloteksta"/>
        <w:jc w:val="right"/>
      </w:pPr>
    </w:p>
    <w:p w:rsidRDefault="00903B3E" w:rsidP="009A079B" w:rsidR="00903B3E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</w:t>
      </w:r>
      <w:r w:rsidR="008E3CBB">
        <w:t>731</w:t>
      </w:r>
      <w:r w:rsidR="000E2EF3"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0E2EF3">
        <w:t>20</w:t>
      </w:r>
      <w:r>
        <w:t xml:space="preserve">. </w:t>
      </w:r>
      <w:r w:rsidR="000E2EF3">
        <w:t>lipnja</w:t>
      </w:r>
      <w:r>
        <w:t xml:space="preserve"> 2016. godine objavio oglas na mrežnoj stranici e-Oglasna ploča sudova pod poslovnim brojem St-</w:t>
      </w:r>
      <w:r w:rsidR="00626C97">
        <w:t>1</w:t>
      </w:r>
      <w:r w:rsidR="000E2EF3">
        <w:t>73</w:t>
      </w:r>
      <w:r w:rsidR="008E3CBB">
        <w:t>1</w:t>
      </w:r>
      <w:r w:rsidR="000E2EF3">
        <w:t>/16-3</w:t>
      </w:r>
      <w:r>
        <w:t xml:space="preserve">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 xml:space="preserve">U Osijeku </w:t>
      </w:r>
      <w:r w:rsidR="008E3CBB">
        <w:t>22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773D3">
        <w:t>1</w:t>
      </w:r>
      <w:r w:rsidR="000E2EF3">
        <w:t>6</w:t>
      </w:r>
      <w:r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C1B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7114"/>
    <w:rsid w:val="00042099"/>
    <w:rsid w:val="00046E13"/>
    <w:rsid w:val="000E2EF3"/>
    <w:rsid w:val="00107218"/>
    <w:rsid w:val="00133A91"/>
    <w:rsid w:val="001B7998"/>
    <w:rsid w:val="001F3914"/>
    <w:rsid w:val="002300ED"/>
    <w:rsid w:val="002948EE"/>
    <w:rsid w:val="002A5389"/>
    <w:rsid w:val="002E38D3"/>
    <w:rsid w:val="00302052"/>
    <w:rsid w:val="00333EEE"/>
    <w:rsid w:val="00351805"/>
    <w:rsid w:val="00375581"/>
    <w:rsid w:val="003767B0"/>
    <w:rsid w:val="003773D3"/>
    <w:rsid w:val="003E0B42"/>
    <w:rsid w:val="004011C4"/>
    <w:rsid w:val="00407631"/>
    <w:rsid w:val="004111EB"/>
    <w:rsid w:val="00457193"/>
    <w:rsid w:val="00465D0C"/>
    <w:rsid w:val="0048270D"/>
    <w:rsid w:val="00492989"/>
    <w:rsid w:val="004D1B1C"/>
    <w:rsid w:val="004D59FA"/>
    <w:rsid w:val="00526782"/>
    <w:rsid w:val="006100CF"/>
    <w:rsid w:val="00626C97"/>
    <w:rsid w:val="006844B5"/>
    <w:rsid w:val="006A53CA"/>
    <w:rsid w:val="006F0BE4"/>
    <w:rsid w:val="00712A35"/>
    <w:rsid w:val="00730373"/>
    <w:rsid w:val="00777FF0"/>
    <w:rsid w:val="00810F29"/>
    <w:rsid w:val="0082243D"/>
    <w:rsid w:val="00855C96"/>
    <w:rsid w:val="00871102"/>
    <w:rsid w:val="008761FA"/>
    <w:rsid w:val="00882C55"/>
    <w:rsid w:val="008A1EAC"/>
    <w:rsid w:val="008B0BB1"/>
    <w:rsid w:val="008C4C2F"/>
    <w:rsid w:val="008D09CA"/>
    <w:rsid w:val="008E3CBB"/>
    <w:rsid w:val="00903B3E"/>
    <w:rsid w:val="009041C6"/>
    <w:rsid w:val="00977BE7"/>
    <w:rsid w:val="00987572"/>
    <w:rsid w:val="009A079B"/>
    <w:rsid w:val="00A35A69"/>
    <w:rsid w:val="00A5754A"/>
    <w:rsid w:val="00AC2B4F"/>
    <w:rsid w:val="00AC2EA2"/>
    <w:rsid w:val="00AE6351"/>
    <w:rsid w:val="00B447A0"/>
    <w:rsid w:val="00B80AFD"/>
    <w:rsid w:val="00B82754"/>
    <w:rsid w:val="00BA5F49"/>
    <w:rsid w:val="00BB1CF1"/>
    <w:rsid w:val="00C27877"/>
    <w:rsid w:val="00C3775B"/>
    <w:rsid w:val="00C76E52"/>
    <w:rsid w:val="00C818C4"/>
    <w:rsid w:val="00C824FB"/>
    <w:rsid w:val="00CC09E0"/>
    <w:rsid w:val="00CD09EC"/>
    <w:rsid w:val="00D02C9E"/>
    <w:rsid w:val="00D21A2C"/>
    <w:rsid w:val="00D373B1"/>
    <w:rsid w:val="00D5170D"/>
    <w:rsid w:val="00D60AEF"/>
    <w:rsid w:val="00DA15C8"/>
    <w:rsid w:val="00DA3881"/>
    <w:rsid w:val="00DE0702"/>
    <w:rsid w:val="00E02C1B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A206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2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02C1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02C1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C1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C1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2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02C1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02C1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C1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C1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1731</izvorni_sadrzaj>
    <derivirana_varijabla naziv="DomainObject.Predmet.Broj_1">1731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St-1731/2016</izvorni_sadrzaj>
    <derivirana_varijabla naziv="DomainObject.Predmet.OznakaBroj_1">St-1731/2016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JOCO-DRVO j.d.o.o. za proizvodnju, trgovinu i usluge</izvorni_sadrzaj>
    <derivirana_varijabla naziv="DomainObject.Predmet.ProtustrankaFormated_1">  JOCO-DRVO j.d.o.o. za proizvodnju, trgovinu i usluge</derivirana_varijabla>
  </DomainObject.Predmet.ProtustrankaFormated>
  <DomainObject.Predmet.ProtustrankaFormatedOIB>
    <izvorni_sadrzaj>  JOCO-DRVO j.d.o.o. za proizvodnju, trgovinu i usluge, OIB 29610937637</izvorni_sadrzaj>
    <derivirana_varijabla naziv="DomainObject.Predmet.ProtustrankaFormatedOIB_1">  JOCO-DRVO j.d.o.o. za proizvodnju, trgovinu i usluge, OIB 29610937637</derivirana_varijabla>
  </DomainObject.Predmet.ProtustrankaFormatedOIB>
  <DomainObject.Predmet.ProtustrankaFormatedWithAdress>
    <izvorni_sadrzaj> JOCO-DRVO j.d.o.o. za proizvodnju, trgovinu i usluge, Mlaka 60, 31550 Ladimirevci</izvorni_sadrzaj>
    <derivirana_varijabla naziv="DomainObject.Predmet.ProtustrankaFormatedWithAdress_1"> JOCO-DRVO j.d.o.o. za proizvodnju, trgovinu i usluge, Mlaka 60, 31550 Ladimirevci</derivirana_varijabla>
  </DomainObject.Predmet.ProtustrankaFormatedWithAdress>
  <DomainObject.Predmet.ProtustrankaFormatedWithAdressOIB>
    <izvorni_sadrzaj> JOCO-DRVO j.d.o.o. za proizvodnju, trgovinu i usluge, OIB 29610937637, Mlaka 60, 31550 Ladimirevci</izvorni_sadrzaj>
    <derivirana_varijabla naziv="DomainObject.Predmet.ProtustrankaFormatedWithAdressOIB_1"> JOCO-DRVO j.d.o.o. za proizvodnju, trgovinu i usluge, OIB 29610937637, Mlaka 60, 31550 Ladimirevci</derivirana_varijabla>
  </DomainObject.Predmet.ProtustrankaFormatedWithAdressOIB>
  <DomainObject.Predmet.ProtustrankaWithAdress>
    <izvorni_sadrzaj>JOCO-DRVO j.d.o.o. za proizvodnju, trgovinu i usluge Mlaka 60, 31550 Ladimirevci</izvorni_sadrzaj>
    <derivirana_varijabla naziv="DomainObject.Predmet.ProtustrankaWithAdress_1">JOCO-DRVO j.d.o.o. za proizvodnju, trgovinu i usluge Mlaka 60, 31550 Ladimirevci</derivirana_varijabla>
  </DomainObject.Predmet.ProtustrankaWithAdress>
  <DomainObject.Predmet.ProtustrankaWithAdressOIB>
    <izvorni_sadrzaj>JOCO-DRVO j.d.o.o. za proizvodnju, trgovinu i usluge, OIB 29610937637, Mlaka 60, 31550 Ladimirevci</izvorni_sadrzaj>
    <derivirana_varijabla naziv="DomainObject.Predmet.ProtustrankaWithAdressOIB_1">JOCO-DRVO j.d.o.o. za proizvodnju, trgovinu i usluge, OIB 29610937637, Mlaka 60, 31550 Ladimirevci</derivirana_varijabla>
  </DomainObject.Predmet.ProtustrankaWithAdressOIB>
  <DomainObject.Predmet.ProtustrankaNazivFormated>
    <izvorni_sadrzaj>JOCO-DRVO j.d.o.o. za proizvodnju, trgovinu i usluge</izvorni_sadrzaj>
    <derivirana_varijabla naziv="DomainObject.Predmet.ProtustrankaNazivFormated_1">JOCO-DRVO j.d.o.o. za proizvodnju, trgovinu i usluge</derivirana_varijabla>
  </DomainObject.Predmet.ProtustrankaNazivFormated>
  <DomainObject.Predmet.ProtustrankaNazivFormatedOIB>
    <izvorni_sadrzaj>JOCO-DRVO j.d.o.o. za proizvodnju, trgovinu i usluge, OIB 29610937637</izvorni_sadrzaj>
    <derivirana_varijabla naziv="DomainObject.Predmet.ProtustrankaNazivFormatedOIB_1">JOCO-DRVO j.d.o.o. za proizvodnju, trgovinu i usluge, OIB 29610937637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JOCO-DRVO j.d.o.o. za proizvodnju, trgovinu i usluge</item>
    </izvorni_sadrzaj>
    <derivirana_varijabla naziv="DomainObject.Predmet.ProtuStrankaListFormated_1">
      <item>JOCO-DRVO j.d.o.o. za proizvodnju, trgovinu i usluge</item>
    </derivirana_varijabla>
  </DomainObject.Predmet.ProtuStrankaListFormated>
  <DomainObject.Predmet.ProtuStrankaListFormatedOIB>
    <izvorni_sadrzaj>
      <item>JOCO-DRVO j.d.o.o. za proizvodnju, trgovinu i usluge, OIB 29610937637</item>
    </izvorni_sadrzaj>
    <derivirana_varijabla naziv="DomainObject.Predmet.ProtuStrankaListFormatedOIB_1">
      <item>JOCO-DRVO j.d.o.o. za proizvodnju, trgovinu i usluge, OIB 29610937637</item>
    </derivirana_varijabla>
  </DomainObject.Predmet.ProtuStrankaListFormatedOIB>
  <DomainObject.Predmet.ProtuStrankaListFormatedWithAdress>
    <izvorni_sadrzaj>
      <item>JOCO-DRVO j.d.o.o. za proizvodnju, trgovinu i usluge, Mlaka 60, 31550 Ladimirevci</item>
    </izvorni_sadrzaj>
    <derivirana_varijabla naziv="DomainObject.Predmet.ProtuStrankaListFormatedWithAdress_1">
      <item>JOCO-DRVO j.d.o.o. za proizvodnju, trgovinu i usluge, Mlaka 60, 31550 Ladimirevci</item>
    </derivirana_varijabla>
  </DomainObject.Predmet.ProtuStrankaListFormatedWithAdress>
  <DomainObject.Predmet.ProtuStrankaListFormatedWithAdressOIB>
    <izvorni_sadrzaj>
      <item>JOCO-DRVO j.d.o.o. za proizvodnju, trgovinu i usluge, OIB 29610937637, Mlaka 60, 31550 Ladimirevci</item>
    </izvorni_sadrzaj>
    <derivirana_varijabla naziv="DomainObject.Predmet.ProtuStrankaListFormatedWithAdressOIB_1">
      <item>JOCO-DRVO j.d.o.o. za proizvodnju, trgovinu i usluge, OIB 29610937637, Mlaka 60, 31550 Ladimirevci</item>
    </derivirana_varijabla>
  </DomainObject.Predmet.ProtuStrankaListFormatedWithAdressOIB>
  <DomainObject.Predmet.ProtuStrankaListNazivFormated>
    <izvorni_sadrzaj>
      <item>JOCO-DRVO j.d.o.o. za proizvodnju, trgovinu i usluge</item>
    </izvorni_sadrzaj>
    <derivirana_varijabla naziv="DomainObject.Predmet.ProtuStrankaListNazivFormated_1">
      <item>JOCO-DRVO j.d.o.o. za proizvodnju, trgovinu i usluge</item>
    </derivirana_varijabla>
  </DomainObject.Predmet.ProtuStrankaListNazivFormated>
  <DomainObject.Predmet.ProtuStrankaListNazivFormatedOIB>
    <izvorni_sadrzaj>
      <item>JOCO-DRVO j.d.o.o. za proizvodnju, trgovinu i usluge, OIB 29610937637</item>
    </izvorni_sadrzaj>
    <derivirana_varijabla naziv="DomainObject.Predmet.ProtuStrankaListNazivFormatedOIB_1">
      <item>JOCO-DRVO j.d.o.o. za proizvodnju, trgovinu i usluge, OIB 29610937637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JOCO-DRVO j.d.o.o. za proizvodnju, trgovinu i usluge</izvorni_sadrzaj>
    <derivirana_varijabla naziv="DomainObject.Predmet.ProtustrankaIDrugi_1">JOCO-DRVO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JOCO-DRVO j.d.o.o. za proizvodnju, trgovinu i usluge, OIB 29610937637, Mlaka 60, 31550 Ladimirevci</izvorni_sadrzaj>
    <derivirana_varijabla naziv="DomainObject.Predmet.ProtustrankaIDrugiAdressOIB_1">JOCO-DRVO j.d.o.o. za proizvodnju, trgovinu i usluge, OIB 29610937637, Mlaka 60,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JOCO-DRVO j.d.o.o. za proizvodnju, trgovinu i usluge</item>
    </izvorni_sadrzaj>
    <derivirana_varijabla naziv="DomainObject.Predmet.SudioniciListNaziv_1">
      <item>FINA RC OSIJEK</item>
      <item>JOCO-DRVO j.d.o.o. za proizvodnju, trgovinu i usluge</item>
    </derivirana_varijabla>
  </DomainObject.Predmet.SudioniciListNaziv>
  <DomainObject.Predmet.SudioniciListAdressOIB>
    <izvorni_sadrzaj>
      <item>FINA RC OSIJEK, OIB 85821130368</item>
      <item>JOCO-DRVO j.d.o.o. za proizvodnju, trgovinu i usluge, OIB 29610937637, Mlaka 60,31550 Ladimirevci</item>
    </izvorni_sadrzaj>
    <derivirana_varijabla naziv="DomainObject.Predmet.SudioniciListAdressOIB_1">
      <item>FINA RC OSIJEK, OIB 85821130368</item>
      <item>JOCO-DRVO j.d.o.o. za proizvodnju, trgovinu i usluge, OIB 29610937637, Mlaka 60,31550 Ladimirevci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29610937637</item>
    </izvorni_sadrzaj>
    <derivirana_varijabla naziv="DomainObject.Predmet.SudioniciListNazivOIB_1">
      <item>, OIB 85821130368</item>
      <item>, OIB 29610937637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D3AEA2-748E-4E6E-81F9-DEC162A58D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2372</properties:Characters>
  <properties:Lines>92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2016-08-22T07:59:00Z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2016-08-22T08:00:00Z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