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7f9d" w14:paraId="4c47f9d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8E6EEE">
        <w:t xml:space="preserve">uđmana 8, OIB:56832353734, </w:t>
      </w:r>
      <w:r w:rsidR="00F37E98">
        <w:t xml:space="preserve">dana </w:t>
      </w:r>
      <w:r w:rsidR="008E6EEE">
        <w:t>23</w:t>
      </w:r>
      <w:r w:rsidR="00B75B39" w:rsidRPr="0083544B">
        <w:t xml:space="preserve">. </w:t>
      </w:r>
      <w:r w:rsidR="008E6EEE">
        <w:t>ožujka</w:t>
      </w:r>
      <w:r w:rsidR="00B75B39" w:rsidRPr="0083544B">
        <w:t xml:space="preserve"> </w:t>
      </w:r>
      <w:r w:rsidR="004A73FE">
        <w:t>2016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</w:p>
    <w:p w:rsidRDefault="008E6EEE" w:rsidP="009710F6" w:rsidR="00A806E8" w:rsidRPr="0083544B">
      <w:pPr>
        <w:jc w:val="center"/>
      </w:pPr>
      <w:r>
        <w:t>z a k</w:t>
      </w:r>
      <w:r w:rsidR="004270F7" w:rsidRPr="0083544B">
        <w:t xml:space="preserve"> l j u č i o</w:t>
      </w:r>
      <w:r>
        <w:t xml:space="preserve"> 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446030" w:rsidR="008B7A19" w:rsidRPr="0083544B">
      <w:pPr>
        <w:pStyle w:val="Odlomakpopisa"/>
        <w:numPr>
          <w:ilvl w:val="0"/>
          <w:numId w:val="21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8E6EEE">
        <w:rPr>
          <w:b/>
        </w:rPr>
        <w:t>sedamnaesto</w:t>
      </w:r>
      <w:r w:rsidR="00446030" w:rsidRPr="00446030">
        <w:rPr>
          <w:b/>
        </w:rPr>
        <w:t xml:space="preserve"> </w:t>
      </w:r>
      <w:r w:rsidRPr="00446030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C5274E" w:rsidP="00C5274E" w:rsidR="00446030">
      <w:pPr>
        <w:autoSpaceDN w:val="false"/>
        <w:ind w:firstLine="708"/>
        <w:jc w:val="both"/>
      </w:pPr>
      <w:r w:rsidRPr="0083544B">
        <w:t xml:space="preserve">- </w:t>
      </w:r>
      <w:r w:rsidR="00152575" w:rsidRPr="0083544B">
        <w:t xml:space="preserve">založno pravo u korist  založnog  vjerovnika  Zagrebačka banka d.d. Zagreb, Paromlinska 2, upisano na temelju ugovora o založnom pravu od 3. lipnja 2009. radi </w:t>
      </w:r>
      <w:r w:rsidR="00152575"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C5274E" w:rsidP="00C5274E" w:rsidR="00152575" w:rsidRPr="0083544B">
      <w:pPr>
        <w:autoSpaceDN w:val="false"/>
        <w:ind w:firstLine="708"/>
        <w:jc w:val="both"/>
      </w:pPr>
      <w:r w:rsidRPr="0083544B">
        <w:t xml:space="preserve">- </w:t>
      </w:r>
      <w:r w:rsidR="00152575"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446030" w:rsidR="00F37E98" w:rsidRPr="00F37E98">
      <w:pPr>
        <w:pStyle w:val="Odlomakpopisa"/>
        <w:numPr>
          <w:ilvl w:val="0"/>
          <w:numId w:val="21"/>
        </w:numPr>
        <w:ind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F37E98">
      <w:pPr>
        <w:ind w:firstLine="708"/>
        <w:jc w:val="center"/>
        <w:rPr>
          <w:i/>
        </w:rPr>
      </w:pPr>
      <w:r w:rsidRPr="00F37E98">
        <w:rPr>
          <w:i/>
        </w:rPr>
        <w:t>(slovima: desetmilijunasedamstoosamdesettritisućedvijestotridesetdevetkuna</w:t>
      </w:r>
    </w:p>
    <w:p w:rsidRDefault="009A546A" w:rsidP="00F37E98" w:rsidR="009A546A" w:rsidRPr="00F37E98">
      <w:pPr>
        <w:ind w:firstLine="708"/>
        <w:jc w:val="center"/>
        <w:rPr>
          <w:i/>
        </w:rPr>
      </w:pPr>
      <w:r w:rsidRPr="00F37E98">
        <w:rPr>
          <w:i/>
        </w:rPr>
        <w:t>i četrnaest</w:t>
      </w:r>
      <w:r w:rsidR="00F37E98">
        <w:rPr>
          <w:i/>
        </w:rPr>
        <w:t xml:space="preserve"> </w:t>
      </w:r>
      <w:r w:rsidRPr="00F37E98">
        <w:rPr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446030" w:rsidR="000F6D8E" w:rsidRPr="00446030">
      <w:pPr>
        <w:pStyle w:val="Odlomakpopisa"/>
        <w:numPr>
          <w:ilvl w:val="0"/>
          <w:numId w:val="21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.)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8E6EEE">
        <w:t>Sedamnaesto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8E6EEE" w:rsidP="00F37E9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A5102D" w:rsidRPr="003B2AD9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B16B64" w:rsidRPr="003B2AD9">
        <w:rPr>
          <w:b/>
          <w:u w:val="single"/>
        </w:rPr>
        <w:t xml:space="preserve"> </w:t>
      </w:r>
      <w:r w:rsidR="00F06836" w:rsidRPr="003B2AD9">
        <w:rPr>
          <w:b/>
          <w:u w:val="single"/>
        </w:rPr>
        <w:t>2016</w:t>
      </w:r>
      <w:r w:rsidR="002F7EF4" w:rsidRPr="003B2AD9">
        <w:rPr>
          <w:b/>
          <w:u w:val="single"/>
        </w:rPr>
        <w:t>. godine</w:t>
      </w:r>
      <w:r w:rsidR="00B16B64" w:rsidRPr="003B2AD9">
        <w:rPr>
          <w:b/>
          <w:u w:val="single"/>
        </w:rPr>
        <w:t xml:space="preserve">  u </w:t>
      </w:r>
      <w:r w:rsidR="00F06836" w:rsidRPr="003B2AD9">
        <w:rPr>
          <w:b/>
          <w:u w:val="single"/>
        </w:rPr>
        <w:t>11</w:t>
      </w:r>
      <w:r w:rsidR="00B16B64" w:rsidRPr="003B2AD9">
        <w:rPr>
          <w:b/>
          <w:u w:val="single"/>
        </w:rPr>
        <w:t>.</w:t>
      </w:r>
      <w:r w:rsidR="00F06836" w:rsidRPr="003B2AD9">
        <w:rPr>
          <w:b/>
          <w:u w:val="single"/>
        </w:rPr>
        <w:t>0</w:t>
      </w:r>
      <w:r w:rsidR="002F7EF4" w:rsidRPr="003B2AD9">
        <w:rPr>
          <w:b/>
          <w:u w:val="single"/>
        </w:rPr>
        <w:t>0</w:t>
      </w:r>
      <w:r w:rsidR="00B16B64" w:rsidRPr="003B2AD9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446030" w:rsidR="00F37E98">
      <w:pPr>
        <w:pStyle w:val="Odlomakpopisa"/>
        <w:numPr>
          <w:ilvl w:val="0"/>
          <w:numId w:val="21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>Rok od objave zaključka o prodaji nekretnina na oglasnoj ploči ovog suda do prodaje iznosi 15 dana.</w:t>
      </w:r>
    </w:p>
    <w:p w:rsidRDefault="00446030" w:rsidP="00446030" w:rsidR="00446030">
      <w:pPr>
        <w:jc w:val="both"/>
      </w:pPr>
    </w:p>
    <w:p w:rsidRDefault="00DA1DB6" w:rsidP="00446030" w:rsidR="00B8603C" w:rsidRPr="00446030">
      <w:pPr>
        <w:pStyle w:val="Odlomakpopisa"/>
        <w:numPr>
          <w:ilvl w:val="0"/>
          <w:numId w:val="21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Prodaju se nekretnine navedene u točci I.)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utvrđena je u iznosu kao pod točkom II.)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Nekretnine iz točke I.) ovog zaključka prodavat će se na </w:t>
      </w:r>
      <w:r w:rsidR="008E6EEE">
        <w:t>sedamnaestom</w:t>
      </w:r>
      <w:r w:rsidRPr="0083544B">
        <w:t xml:space="preserve"> ročištu za javnu dražbu po početnoj cijeni za </w:t>
      </w:r>
      <w:r w:rsidRPr="0083544B">
        <w:rPr>
          <w:b/>
        </w:rPr>
        <w:t>1</w:t>
      </w:r>
      <w:r w:rsidR="002F7EF4">
        <w:rPr>
          <w:b/>
        </w:rPr>
        <w:t>.</w:t>
      </w:r>
      <w:r w:rsidRPr="0083544B">
        <w:rPr>
          <w:b/>
        </w:rPr>
        <w:t xml:space="preserve"> i 15</w:t>
      </w:r>
      <w:r w:rsidR="002F7EF4">
        <w:rPr>
          <w:b/>
        </w:rPr>
        <w:t>.</w:t>
      </w:r>
      <w:r w:rsidRPr="0083544B">
        <w:rPr>
          <w:b/>
        </w:rPr>
        <w:t xml:space="preserve"> ETAŽU u iznosu od </w:t>
      </w:r>
      <w:r w:rsidR="00152379" w:rsidRPr="002F7EF4">
        <w:rPr>
          <w:b/>
        </w:rPr>
        <w:t>4</w:t>
      </w:r>
      <w:r w:rsidRPr="002F7EF4">
        <w:rPr>
          <w:b/>
        </w:rPr>
        <w:t>.</w:t>
      </w:r>
      <w:r w:rsidR="00F37E98">
        <w:rPr>
          <w:b/>
        </w:rPr>
        <w:t xml:space="preserve"> 300</w:t>
      </w:r>
      <w:r w:rsidRPr="002F7EF4">
        <w:rPr>
          <w:b/>
        </w:rPr>
        <w:t>.000,00 kn</w:t>
      </w:r>
      <w:r w:rsidR="001439AD" w:rsidRPr="002F7EF4">
        <w:t>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lastRenderedPageBreak/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8E6EEE">
        <w:t xml:space="preserve">ju pravo na namirenje iz iste </w:t>
      </w:r>
      <w:r w:rsidRPr="0083544B">
        <w:t>kupovnine, nije dužan položiti kupovninu ako ona iznosi koliko i njegova  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935D62" w:rsidRPr="0083544B">
        <w:t xml:space="preserve"> sve sukladno čl.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7678A2" w:rsidRPr="0083544B">
        <w:t>st.</w:t>
      </w:r>
      <w:r w:rsidR="002F7EF4">
        <w:t xml:space="preserve"> </w:t>
      </w:r>
      <w:r w:rsidR="007678A2" w:rsidRPr="0083544B">
        <w:t>1</w:t>
      </w:r>
      <w:r w:rsidR="002F7EF4">
        <w:t>.</w:t>
      </w:r>
      <w:r w:rsidR="00DD1ABE" w:rsidRPr="0083544B">
        <w:t xml:space="preserve"> Stečajnog zakona (NN 44/96 do</w:t>
      </w:r>
      <w:r w:rsidR="00C465E7" w:rsidRPr="0083544B">
        <w:t xml:space="preserve"> 133/12</w:t>
      </w:r>
      <w:r w:rsidR="00DD1ABE" w:rsidRPr="0083544B">
        <w:t>: dalje SZ)</w:t>
      </w:r>
      <w:r w:rsidR="00541E38" w:rsidRPr="0083544B">
        <w:t>, 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lastRenderedPageBreak/>
        <w:tab/>
        <w:t>Na</w:t>
      </w:r>
      <w:r w:rsidR="00A5102D" w:rsidRPr="0083544B">
        <w:t xml:space="preserve"> prvih</w:t>
      </w:r>
      <w:r w:rsidR="00106255" w:rsidRPr="0083544B">
        <w:t xml:space="preserve"> </w:t>
      </w:r>
      <w:r w:rsidR="008E6EEE">
        <w:t>šesnaest</w:t>
      </w:r>
      <w:r w:rsidR="00106255" w:rsidRPr="0083544B">
        <w:t xml:space="preserve"> ročišta nije bilo zainteresiranih kupaca, te</w:t>
      </w:r>
      <w:r w:rsidR="00A5102D" w:rsidRPr="0083544B">
        <w:t xml:space="preserve"> je</w:t>
      </w:r>
      <w:r w:rsidR="00106255" w:rsidRPr="0083544B">
        <w:t xml:space="preserve"> stoga određeno </w:t>
      </w:r>
      <w:r w:rsidR="008E6EEE">
        <w:t>sedamnaesto</w:t>
      </w:r>
      <w:r w:rsidR="00106255" w:rsidRPr="0083544B">
        <w:t xml:space="preserve"> ročište za javnu dražbu.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4F59FE" w:rsidRPr="0083544B">
        <w:t xml:space="preserve"> pozivom na odredbe čl. </w:t>
      </w:r>
      <w:r w:rsidR="007162A1" w:rsidRPr="0083544B">
        <w:t xml:space="preserve"> 97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98,</w:t>
      </w:r>
      <w:r w:rsidR="007162A1" w:rsidRPr="0083544B">
        <w:t xml:space="preserve"> 99,100, 103</w:t>
      </w:r>
      <w:r w:rsidR="00DD1ABE" w:rsidRPr="0083544B">
        <w:t>, 1</w:t>
      </w:r>
      <w:r w:rsidR="007162A1" w:rsidRPr="0083544B">
        <w:t xml:space="preserve">06, 107, 108 i 109  </w:t>
      </w:r>
      <w:r w:rsidR="00DD1ABE" w:rsidRPr="0083544B">
        <w:t xml:space="preserve"> </w:t>
      </w:r>
      <w:r w:rsidR="004F59FE" w:rsidRPr="0083544B">
        <w:t>Ovršnog zakona (NN</w:t>
      </w:r>
      <w:r w:rsidR="00C465E7" w:rsidRPr="0083544B">
        <w:t xml:space="preserve"> 112/12</w:t>
      </w:r>
      <w:r w:rsidR="004F59FE" w:rsidRPr="0083544B">
        <w:t>: dalje OZ)</w:t>
      </w:r>
      <w:r w:rsidR="00DD1ABE" w:rsidRPr="0083544B">
        <w:t>, a u svezi s čl.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8E6EEE">
        <w:t>23</w:t>
      </w:r>
      <w:r w:rsidR="00B75B39" w:rsidRPr="0083544B">
        <w:t xml:space="preserve">. </w:t>
      </w:r>
      <w:r w:rsidR="008E6EEE">
        <w:t>ožujka</w:t>
      </w:r>
      <w:r w:rsidR="00B75B39" w:rsidRPr="0083544B">
        <w:t xml:space="preserve"> </w:t>
      </w:r>
      <w:r w:rsidR="004A73FE">
        <w:t>2016</w:t>
      </w:r>
      <w:r w:rsidR="008B7A19" w:rsidRPr="0083544B">
        <w:t>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4A73FE">
        <w:t xml:space="preserve">    </w:t>
      </w:r>
      <w:r w:rsidR="00622282" w:rsidRPr="0083544B">
        <w:t>SUDAC</w:t>
      </w:r>
      <w:r w:rsidRPr="0083544B">
        <w:t>:</w:t>
      </w:r>
    </w:p>
    <w:p w:rsidRDefault="00A806E8" w:rsidP="001A0199" w:rsidR="000F6D8E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4A73FE">
        <w:t xml:space="preserve">  </w:t>
      </w:r>
      <w:r w:rsidR="0063497F" w:rsidRPr="0083544B">
        <w:t>Nevenka Siladi Rstić</w:t>
      </w:r>
      <w:r w:rsidR="004A73FE">
        <w:t xml:space="preserve">, </w:t>
      </w:r>
      <w:r w:rsidR="00184739" w:rsidRPr="0083544B">
        <w:t>v.</w:t>
      </w:r>
      <w:r w:rsidR="004A73FE">
        <w:t xml:space="preserve"> </w:t>
      </w:r>
      <w:r w:rsidR="00184739" w:rsidRPr="0083544B">
        <w:t>r</w:t>
      </w:r>
      <w:r w:rsidR="004A73FE">
        <w:t>.</w:t>
      </w: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106255" w:rsidRPr="0083544B">
        <w:rPr>
          <w:i/>
        </w:rPr>
        <w:t>štena žalba (čl.11.st.9. SZ).</w:t>
      </w:r>
      <w:r w:rsidR="00106255" w:rsidRPr="0083544B">
        <w:rPr>
          <w:i/>
        </w:rPr>
        <w:tab/>
      </w:r>
    </w:p>
    <w:p w:rsidRDefault="000F6D8E" w:rsidP="000F6D8E" w:rsidR="000F6D8E">
      <w:pPr>
        <w:jc w:val="both"/>
        <w:rPr>
          <w:i/>
        </w:rPr>
      </w:pPr>
    </w:p>
    <w:p w:rsidRDefault="004A73FE" w:rsidP="000F6D8E" w:rsidR="004A73FE" w:rsidRPr="0083544B">
      <w:pPr>
        <w:jc w:val="both"/>
        <w:rPr>
          <w:i/>
        </w:rPr>
      </w:pPr>
    </w:p>
    <w:p w:rsidRDefault="00184739" w:rsidP="00836E69" w:rsidR="00184739" w:rsidRPr="0083544B">
      <w:pPr>
        <w:pStyle w:val="Uvuenotijeloteksta"/>
        <w:ind w:left="0"/>
        <w:jc w:val="both"/>
      </w:pPr>
      <w:r w:rsidRPr="0083544B">
        <w:t>Za točnost otpravka – ovlašten službenik</w:t>
      </w:r>
    </w:p>
    <w:p w:rsidRDefault="00836E69" w:rsidR="00184739" w:rsidRPr="0083544B">
      <w:pPr>
        <w:pStyle w:val="Uvuenotijeloteksta"/>
        <w:ind w:left="0"/>
        <w:jc w:val="both"/>
      </w:pPr>
      <w:r w:rsidRPr="0083544B">
        <w:t xml:space="preserve">                      </w:t>
      </w:r>
      <w:r w:rsidR="00184739" w:rsidRPr="0083544B">
        <w:t>Ana Brlek</w:t>
      </w:r>
    </w:p>
    <w:p w:rsidRDefault="004D263D" w:rsidP="00F01839" w:rsidR="004D263D" w:rsidRPr="0083544B">
      <w:pPr>
        <w:jc w:val="both"/>
      </w:pPr>
    </w:p>
    <w:p w:rsidRDefault="00820E19" w:rsidP="00F01839" w:rsidR="00820E19">
      <w:pPr>
        <w:jc w:val="both"/>
      </w:pPr>
    </w:p>
    <w:p w:rsidRDefault="004A73FE" w:rsidP="00F01839" w:rsidR="004A73FE">
      <w:pPr>
        <w:jc w:val="both"/>
      </w:pPr>
    </w:p>
    <w:p w:rsidRDefault="001439AD" w:rsidP="00F01839" w:rsidR="00F01839" w:rsidRPr="0083544B">
      <w:pPr>
        <w:jc w:val="both"/>
      </w:pPr>
      <w:r>
        <w:t>DN</w:t>
      </w:r>
      <w:r w:rsidR="00F01839" w:rsidRPr="0083544B">
        <w:t>a: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R</w:t>
      </w:r>
      <w:r w:rsidR="001439AD">
        <w:t>azlučnom vjerovniku, Zagrebačka banka d.d., Zagreb, Paromlinska 1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S</w:t>
      </w:r>
      <w:r w:rsidR="001439AD">
        <w:t xml:space="preserve">tečajnom upravitelju, </w:t>
      </w:r>
      <w:r w:rsidR="00F01839" w:rsidRPr="0083544B">
        <w:t>Nikola Jakir</w:t>
      </w:r>
    </w:p>
    <w:p w:rsidRDefault="001439AD" w:rsidP="001439AD" w:rsidR="001439AD" w:rsidRPr="0083544B">
      <w:pPr>
        <w:numPr>
          <w:ilvl w:val="0"/>
          <w:numId w:val="19"/>
        </w:numPr>
        <w:ind w:hanging="284" w:left="284"/>
        <w:jc w:val="both"/>
      </w:pPr>
      <w:r>
        <w:t xml:space="preserve">RH, </w:t>
      </w:r>
      <w:r w:rsidRPr="0083544B">
        <w:t>Porezna uprava</w:t>
      </w:r>
      <w:r>
        <w:t>, Zagreb, Av. Dubrovnik 32</w:t>
      </w:r>
    </w:p>
    <w:p w:rsidRDefault="001439AD" w:rsidP="00B8603C" w:rsidR="00F01839" w:rsidRPr="0083544B">
      <w:pPr>
        <w:numPr>
          <w:ilvl w:val="0"/>
          <w:numId w:val="19"/>
        </w:numPr>
        <w:ind w:hanging="284" w:left="284"/>
        <w:jc w:val="both"/>
      </w:pPr>
      <w:r>
        <w:t xml:space="preserve">e- </w:t>
      </w:r>
      <w:r w:rsidR="00B8603C" w:rsidRPr="0083544B">
        <w:t>O</w:t>
      </w:r>
      <w:r w:rsidR="00F01839" w:rsidRPr="0083544B">
        <w:t xml:space="preserve">glasna ploča Trgovačkog suda Zagreb </w:t>
      </w:r>
    </w:p>
    <w:p w:rsidRDefault="00F01839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 xml:space="preserve">VTS RH i </w:t>
      </w:r>
      <w:r w:rsidR="00BD5749">
        <w:t>FINA</w:t>
      </w:r>
      <w:r w:rsidRPr="0083544B">
        <w:t xml:space="preserve"> te za sredstva javnog informiranja, dostavit će stečajni upravitelj</w:t>
      </w:r>
    </w:p>
    <w:p w:rsidRDefault="00B75B39" w:rsidP="00B75B39" w:rsidR="00B75B39">
      <w:pPr>
        <w:jc w:val="both"/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7F7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27492">
      <w:t>47.</w:t>
    </w:r>
    <w:r w:rsidR="004A73FE">
      <w:t xml:space="preserve"> </w:t>
    </w:r>
    <w:r w:rsidRPr="00275749">
      <w:t>St-1246/12</w:t>
    </w:r>
    <w:r w:rsidR="00237942">
      <w:t>-</w:t>
    </w:r>
    <w:r w:rsidR="008E6EEE">
      <w:rPr>
        <w:sz w:val="20"/>
        <w:szCs w:val="20"/>
      </w:rPr>
      <w:t>311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B27492">
      <w:t>47.</w:t>
    </w:r>
    <w:r w:rsidR="004A73FE">
      <w:t xml:space="preserve"> </w:t>
    </w:r>
    <w:r w:rsidR="00184739" w:rsidRPr="00275749">
      <w:t>St-1246/12</w:t>
    </w:r>
    <w:r w:rsidR="00237942">
      <w:t>-</w:t>
    </w:r>
    <w:r w:rsidR="008E6EEE">
      <w:rPr>
        <w:sz w:val="20"/>
        <w:szCs w:val="20"/>
      </w:rPr>
      <w:t>311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</w:t>
    </w:r>
    <w:r w:rsidR="009A6499">
      <w:t>, Amruševa 2/II, desno (p.p. 432</w:t>
    </w:r>
    <w:r w:rsidRPr="00953077">
      <w:t>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7"/>
  </w:num>
  <w:num w:numId="4">
    <w:abstractNumId w:val="0"/>
  </w:num>
  <w:num w:numId="5">
    <w:abstractNumId w:val="1"/>
  </w:num>
  <w:num w:numId="6">
    <w:abstractNumId w:val="20"/>
  </w:num>
  <w:num w:numId="7">
    <w:abstractNumId w:val="11"/>
  </w:num>
  <w:num w:numId="8">
    <w:abstractNumId w:val="15"/>
  </w:num>
  <w:num w:numId="9">
    <w:abstractNumId w:val="2"/>
  </w:num>
  <w:num w:numId="10">
    <w:abstractNumId w:val="8"/>
  </w:num>
  <w:num w:numId="11">
    <w:abstractNumId w:val="13"/>
  </w:num>
  <w:num w:numId="12">
    <w:abstractNumId w:val="3"/>
  </w:num>
  <w:num w:numId="13">
    <w:abstractNumId w:val="19"/>
  </w:num>
  <w:num w:numId="14">
    <w:abstractNumId w:val="12"/>
  </w:num>
  <w:num w:numId="15">
    <w:abstractNumId w:val="5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1"/>
  </w:num>
  <w:num w:numId="20">
    <w:abstractNumId w:val="22"/>
  </w:num>
  <w:num w:numId="21">
    <w:abstractNumId w:val="10"/>
  </w:num>
  <w:num w:numId="22">
    <w:abstractNumId w:val="18"/>
  </w:num>
  <w:num w:numId="23">
    <w:abstractNumId w:val="9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A77F7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2AD9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A73FE"/>
    <w:rsid w:val="004B0809"/>
    <w:rsid w:val="004C3630"/>
    <w:rsid w:val="004C74F1"/>
    <w:rsid w:val="004D263D"/>
    <w:rsid w:val="004E068C"/>
    <w:rsid w:val="004E3573"/>
    <w:rsid w:val="004F59FE"/>
    <w:rsid w:val="00541E38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85199"/>
    <w:rsid w:val="00696917"/>
    <w:rsid w:val="006A7C82"/>
    <w:rsid w:val="006C2827"/>
    <w:rsid w:val="006D4DB7"/>
    <w:rsid w:val="007025E0"/>
    <w:rsid w:val="0070522D"/>
    <w:rsid w:val="007162A1"/>
    <w:rsid w:val="0073185A"/>
    <w:rsid w:val="00733925"/>
    <w:rsid w:val="007678A2"/>
    <w:rsid w:val="00784EF5"/>
    <w:rsid w:val="007960BC"/>
    <w:rsid w:val="007A0ABD"/>
    <w:rsid w:val="007B7964"/>
    <w:rsid w:val="007D140D"/>
    <w:rsid w:val="007D25D9"/>
    <w:rsid w:val="00820E1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E6EEE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A6499"/>
    <w:rsid w:val="009B7E9D"/>
    <w:rsid w:val="009C3701"/>
    <w:rsid w:val="009C3B39"/>
    <w:rsid w:val="009E0375"/>
    <w:rsid w:val="009E64C1"/>
    <w:rsid w:val="00A31CB4"/>
    <w:rsid w:val="00A406A1"/>
    <w:rsid w:val="00A5102D"/>
    <w:rsid w:val="00A53CB8"/>
    <w:rsid w:val="00A63AD6"/>
    <w:rsid w:val="00A755CF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B01320"/>
    <w:rsid w:val="00B134BA"/>
    <w:rsid w:val="00B16B64"/>
    <w:rsid w:val="00B16F77"/>
    <w:rsid w:val="00B254AF"/>
    <w:rsid w:val="00B27492"/>
    <w:rsid w:val="00B3642F"/>
    <w:rsid w:val="00B419CB"/>
    <w:rsid w:val="00B50989"/>
    <w:rsid w:val="00B65625"/>
    <w:rsid w:val="00B75B39"/>
    <w:rsid w:val="00B8603C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31D53"/>
    <w:rsid w:val="00C41D74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F01839"/>
    <w:rsid w:val="00F06836"/>
    <w:rsid w:val="00F12DFE"/>
    <w:rsid w:val="00F37E98"/>
    <w:rsid w:val="00F432E0"/>
    <w:rsid w:val="00F57473"/>
    <w:rsid w:val="00F63357"/>
    <w:rsid w:val="00F80116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6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6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6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6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6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6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6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6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17. javna dražba - Zagreb</izvorni_sadrzaj>
    <derivirana_varijabla naziv="DomainObject.Primjedba_1">17. javna dražba - Zagreb</derivirana_varijabla>
  </DomainObject.Primjedba>
  <DomainObject.Oznaka>
    <izvorni_sadrzaj>St-1246/2012-311</izvorni_sadrzaj>
    <derivirana_varijabla naziv="DomainObject.Oznaka_1">St-1246/2012-311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St-1246/2012-311</izvorni_sadrzaj>
    <derivirana_varijabla naziv="DomainObject.PoslovniBrojDokumenta_1">St-1246/2012-311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1179</properties:Words>
  <properties:Characters>6328</properties:Characters>
  <properties:Lines>166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2016-03-23T08:50:00Z</dcterms:created>
  <dc:creator>BISERKA CALIC</dc:creator>
  <cp:lastModifiedBy>Ana Brlek</cp:lastModifiedBy>
  <cp:lastPrinted>2016-03-23T13:32:00Z</cp:lastPrinted>
  <dcterms:modified xmlns:xsi="http://www.w3.org/2001/XMLSchema-instance" xsi:type="dcterms:W3CDTF">2016-03-23T13:32:00Z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St-1246/2012-311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