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4744" w14:paraId="7674744" w:rsidRDefault="00C3083A" w:rsidP="00C3083A" w:rsidR="00C3083A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083A" w:rsidP="00C3083A" w:rsidR="00C3083A">
      <w:pPr>
        <w:spacing w:after="0"/>
      </w:pPr>
      <w:r>
        <w:t xml:space="preserve">         REPUBLIKA HRVATSKA</w:t>
      </w:r>
    </w:p>
    <w:p w:rsidRDefault="00C3083A" w:rsidP="00C3083A" w:rsidR="00C3083A">
      <w:pPr>
        <w:spacing w:after="0"/>
      </w:pPr>
      <w:r>
        <w:t xml:space="preserve"> TRGOVAČKI SUD U VARAŽDINU</w:t>
      </w:r>
    </w:p>
    <w:p w:rsidRDefault="00C3083A" w:rsidP="00C3083A" w:rsidR="00C3083A">
      <w:pPr>
        <w:spacing w:after="0"/>
      </w:pPr>
      <w:r>
        <w:t xml:space="preserve">                   Braće Radića 2</w:t>
      </w:r>
    </w:p>
    <w:p w:rsidRDefault="00C3083A" w:rsidP="00C3083A" w:rsidR="00C3083A">
      <w:pPr>
        <w:spacing w:after="0"/>
        <w:jc w:val="center"/>
      </w:pPr>
    </w:p>
    <w:p w:rsidRDefault="00C3083A" w:rsidP="00C3083A" w:rsidR="00C3083A">
      <w:pPr>
        <w:spacing w:after="0"/>
        <w:jc w:val="center"/>
      </w:pPr>
    </w:p>
    <w:p w:rsidRDefault="00C3083A" w:rsidP="00C3083A" w:rsidR="00C3083A">
      <w:pPr>
        <w:spacing w:after="0"/>
        <w:jc w:val="center"/>
      </w:pPr>
    </w:p>
    <w:p w:rsidRDefault="00C3083A" w:rsidP="00C3083A" w:rsidR="00C3083A">
      <w:pPr>
        <w:spacing w:after="0"/>
        <w:jc w:val="center"/>
      </w:pPr>
    </w:p>
    <w:p w:rsidRDefault="00C3083A" w:rsidP="00C3083A" w:rsidR="00C3083A">
      <w:pPr>
        <w:spacing w:after="0"/>
      </w:pPr>
      <w:r>
        <w:t xml:space="preserve">                                        U  I M E  R E P U B L I K E  H R V A T S K E</w:t>
      </w:r>
    </w:p>
    <w:p w:rsidRDefault="00C3083A" w:rsidP="00C3083A" w:rsidR="00C3083A">
      <w:pPr>
        <w:spacing w:after="0"/>
      </w:pPr>
    </w:p>
    <w:p w:rsidRDefault="00C3083A" w:rsidP="00C3083A" w:rsidR="00C3083A">
      <w:pPr>
        <w:spacing w:after="0"/>
        <w:jc w:val="center"/>
      </w:pPr>
      <w:r>
        <w:t>R J E Š E NJ E</w:t>
      </w:r>
    </w:p>
    <w:p w:rsidRDefault="00C3083A" w:rsidP="00C3083A" w:rsidR="00C3083A">
      <w:pPr>
        <w:spacing w:after="0"/>
      </w:pPr>
    </w:p>
    <w:p w:rsidRDefault="00C3083A" w:rsidP="00C3083A" w:rsidR="00C3083A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LIPEC d.o.o. Koprivnica, Rudolfa Horvata 64, OIB: 26403201596, dana 2. lipnja 2016., </w:t>
      </w:r>
    </w:p>
    <w:p w:rsidRDefault="00C3083A" w:rsidP="00C3083A" w:rsidR="00C3083A">
      <w:pPr>
        <w:spacing w:after="0"/>
        <w:jc w:val="center"/>
      </w:pPr>
    </w:p>
    <w:p w:rsidRDefault="00C3083A" w:rsidP="00C3083A" w:rsidR="00C3083A">
      <w:pPr>
        <w:spacing w:after="0"/>
        <w:jc w:val="center"/>
      </w:pPr>
      <w:r>
        <w:t>r i j e š i o  j e</w:t>
      </w:r>
    </w:p>
    <w:p w:rsidRDefault="00C3083A" w:rsidP="00C3083A" w:rsidR="00C3083A">
      <w:pPr>
        <w:spacing w:after="0"/>
      </w:pPr>
    </w:p>
    <w:p w:rsidRDefault="00C3083A" w:rsidP="00C3083A" w:rsidR="00C3083A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LIPEC d.o.o. Koprivnica, Rudolfa Horvata 64, OIB: 26403201596, s danom 2. lipnja 2016. u 10,00 sati.</w:t>
      </w:r>
    </w:p>
    <w:p w:rsidRDefault="00C3083A" w:rsidP="00C3083A" w:rsidR="00C3083A">
      <w:pPr>
        <w:spacing w:after="0"/>
        <w:ind w:hanging="705" w:left="1413"/>
        <w:jc w:val="both"/>
      </w:pPr>
    </w:p>
    <w:p w:rsidRDefault="00C3083A" w:rsidP="00C3083A" w:rsidR="00C3083A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Davor Ivančić iz Čakovca, I. Pl. Zajca 17, OIB: 21146522885.</w:t>
      </w:r>
    </w:p>
    <w:p w:rsidRDefault="00C3083A" w:rsidP="00C3083A" w:rsidR="00C3083A">
      <w:pPr>
        <w:spacing w:after="0"/>
        <w:ind w:hanging="705" w:left="1413"/>
        <w:jc w:val="both"/>
      </w:pPr>
    </w:p>
    <w:p w:rsidRDefault="00C3083A" w:rsidP="00C3083A" w:rsidR="00C3083A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LIPEC d.o.o. Koprivnica, Rudolfa Horvata 64, OIB: 26403201596.</w:t>
      </w:r>
    </w:p>
    <w:p w:rsidRDefault="00C3083A" w:rsidP="00C3083A" w:rsidR="00C3083A">
      <w:pPr>
        <w:spacing w:after="0"/>
        <w:ind w:hanging="705" w:left="1410"/>
        <w:jc w:val="both"/>
      </w:pPr>
    </w:p>
    <w:p w:rsidRDefault="00C3083A" w:rsidP="00C3083A" w:rsidR="00C3083A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C3083A" w:rsidP="00C3083A" w:rsidR="00C3083A">
      <w:pPr>
        <w:spacing w:after="0"/>
        <w:jc w:val="both"/>
      </w:pPr>
    </w:p>
    <w:p w:rsidRDefault="00C3083A" w:rsidP="00C3083A" w:rsidR="00C3083A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LIPEC d.o.o. Koprivnica, Rudolfa Horvata 64, OIB: 26403201596, bit će brisan iz sudskog registra.</w:t>
      </w:r>
    </w:p>
    <w:p w:rsidRDefault="00C3083A" w:rsidP="00C3083A" w:rsidR="00C3083A">
      <w:pPr>
        <w:spacing w:after="0"/>
        <w:jc w:val="center"/>
      </w:pPr>
    </w:p>
    <w:p w:rsidRDefault="00C3083A" w:rsidP="00C3083A" w:rsidR="00C3083A">
      <w:pPr>
        <w:spacing w:after="0"/>
        <w:jc w:val="center"/>
      </w:pPr>
      <w:r>
        <w:t>Obrazloženje</w:t>
      </w:r>
    </w:p>
    <w:p w:rsidRDefault="00C3083A" w:rsidP="00C3083A" w:rsidR="00C3083A">
      <w:pPr>
        <w:spacing w:after="0"/>
      </w:pPr>
    </w:p>
    <w:p w:rsidRDefault="00C3083A" w:rsidP="00C3083A" w:rsidR="00C3083A">
      <w:pPr>
        <w:spacing w:after="0"/>
        <w:jc w:val="both"/>
      </w:pPr>
      <w:r>
        <w:tab/>
        <w:t xml:space="preserve">Predlagatelj Financijska agencija Regionalni centar Zagreb, Podružnica Varaždin je dana 20. siječnja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C3083A" w:rsidP="00C3083A" w:rsidR="00C3083A">
      <w:pPr>
        <w:spacing w:after="0"/>
      </w:pPr>
    </w:p>
    <w:p w:rsidRDefault="00C3083A" w:rsidP="00C3083A" w:rsidR="00C3083A">
      <w:pPr>
        <w:spacing w:after="0"/>
      </w:pPr>
    </w:p>
    <w:p w:rsidRDefault="00C3083A" w:rsidP="00C3083A" w:rsidR="00C3083A">
      <w:pPr>
        <w:spacing w:after="0"/>
      </w:pPr>
    </w:p>
    <w:p w:rsidRDefault="00C3083A" w:rsidP="00C3083A" w:rsidR="00C3083A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C3083A" w:rsidP="00C3083A" w:rsidR="00C3083A">
      <w:pPr>
        <w:spacing w:after="0"/>
      </w:pPr>
    </w:p>
    <w:p w:rsidRDefault="00C3083A" w:rsidP="00C3083A" w:rsidR="00C3083A">
      <w:pPr>
        <w:spacing w:after="0"/>
        <w:jc w:val="center"/>
      </w:pPr>
      <w:r>
        <w:t>U Varaždinu 2. lipnja 2016.</w:t>
      </w:r>
    </w:p>
    <w:p w:rsidRDefault="00C3083A" w:rsidP="00C3083A" w:rsidR="00C3083A">
      <w:pPr>
        <w:spacing w:after="0"/>
        <w:jc w:val="center"/>
      </w:pPr>
    </w:p>
    <w:p w:rsidRDefault="00C3083A" w:rsidP="00C3083A" w:rsidR="00C3083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C3083A" w:rsidP="00C3083A" w:rsidR="00C3083A">
      <w:pPr>
        <w:spacing w:after="0"/>
      </w:pPr>
    </w:p>
    <w:p w:rsidRDefault="00C3083A" w:rsidP="00C3083A" w:rsidR="00C3083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C3083A" w:rsidP="00C3083A" w:rsidR="00C3083A">
      <w:pPr>
        <w:spacing w:after="0"/>
      </w:pPr>
    </w:p>
    <w:p w:rsidRDefault="00C3083A" w:rsidP="00C3083A" w:rsidR="00C3083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3083A" w:rsidP="00C3083A" w:rsidR="00C3083A">
      <w:pPr>
        <w:spacing w:after="0"/>
        <w:ind w:firstLine="708"/>
      </w:pPr>
      <w:r>
        <w:t>Uputa o pravnom lijeku:</w:t>
      </w:r>
    </w:p>
    <w:p w:rsidRDefault="00C3083A" w:rsidP="00C3083A" w:rsidR="00C3083A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C3083A" w:rsidP="00C3083A" w:rsidR="00C3083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3083A" w:rsidP="00C3083A" w:rsidR="00C3083A">
      <w:pPr>
        <w:spacing w:after="0"/>
      </w:pPr>
    </w:p>
    <w:p w:rsidRDefault="00C3083A" w:rsidP="00C3083A" w:rsidR="00C3083A">
      <w:pPr>
        <w:spacing w:after="0"/>
      </w:pPr>
    </w:p>
    <w:p w:rsidRDefault="00C3083A" w:rsidP="00C3083A" w:rsidR="00C3083A">
      <w:pPr>
        <w:spacing w:after="0"/>
      </w:pPr>
      <w:r>
        <w:t>DNA:</w:t>
      </w:r>
    </w:p>
    <w:p w:rsidRDefault="00C3083A" w:rsidP="00C3083A" w:rsidR="00C3083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C3083A" w:rsidP="00C3083A" w:rsidR="00C3083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C3083A" w:rsidP="00C3083A" w:rsidR="00C3083A">
      <w:pPr>
        <w:numPr>
          <w:ilvl w:val="0"/>
          <w:numId w:val="47"/>
        </w:numPr>
        <w:spacing w:after="0"/>
      </w:pPr>
      <w:r>
        <w:t>Dužnik LIPEC d.o.o. Koprivnica, Rudolfa Horvata 64.</w:t>
      </w:r>
    </w:p>
    <w:p w:rsidRDefault="00C3083A" w:rsidP="00C3083A" w:rsidR="00C3083A">
      <w:pPr>
        <w:numPr>
          <w:ilvl w:val="0"/>
          <w:numId w:val="47"/>
        </w:numPr>
        <w:spacing w:after="0"/>
      </w:pPr>
      <w:r>
        <w:t>Osoba ovlaštena za zastupanje – Ivan Prgomet iz Zagreba, Trpinjska 4.</w:t>
      </w:r>
    </w:p>
    <w:p w:rsidRDefault="00C3083A" w:rsidP="00C3083A" w:rsidR="00C3083A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C3083A" w:rsidP="00C3083A" w:rsidR="00C3083A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C3083A" w:rsidP="00C3083A" w:rsidR="00C3083A">
      <w:pPr>
        <w:numPr>
          <w:ilvl w:val="0"/>
          <w:numId w:val="47"/>
        </w:numPr>
        <w:spacing w:after="0"/>
      </w:pPr>
      <w:r>
        <w:t>Stečajni upravitelj- Davor Ivančić iz Čakovca, I. Pl. Zajca 17.</w:t>
      </w:r>
    </w:p>
    <w:p w:rsidRDefault="00C3083A" w:rsidP="00C3083A" w:rsidR="00C3083A">
      <w:pPr>
        <w:numPr>
          <w:ilvl w:val="0"/>
          <w:numId w:val="47"/>
        </w:numPr>
        <w:spacing w:after="0"/>
      </w:pPr>
      <w:r>
        <w:t>e- Oglasna ploča suda.</w:t>
      </w:r>
    </w:p>
    <w:p w:rsidRDefault="00CB0EA4" w:rsidP="00C3083A" w:rsidR="00CB0EA4">
      <w:pPr>
        <w:pStyle w:val="Naslovdokumenta"/>
        <w:spacing w:after="0"/>
      </w:pPr>
    </w:p>
    <w:p w:rsidRDefault="0071688E" w:rsidP="00C3083A" w:rsidR="0071688E">
      <w:pPr>
        <w:pStyle w:val="Poetniodjeljak"/>
        <w:spacing w:after="0"/>
      </w:pPr>
    </w:p>
    <w:p w:rsidRDefault="00A21F0D" w:rsidP="00C3083A" w:rsidR="00A21F0D">
      <w:pPr>
        <w:pStyle w:val="NormaleSPIS"/>
        <w:spacing w:after="0"/>
        <w:rPr>
          <w:noProof/>
        </w:rPr>
      </w:pPr>
    </w:p>
    <w:p w:rsidRDefault="00DA0242" w:rsidP="00C3083A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083A" w:rsidR="008333A9">
    <w:pPr>
      <w:pStyle w:val="Zaglavlje"/>
    </w:pPr>
    <w:r>
      <w:rPr>
        <w:rStyle w:val="PozadinaSvijetloCrvena"/>
        <w:shd w:fill="auto" w:color="auto" w:val="clear"/>
      </w:rPr>
      <w:t>Poslovni broj. 7 St-98/16-5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83A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49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St-98/2016-5</izvorni_sadrzaj>
    <derivirana_varijabla naziv="DomainObject.Oznaka_1">St-98/2016-5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St-98/2016</izvorni_sadrzaj>
    <derivirana_varijabla naziv="DomainObject.Predmet.OznakaBroj_1">St-98/2016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LIPEC društvo s ograničenom odgovornošću za eksploataciju šljunka, prijevoz, trgovinu i usluge</izvorni_sadrzaj>
    <derivirana_varijabla naziv="DomainObject.Predmet.ProtustrankaFormated_1">  LIPEC društvo s ograničenom odgovornošću za eksploataciju šljunka, prijevoz, trgovinu i usluge</derivirana_varijabla>
  </DomainObject.Predmet.ProtustrankaFormated>
  <DomainObject.Predmet.ProtustrankaFormatedOIB>
    <izvorni_sadrzaj>  LIPEC društvo s ograničenom odgovornošću za eksploataciju šljunka, prijevoz, trgovinu i usluge, OIB 26403201596</izvorni_sadrzaj>
    <derivirana_varijabla naziv="DomainObject.Predmet.ProtustrankaFormatedOIB_1">  LIPEC društvo s ograničenom odgovornošću za eksploataciju šljunka, prijevoz, trgovinu i usluge, OIB 26403201596</derivirana_varijabla>
  </DomainObject.Predmet.ProtustrankaFormatedOIB>
  <DomainObject.Predmet.ProtustrankaFormatedWithAdress>
    <izvorni_sadrzaj> LIPEC društvo s ograničenom odgovornošću za eksploataciju šljunka, prijevoz, trgovinu i usluge, Rudolfa Horvata 64, 48000 Koprivnica</izvorni_sadrzaj>
    <derivirana_varijabla naziv="DomainObject.Predmet.ProtustrankaFormatedWithAdress_1"> LIPEC društvo s ograničenom odgovornošću za eksploataciju šljunka, prijevoz, trgovinu i usluge, Rudolfa Horvata 64, 48000 Koprivnica</derivirana_varijabla>
  </DomainObject.Predmet.ProtustrankaFormatedWithAdress>
  <DomainObject.Predmet.ProtustrankaFormatedWithAdressOIB>
    <izvorni_sadrzaj> LIPEC društvo s ograničenom odgovornošću za eksploataciju šljunka, prijevoz, trgovinu i usluge, OIB 26403201596, Rudolfa Horvata 64, 48000 Koprivnica</izvorni_sadrzaj>
    <derivirana_varijabla naziv="DomainObject.Predmet.ProtustrankaFormatedWithAdressOIB_1"> LIPEC društvo s ograničenom odgovornošću za eksploataciju šljunka, prijevoz, trgovinu i usluge, OIB 26403201596, Rudolfa Horvata 64, 48000 Koprivnica</derivirana_varijabla>
  </DomainObject.Predmet.ProtustrankaFormatedWithAdressOIB>
  <DomainObject.Predmet.ProtustrankaWithAdress>
    <izvorni_sadrzaj>LIPEC društvo s ograničenom odgovornošću za eksploataciju šljunka, prijevoz, trgovinu i usluge Rudolfa Horvata 64, 48000 Koprivnica</izvorni_sadrzaj>
    <derivirana_varijabla naziv="DomainObject.Predmet.ProtustrankaWithAdress_1">LIPEC društvo s ograničenom odgovornošću za eksploataciju šljunka, prijevoz, trgovinu i usluge Rudolfa Horvata 64, 48000 Koprivnica</derivirana_varijabla>
  </DomainObject.Predmet.ProtustrankaWithAdress>
  <DomainObject.Predmet.ProtustrankaWithAdressOIB>
    <izvorni_sadrzaj>LIPEC društvo s ograničenom odgovornošću za eksploataciju šljunka, prijevoz, trgovinu i usluge, OIB 26403201596, Rudolfa Horvata 64, 48000 Koprivnica</izvorni_sadrzaj>
    <derivirana_varijabla naziv="DomainObject.Predmet.ProtustrankaWithAdressOIB_1">LIPEC društvo s ograničenom odgovornošću za eksploataciju šljunka, prijevoz, trgovinu i usluge, OIB 26403201596, Rudolfa Horvata 64, 48000 Koprivnica</derivirana_varijabla>
  </DomainObject.Predmet.ProtustrankaWithAdressOIB>
  <DomainObject.Predmet.ProtustrankaNazivFormated>
    <izvorni_sadrzaj>LIPEC društvo s ograničenom odgovornošću za eksploataciju šljunka, prijevoz, trgovinu i usluge</izvorni_sadrzaj>
    <derivirana_varijabla naziv="DomainObject.Predmet.ProtustrankaNazivFormated_1">LIPEC društvo s ograničenom odgovornošću za eksploataciju šljunka, prijevoz, trgovinu i usluge</derivirana_varijabla>
  </DomainObject.Predmet.ProtustrankaNazivFormated>
  <DomainObject.Predmet.ProtustrankaNazivFormatedOIB>
    <izvorni_sadrzaj>LIPEC društvo s ograničenom odgovornošću za eksploataciju šljunka, prijevoz, trgovinu i usluge, OIB 26403201596</izvorni_sadrzaj>
    <derivirana_varijabla naziv="DomainObject.Predmet.ProtustrankaNazivFormatedOIB_1">LIPEC društvo s ograničenom odgovornošću za eksploataciju šljunka, prijevoz, trgovinu i usluge, OIB 26403201596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53576.27</izvorni_sadrzaj>
    <derivirana_varijabla naziv="DomainObject.Predmet.TrenutnaVrijednost_1">53576.27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LIPEC društvo s ograničenom odgovornošću za eksploataciju šljunka, prijevoz, trgovinu i usluge</item>
    </izvorni_sadrzaj>
    <derivirana_varijabla naziv="DomainObject.Predmet.ProtuStrankaListFormated_1">
      <item>LIPEC društvo s ograničenom odgovornošću za eksploataciju šljunka, prijevoz, trgovinu i usluge</item>
    </derivirana_varijabla>
  </DomainObject.Predmet.ProtuStrankaListFormated>
  <DomainObject.Predmet.ProtuStrankaListFormatedOIB>
    <izvorni_sadrzaj>
      <item>LIPEC društvo s ograničenom odgovornošću za eksploataciju šljunka, prijevoz, trgovinu i usluge, OIB 26403201596</item>
    </izvorni_sadrzaj>
    <derivirana_varijabla naziv="DomainObject.Predmet.ProtuStrankaListFormatedOIB_1">
      <item>LIPEC društvo s ograničenom odgovornošću za eksploataciju šljunka, prijevoz, trgovinu i usluge, OIB 26403201596</item>
    </derivirana_varijabla>
  </DomainObject.Predmet.ProtuStrankaListFormatedOIB>
  <DomainObject.Predmet.ProtuStrankaListFormatedWithAdress>
    <izvorni_sadrzaj>
      <item>LIPEC društvo s ograničenom odgovornošću za eksploataciju šljunka, prijevoz, trgovinu i usluge, Rudolfa Horvata 64, 48000 Koprivnica</item>
    </izvorni_sadrzaj>
    <derivirana_varijabla naziv="DomainObject.Predmet.ProtuStrankaListFormatedWithAdress_1">
      <item>LIPEC društvo s ograničenom odgovornošću za eksploataciju šljunka, prijevoz, trgovinu i usluge, Rudolfa Horvata 64, 48000 Koprivnica</item>
    </derivirana_varijabla>
  </DomainObject.Predmet.ProtuStrankaListFormatedWithAdress>
  <DomainObject.Predmet.ProtuStrankaListFormatedWithAdressOIB>
    <izvorni_sadrzaj>
      <item>LIPEC društvo s ograničenom odgovornošću za eksploataciju šljunka, prijevoz, trgovinu i usluge, OIB 26403201596, Rudolfa Horvata 64, 48000 Koprivnica</item>
    </izvorni_sadrzaj>
    <derivirana_varijabla naziv="DomainObject.Predmet.ProtuStrankaListFormatedWithAdressOIB_1">
      <item>LIPEC društvo s ograničenom odgovornošću za eksploataciju šljunka, prijevoz, trgovinu i usluge, OIB 26403201596, Rudolfa Horvata 64, 48000 Koprivnica</item>
    </derivirana_varijabla>
  </DomainObject.Predmet.ProtuStrankaListFormatedWithAdressOIB>
  <DomainObject.Predmet.ProtuStrankaListNazivFormated>
    <izvorni_sadrzaj>
      <item>LIPEC društvo s ograničenom odgovornošću za eksploataciju šljunka, prijevoz, trgovinu i usluge</item>
    </izvorni_sadrzaj>
    <derivirana_varijabla naziv="DomainObject.Predmet.ProtuStrankaListNazivFormated_1">
      <item>LIPEC društvo s ograničenom odgovornošću za eksploataciju šljunka, prijevoz, trgovinu i usluge</item>
    </derivirana_varijabla>
  </DomainObject.Predmet.ProtuStrankaListNazivFormated>
  <DomainObject.Predmet.ProtuStrankaListNazivFormatedOIB>
    <izvorni_sadrzaj>
      <item>LIPEC društvo s ograničenom odgovornošću za eksploataciju šljunka, prijevoz, trgovinu i usluge, OIB 26403201596</item>
    </izvorni_sadrzaj>
    <derivirana_varijabla naziv="DomainObject.Predmet.ProtuStrankaListNazivFormatedOIB_1">
      <item>LIPEC društvo s ograničenom odgovornošću za eksploataciju šljunka, prijevoz, trgovinu i usluge, OIB 26403201596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St-98/2016-5</izvorni_sadrzaj>
    <derivirana_varijabla naziv="DomainObject.PoslovniBrojDokumenta_1">St-98/2016-5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LIPEC društvo s ograničenom odgovornošću za eksploataciju šljunka, prijevoz, trgovinu i usluge</izvorni_sadrzaj>
    <derivirana_varijabla naziv="DomainObject.Predmet.ProtustrankaIDrugi_1">LIPEC društvo s ograničenom odgovornošću za eksploataciju šljunka,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LIPEC društvo s ograničenom odgovornošću za eksploataciju šljunka, prijevoz, trgovinu i usluge, OIB 26403201596, Rudolfa Horvata 64, 48000 Koprivnica</izvorni_sadrzaj>
    <derivirana_varijabla naziv="DomainObject.Predmet.ProtustrankaIDrugiAdressOIB_1">LIPEC društvo s ograničenom odgovornošću za eksploataciju šljunka, prijevoz, trgovinu i usluge, OIB 26403201596, Rudolfa Horvata 64,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LIPEC društvo s ograničenom odgovornošću za eksploataciju šljunka, prijevoz, trgovinu i usluge</item>
      <item>E-oglasna ploča</item>
      <item>Sudski registar, Trgovački sud u Varaždinu</item>
    </izvorni_sadrzaj>
    <derivirana_varijabla naziv="DomainObject.Predmet.SudioniciListNaziv_1">
      <item>Financijska agencija</item>
      <item>LIPEC društvo s ograničenom odgovornošću za eksploataciju šljunka, prijevoz,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LIPEC društvo s ograničenom odgovornošću za eksploataciju šljunka, prijevoz, trgovinu i usluge, OIB 26403201596, Rudolfa Horvata 64,48000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LIPEC društvo s ograničenom odgovornošću za eksploataciju šljunka, prijevoz, trgovinu i usluge, OIB 26403201596, Rudolfa Horvata 64,48000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71D88A-9ED7-4348-B59F-8FFA6A1510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2747</properties:Characters>
  <properties:Lines>84</properties:Lines>
  <properties:Paragraphs>30</properties:Paragraphs>
  <properties:TotalTime>39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2016-06-02T08:40:00Z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