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8710" w14:paraId="89b8710" w:rsidRDefault="00966991" w:rsidP="00966991" w:rsidR="0096699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991" w:rsidP="00966991" w:rsidR="0096699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66991" w:rsidP="00966991" w:rsidR="009669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66991" w:rsidP="00966991" w:rsidR="009669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66991" w:rsidP="00966991" w:rsidR="0096699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66991" w:rsidP="00966991" w:rsidR="0096699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66991" w:rsidP="00966991" w:rsidR="00966991" w:rsidRPr="005D578C">
      <w:pPr>
        <w:jc w:val="center"/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66991" w:rsidP="00966991" w:rsidR="00966991" w:rsidRPr="005D578C">
      <w:pPr>
        <w:rPr>
          <w:rFonts w:cs="Times New Roman" w:eastAsia="Times New Roman"/>
          <w:szCs w:val="24"/>
        </w:rPr>
      </w:pPr>
    </w:p>
    <w:p w:rsidRDefault="00966991" w:rsidP="00966991" w:rsidR="0096699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194974">
        <w:rPr>
          <w:rFonts w:cs="Times New Roman" w:eastAsia="Times New Roman"/>
          <w:szCs w:val="24"/>
        </w:rPr>
        <w:t xml:space="preserve"> </w:t>
      </w:r>
      <w:r w:rsidR="00194974" w:rsidRPr="00194974">
        <w:rPr>
          <w:iCs/>
        </w:rPr>
        <w:t>na temelju prijedloga sudske savjetnice Mihaele Kaligari,</w:t>
      </w:r>
      <w:r w:rsidRPr="00194974">
        <w:t xml:space="preserve"> </w:t>
      </w:r>
      <w:r w:rsidRPr="00194974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VETERINARSKA AMBULANTA – USLUGE d. o. o. Poreč, Mate Vlašića 45, OIB </w:t>
      </w:r>
      <w:r w:rsidRPr="00966991">
        <w:rPr>
          <w:rFonts w:cs="Times New Roman" w:eastAsia="Times New Roman"/>
          <w:szCs w:val="24"/>
        </w:rPr>
        <w:t>92134625145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6991">
        <w:rPr>
          <w:rFonts w:cs="Times New Roman" w:eastAsia="Times New Roman"/>
          <w:szCs w:val="24"/>
        </w:rPr>
        <w:t>040188670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94974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19497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966991" w:rsidP="00966991" w:rsidR="00966991" w:rsidRPr="005D578C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66991" w:rsidP="00966991" w:rsidR="00966991" w:rsidRPr="005D578C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VETERINARSKA AMBULANTA – USLUGE d. o. o. Poreč, Mate Vlašića 45, OIB </w:t>
      </w:r>
      <w:r w:rsidRPr="00966991">
        <w:rPr>
          <w:rFonts w:cs="Times New Roman" w:eastAsia="Times New Roman"/>
          <w:szCs w:val="24"/>
        </w:rPr>
        <w:t>92134625145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6991">
        <w:rPr>
          <w:rFonts w:cs="Times New Roman" w:eastAsia="Times New Roman"/>
          <w:szCs w:val="24"/>
        </w:rPr>
        <w:t>040188670</w:t>
      </w:r>
      <w:r w:rsidR="00194974">
        <w:rPr>
          <w:rFonts w:cs="Times New Roman" w:eastAsia="Times New Roman"/>
          <w:szCs w:val="24"/>
        </w:rPr>
        <w:t>.</w:t>
      </w:r>
    </w:p>
    <w:p w:rsidRDefault="00966991" w:rsidP="00966991" w:rsidR="00966991" w:rsidRPr="005D578C">
      <w:pPr>
        <w:rPr>
          <w:rFonts w:cs="Times New Roman" w:eastAsia="Times New Roman"/>
          <w:szCs w:val="24"/>
        </w:rPr>
      </w:pPr>
    </w:p>
    <w:p w:rsidRDefault="00966991" w:rsidP="00966991" w:rsidR="0096699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966991" w:rsidP="00966991" w:rsidR="00966991">
      <w:pPr>
        <w:rPr>
          <w:rFonts w:cs="Times New Roman" w:eastAsia="Times New Roman"/>
          <w:szCs w:val="20"/>
        </w:rPr>
      </w:pPr>
    </w:p>
    <w:p w:rsidRDefault="00966991" w:rsidP="00966991" w:rsidR="009669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VETERINARSKA AMBULANTA – USLUGE d. o. o. Poreč, Mate Vlašića 45, OIB </w:t>
      </w:r>
      <w:r w:rsidRPr="00966991">
        <w:rPr>
          <w:rFonts w:cs="Times New Roman" w:eastAsia="Times New Roman"/>
          <w:szCs w:val="24"/>
        </w:rPr>
        <w:t>92134625145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6991">
        <w:rPr>
          <w:rFonts w:cs="Times New Roman" w:eastAsia="Times New Roman"/>
          <w:szCs w:val="24"/>
        </w:rPr>
        <w:t>040188670</w:t>
      </w:r>
      <w:r>
        <w:rPr>
          <w:rFonts w:cs="Times New Roman" w:eastAsia="Times New Roman"/>
          <w:szCs w:val="24"/>
        </w:rPr>
        <w:t>.</w:t>
      </w:r>
    </w:p>
    <w:p w:rsidRDefault="00966991" w:rsidP="00966991" w:rsidR="00966991">
      <w:pPr>
        <w:ind w:firstLine="709"/>
        <w:rPr>
          <w:rFonts w:cs="Times New Roman" w:eastAsia="Times New Roman"/>
          <w:szCs w:val="24"/>
        </w:rPr>
      </w:pPr>
    </w:p>
    <w:p w:rsidRDefault="00966991" w:rsidP="00966991" w:rsidR="009669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VETERINARSKA AMBULANTA – USLUGE d. o. o. Poreč, Mate Vlašića 45, OIB </w:t>
      </w:r>
      <w:r w:rsidRPr="00966991">
        <w:rPr>
          <w:rFonts w:cs="Times New Roman" w:eastAsia="Times New Roman"/>
          <w:szCs w:val="24"/>
        </w:rPr>
        <w:t>92134625145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66991">
        <w:rPr>
          <w:rFonts w:cs="Times New Roman" w:eastAsia="Times New Roman"/>
          <w:szCs w:val="24"/>
        </w:rPr>
        <w:t>040188670</w:t>
      </w:r>
      <w:r>
        <w:rPr>
          <w:rFonts w:cs="Times New Roman" w:eastAsia="Times New Roman"/>
          <w:szCs w:val="24"/>
        </w:rPr>
        <w:t>.</w:t>
      </w:r>
    </w:p>
    <w:p w:rsidRDefault="00966991" w:rsidP="00966991" w:rsidR="00966991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66991" w:rsidP="00966991" w:rsidR="00966991">
      <w:pPr>
        <w:ind w:firstLine="708"/>
        <w:rPr>
          <w:rFonts w:cs="Times New Roman" w:eastAsia="Times New Roman"/>
          <w:szCs w:val="24"/>
        </w:rPr>
      </w:pPr>
    </w:p>
    <w:p w:rsidRDefault="00966991" w:rsidP="00966991" w:rsidR="009669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VETERINARSKA AMBULANTA – USLUGE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66991" w:rsidP="00966991" w:rsidR="0096699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66991" w:rsidP="00966991" w:rsidR="00966991" w:rsidRPr="005D578C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94974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</w:t>
      </w:r>
      <w:r w:rsidR="0019497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66991" w:rsidP="00966991" w:rsidR="00966991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66991" w:rsidP="00966991" w:rsidR="0096699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966991" w:rsidP="00966991" w:rsidR="00966991">
      <w:pPr>
        <w:jc w:val="left"/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jc w:val="left"/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94974" w:rsidP="00194974" w:rsidR="00194974" w:rsidRPr="00194974">
      <w:pPr>
        <w:ind w:firstLine="708"/>
        <w:rPr>
          <w:iCs/>
        </w:rPr>
      </w:pPr>
      <w:r w:rsidRPr="00194974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194974" w:rsidP="00194974" w:rsidR="00194974" w:rsidRPr="00194974">
      <w:pPr>
        <w:rPr>
          <w:iCs/>
        </w:rPr>
      </w:pPr>
      <w:r w:rsidRPr="00194974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966991" w:rsidP="00966991" w:rsidR="00966991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rPr>
          <w:rFonts w:cs="Times New Roman" w:eastAsia="Times New Roman"/>
          <w:szCs w:val="24"/>
        </w:rPr>
      </w:pPr>
    </w:p>
    <w:p w:rsidRDefault="00966991" w:rsidP="00966991" w:rsidR="009669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66991" w:rsidP="00966991" w:rsidR="00966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66991" w:rsidP="00966991" w:rsidR="00966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VETERINARSKA AMBULANTA – USLUGE d. o. o. Poreč, Mate Vlašića 45,</w:t>
      </w:r>
    </w:p>
    <w:p w:rsidRDefault="00966991" w:rsidP="00966991" w:rsidR="00966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Branka Zorijan Đukić, Rovinj, P. Coppe 9, </w:t>
      </w:r>
    </w:p>
    <w:p w:rsidRDefault="00966991" w:rsidP="00966991" w:rsidR="0096699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966991" w:rsidP="00966991" w:rsidR="00966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66991" w:rsidP="00966991" w:rsidR="0096699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966991" w:rsidP="00966991" w:rsidR="0096699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66991" w:rsidP="00966991" w:rsidR="00966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66991" w:rsidP="00966991" w:rsidR="009669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66991" w:rsidP="00966991" w:rsidR="00966991"/>
    <w:p w:rsidRDefault="00966991" w:rsidP="00966991" w:rsidR="00966991"/>
    <w:p w:rsidRDefault="00966991" w:rsidP="00966991" w:rsidR="00966991"/>
    <w:p w:rsidRDefault="00966991" w:rsidP="00966991" w:rsidR="00966991"/>
    <w:p w:rsidRDefault="00966991" w:rsidP="00966991" w:rsidR="00966991"/>
    <w:p w:rsidRDefault="00966991" w:rsidP="00966991" w:rsidR="00966991"/>
    <w:p w:rsidRDefault="00966991" w:rsidP="00966991" w:rsidR="00966991"/>
    <w:p w:rsidRDefault="00966991" w:rsidP="00966991" w:rsidR="00966991"/>
    <w:p w:rsidRDefault="00966991" w:rsidP="00966991" w:rsidR="00966991"/>
    <w:p w:rsidRDefault="000844ED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991" w:rsidP="00966991" w:rsidR="00966991">
      <w:r>
        <w:separator/>
      </w:r>
    </w:p>
  </w:endnote>
  <w:endnote w:id="0" w:type="continuationSeparator">
    <w:p w:rsidRDefault="00966991" w:rsidP="00966991" w:rsidR="00966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991" w:rsidP="00966991" w:rsidR="00966991">
      <w:r>
        <w:separator/>
      </w:r>
    </w:p>
  </w:footnote>
  <w:footnote w:id="0" w:type="continuationSeparator">
    <w:p w:rsidRDefault="00966991" w:rsidP="00966991" w:rsidR="00966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99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844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99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St-1307/2015-5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442"/>
    <w:rsid w:val="000844ED"/>
    <w:rsid w:val="00194974"/>
    <w:rsid w:val="0075528E"/>
    <w:rsid w:val="0079403F"/>
    <w:rsid w:val="008F2442"/>
    <w:rsid w:val="0096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99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69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6699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99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69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699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4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44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44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44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99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69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6699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99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69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699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4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44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44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44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50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St-1307/2015</izvorni_sadrzaj>
    <derivirana_varijabla naziv="DomainObject.Predmet.OznakaBroj_1">St-1307/2015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- USLUGE d.o.o. POREČ</izvorni_sadrzaj>
    <derivirana_varijabla naziv="DomainObject.Predmet.ProtustrankaFormated_1">  VETERINARSKA AMBULANTA - USLUGE d.o.o. POREČ</derivirana_varijabla>
  </DomainObject.Predmet.ProtustrankaFormated>
  <DomainObject.Predmet.ProtustrankaFormatedOIB>
    <izvorni_sadrzaj>  VETERINARSKA AMBULANTA - USLUGE d.o.o. POREČ, OIB 92134625145</izvorni_sadrzaj>
    <derivirana_varijabla naziv="DomainObject.Predmet.ProtustrankaFormatedOIB_1">  VETERINARSKA AMBULANTA - USLUGE d.o.o. POREČ, OIB 92134625145</derivirana_varijabla>
  </DomainObject.Predmet.ProtustrankaFormatedOIB>
  <DomainObject.Predmet.ProtustrankaFormatedWithAdress>
    <izvorni_sadrzaj> VETERINARSKA AMBULANTA - USLUGE d.o.o. POREČ, Mate Vlašića 45, 52440 Poreč</izvorni_sadrzaj>
    <derivirana_varijabla naziv="DomainObject.Predmet.ProtustrankaFormatedWithAdress_1"> VETERINARSKA AMBULANTA - USLUGE d.o.o. POREČ, Mate Vlašića 45, 52440 Poreč</derivirana_varijabla>
  </DomainObject.Predmet.ProtustrankaFormatedWithAdress>
  <DomainObject.Predmet.ProtustrankaFormatedWithAdressOIB>
    <izvorni_sadrzaj> VETERINARSKA AMBULANTA - USLUGE d.o.o. POREČ, OIB 92134625145, Mate Vlašića 45, 52440 Poreč</izvorni_sadrzaj>
    <derivirana_varijabla naziv="DomainObject.Predmet.ProtustrankaFormatedWithAdressOIB_1"> VETERINARSKA AMBULANTA - USLUGE d.o.o. POREČ, OIB 92134625145, Mate Vlašića 45, 52440 Poreč</derivirana_varijabla>
  </DomainObject.Predmet.ProtustrankaFormatedWithAdressOIB>
  <DomainObject.Predmet.ProtustrankaWithAdress>
    <izvorni_sadrzaj>VETERINARSKA AMBULANTA - USLUGE d.o.o. POREČ Mate Vlašića 45, 52440 Poreč</izvorni_sadrzaj>
    <derivirana_varijabla naziv="DomainObject.Predmet.ProtustrankaWithAdress_1">VETERINARSKA AMBULANTA - USLUGE d.o.o. POREČ Mate Vlašića 45, 52440 Poreč</derivirana_varijabla>
  </DomainObject.Predmet.ProtustrankaWithAdress>
  <DomainObject.Predmet.ProtustrankaWithAdressOIB>
    <izvorni_sadrzaj>VETERINARSKA AMBULANTA - USLUGE d.o.o. POREČ, OIB 92134625145, Mate Vlašića 45, 52440 Poreč</izvorni_sadrzaj>
    <derivirana_varijabla naziv="DomainObject.Predmet.ProtustrankaWithAdressOIB_1">VETERINARSKA AMBULANTA - USLUGE d.o.o. POREČ, OIB 92134625145, Mate Vlašića 45, 52440 Poreč</derivirana_varijabla>
  </DomainObject.Predmet.ProtustrankaWithAdressOIB>
  <DomainObject.Predmet.ProtustrankaNazivFormated>
    <izvorni_sadrzaj>VETERINARSKA AMBULANTA - USLUGE d.o.o. POREČ</izvorni_sadrzaj>
    <derivirana_varijabla naziv="DomainObject.Predmet.ProtustrankaNazivFormated_1">VETERINARSKA AMBULANTA - USLUGE d.o.o. POREČ</derivirana_varijabla>
  </DomainObject.Predmet.ProtustrankaNazivFormated>
  <DomainObject.Predmet.ProtustrankaNazivFormatedOIB>
    <izvorni_sadrzaj>VETERINARSKA AMBULANTA - USLUGE d.o.o. POREČ, OIB 92134625145</izvorni_sadrzaj>
    <derivirana_varijabla naziv="DomainObject.Predmet.ProtustrankaNazivFormatedOIB_1">VETERINARSKA AMBULANTA - USLUGE d.o.o. POREČ, OIB 92134625145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7228.15</izvorni_sadrzaj>
    <derivirana_varijabla naziv="DomainObject.Predmet.TrenutnaVrijednost_1">7228.15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- USLUGE d.o.o. POREČ</item>
    </izvorni_sadrzaj>
    <derivirana_varijabla naziv="DomainObject.Predmet.ProtuStrankaListFormated_1">
      <item>VETERINARSKA AMBULANTA - USLUGE d.o.o. POREČ</item>
    </derivirana_varijabla>
  </DomainObject.Predmet.ProtuStrankaListFormated>
  <DomainObject.Predmet.ProtuStrankaListFormatedOIB>
    <izvorni_sadrzaj>
      <item>VETERINARSKA AMBULANTA - USLUGE d.o.o. POREČ, OIB 92134625145</item>
    </izvorni_sadrzaj>
    <derivirana_varijabla naziv="DomainObject.Predmet.ProtuStrankaListFormatedOIB_1">
      <item>VETERINARSKA AMBULANTA - USLUGE d.o.o. POREČ, OIB 92134625145</item>
    </derivirana_varijabla>
  </DomainObject.Predmet.ProtuStrankaListFormatedOIB>
  <DomainObject.Predmet.ProtuStrankaListFormatedWithAdress>
    <izvorni_sadrzaj>
      <item>VETERINARSKA AMBULANTA - USLUGE d.o.o. POREČ, Mate Vlašića 45, 52440 Poreč</item>
    </izvorni_sadrzaj>
    <derivirana_varijabla naziv="DomainObject.Predmet.ProtuStrankaListFormatedWithAdress_1">
      <item>VETERINARSKA AMBULANTA - USLUGE d.o.o. POREČ, Mate Vlašića 45, 52440 Poreč</item>
    </derivirana_varijabla>
  </DomainObject.Predmet.ProtuStrankaListFormatedWithAdress>
  <DomainObject.Predmet.ProtuStrankaListFormatedWithAdressOIB>
    <izvorni_sadrzaj>
      <item>VETERINARSKA AMBULANTA - USLUGE d.o.o. POREČ, OIB 92134625145, Mate Vlašića 45, 52440 Poreč</item>
    </izvorni_sadrzaj>
    <derivirana_varijabla naziv="DomainObject.Predmet.ProtuStrankaListFormatedWithAdressOIB_1">
      <item>VETERINARSKA AMBULANTA - USLUGE d.o.o. POREČ, OIB 92134625145, Mate Vlašića 45, 52440 Poreč</item>
    </derivirana_varijabla>
  </DomainObject.Predmet.ProtuStrankaListFormatedWithAdressOIB>
  <DomainObject.Predmet.ProtuStrankaListNazivFormated>
    <izvorni_sadrzaj>
      <item>VETERINARSKA AMBULANTA - USLUGE d.o.o. POREČ</item>
    </izvorni_sadrzaj>
    <derivirana_varijabla naziv="DomainObject.Predmet.ProtuStrankaListNazivFormated_1">
      <item>VETERINARSKA AMBULANTA - USLUGE d.o.o. POREČ</item>
    </derivirana_varijabla>
  </DomainObject.Predmet.ProtuStrankaListNazivFormated>
  <DomainObject.Predmet.ProtuStrankaListNazivFormatedOIB>
    <izvorni_sadrzaj>
      <item>VETERINARSKA AMBULANTA - USLUGE d.o.o. POREČ, OIB 92134625145</item>
    </izvorni_sadrzaj>
    <derivirana_varijabla naziv="DomainObject.Predmet.ProtuStrankaListNazivFormatedOIB_1">
      <item>VETERINARSKA AMBULANTA - USLUGE d.o.o. POREČ, OIB 92134625145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- USLUGE d.o.o. POREČ</izvorni_sadrzaj>
    <derivirana_varijabla naziv="DomainObject.Predmet.ProtustrankaIDrugi_1">VETERINARSKA AMBULANTA - USLUGE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VETERINARSKA AMBULANTA - USLUGE d.o.o. POREČ, OIB 92134625145, Mate Vlašića 45, 52440 Poreč</izvorni_sadrzaj>
    <derivirana_varijabla naziv="DomainObject.Predmet.ProtustrankaIDrugiAdressOIB_1">VETERINARSKA AMBULANTA - USLUGE d.o.o. POREČ, OIB 92134625145, Mate Vlašića 45,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- USLUGE d.o.o. POREČ</item>
    </izvorni_sadrzaj>
    <derivirana_varijabla naziv="DomainObject.Predmet.SudioniciListNaziv_1">
      <item>FINANCIJSKA AGENCIJA, RC RIJEKA, PODRUŽNICA PULA, PULA</item>
      <item>VETERINARSKA AMBULANTA - USLUGE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VETERINARSKA AMBULANTA - USLUGE d.o.o. POREČ, OIB 92134625145, Mate Vlašića 45,52440 Poreč</item>
    </izvorni_sadrzaj>
    <derivirana_varijabla naziv="DomainObject.Predmet.SudioniciListAdressOIB_1">
      <item>FINANCIJSKA AGENCIJA, RC RIJEKA, PODRUŽNICA PULA, PULA, OIB 85821130368, Ulica grada Vukovara 70,10000 Zagreb</item>
      <item>VETERINARSKA AMBULANTA - USLUGE d.o.o. POREČ, OIB 92134625145, Mate Vlašića 45,52440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92134625145</item>
    </izvorni_sadrzaj>
    <derivirana_varijabla naziv="DomainObject.Predmet.SudioniciListNazivOIB_1">
      <item>, OIB 85821130368</item>
      <item>, OIB 92134625145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3175</properties:Characters>
  <properties:Lines>89</properties:Lines>
  <properties:Paragraphs>30</properties:Paragraphs>
  <properties:TotalTime>9</properties:TotalTime>
  <properties:ScaleCrop>false</properties:ScaleCrop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2016-03-23T12:09:00Z</dcterms:created>
  <dc:creator>Mihaela Kaligari</dc:creator>
  <dc:description/>
  <cp:keywords/>
  <cp:lastModifiedBy>Lorena Paris Aničić</cp:lastModifiedBy>
  <dcterms:modified xmlns:xsi="http://www.w3.org/2001/XMLSchema-instance" xsi:type="dcterms:W3CDTF">2016-04-13T07:43:00Z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