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196f6" w14:paraId="bc196f6" w:rsidRDefault="00FF6091" w:rsidP="00385531" w:rsidR="00ED1E23">
      <w:pPr>
        <w:jc w:val="right"/>
        <w15:collapsed w:val="false"/>
        <w:rPr>
          <w:rFonts w:cs="Arial" w:hAnsi="Arial" w:ascii="Arial"/>
          <w:b/>
          <w:sz w:val="20"/>
          <w:szCs w:val="20"/>
        </w:rPr>
      </w:pPr>
      <w:bookmarkStart w:name="_GoBack" w:id="0"/>
      <w:bookmarkEnd w:id="0"/>
      <w:r>
        <w:t xml:space="preserve">Poslovni broj: </w:t>
      </w:r>
      <w:r w:rsidR="00385531" w:rsidRPr="002F799A">
        <w:t>1 St-</w:t>
      </w:r>
      <w:r w:rsidR="00424B4D">
        <w:t>2</w:t>
      </w:r>
      <w:r w:rsidR="005E09A7">
        <w:t>/</w:t>
      </w:r>
      <w:r w:rsidR="00826238">
        <w:t>20</w:t>
      </w:r>
      <w:r w:rsidR="005E09A7">
        <w:t>1</w:t>
      </w:r>
      <w:r w:rsidR="00424B4D">
        <w:t>8</w:t>
      </w:r>
      <w:r w:rsidR="00385531">
        <w:t>-</w:t>
      </w:r>
      <w:r w:rsidR="00424B4D">
        <w:t>9</w:t>
      </w:r>
    </w:p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/>
    <w:p w:rsidRDefault="00FF6091" w:rsidP="00FF6091" w:rsidR="00FF6091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FF6091" w:rsidP="00FF6091" w:rsidR="00FF6091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FF6091" w:rsidP="00FF6091" w:rsidR="00FF609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FF6091" w:rsidP="00FF6091" w:rsidR="00FF609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ED1E23" w:rsidP="002F799A" w:rsidR="00ED1E23">
      <w:pPr>
        <w:jc w:val="center"/>
      </w:pPr>
    </w:p>
    <w:p w:rsidRDefault="004F62DD" w:rsidP="002F799A" w:rsidR="004F62DD">
      <w:pPr>
        <w:jc w:val="center"/>
      </w:pPr>
    </w:p>
    <w:p w:rsidRDefault="00A96663" w:rsidP="00A96663" w:rsidR="00ED1E23">
      <w:pPr>
        <w:jc w:val="center"/>
      </w:pPr>
      <w:r>
        <w:t>Z  A K LJ U Č A K</w:t>
      </w:r>
    </w:p>
    <w:p w:rsidRDefault="004F62DD" w:rsidP="00ED1E23" w:rsidR="004F62DD" w:rsidRPr="002F799A">
      <w:pPr>
        <w:jc w:val="both"/>
      </w:pPr>
    </w:p>
    <w:p w:rsidRDefault="00ED1E23" w:rsidP="00BD5E63" w:rsidR="00BD5E63">
      <w:pPr>
        <w:jc w:val="both"/>
      </w:pPr>
      <w:r w:rsidRPr="002F799A">
        <w:tab/>
        <w:t xml:space="preserve">Trgovački sud u Zadru po sucu ovog suda Ardeni Bajlo, </w:t>
      </w:r>
      <w:r w:rsidR="00826238" w:rsidRPr="002C6CA0">
        <w:t xml:space="preserve">u stečajnom postupku nad stečajnim dužnikom </w:t>
      </w:r>
      <w:r w:rsidR="00424B4D">
        <w:t>PAPRENICA j.d.o.o. za ugostiteljstvo, Silba, Silba 39, OIB: 54494730086</w:t>
      </w:r>
      <w:r w:rsidR="00A96663">
        <w:t>,</w:t>
      </w:r>
      <w:r w:rsidR="00BD5E63" w:rsidRPr="002F799A">
        <w:t xml:space="preserve"> dana </w:t>
      </w:r>
      <w:r w:rsidR="00F202F2">
        <w:t>16</w:t>
      </w:r>
      <w:r w:rsidR="00BD5E63">
        <w:t xml:space="preserve">. </w:t>
      </w:r>
      <w:r w:rsidR="00424B4D">
        <w:t>ožujka</w:t>
      </w:r>
      <w:r w:rsidR="00E16ACF">
        <w:t xml:space="preserve"> 2018</w:t>
      </w:r>
      <w:r w:rsidR="00BD5E63" w:rsidRPr="002F799A">
        <w:t>.,</w:t>
      </w:r>
    </w:p>
    <w:p w:rsidRDefault="00BD5E63" w:rsidP="00BD5E63" w:rsidR="00BD5E63" w:rsidRPr="002F799A">
      <w:pPr>
        <w:jc w:val="both"/>
      </w:pPr>
    </w:p>
    <w:p w:rsidRDefault="00BD5E63" w:rsidP="00BD5E63" w:rsidR="00BD5E63" w:rsidRPr="002F799A">
      <w:pPr>
        <w:jc w:val="center"/>
      </w:pPr>
      <w:r>
        <w:t>z a k lj u č i o</w:t>
      </w:r>
      <w:r w:rsidRPr="002F799A">
        <w:t xml:space="preserve">   j e</w:t>
      </w:r>
    </w:p>
    <w:p w:rsidRDefault="00BD5E63" w:rsidP="00BD5E63" w:rsidR="00BD5E63" w:rsidRPr="002F799A">
      <w:pPr>
        <w:jc w:val="both"/>
      </w:pPr>
    </w:p>
    <w:p w:rsidRDefault="00A96663" w:rsidP="00A96663" w:rsidR="00A96663">
      <w:pPr>
        <w:jc w:val="both"/>
      </w:pPr>
      <w:r>
        <w:t>I.</w:t>
      </w:r>
      <w:r>
        <w:tab/>
        <w:t xml:space="preserve">Ročište radi utvrđivanja pretpostavki za otvaranje stečajnog postupka i rasprave o pretpostavkama za otvaranje stečajnog postupka nad dužnikom  </w:t>
      </w:r>
      <w:r w:rsidR="00424B4D">
        <w:t>PAPRENICA j.d.o.o. za ugostiteljstvo, Silba, Silba 39, OIB: 54494730086</w:t>
      </w:r>
      <w:r>
        <w:t xml:space="preserve">¸ određuju se za dan </w:t>
      </w:r>
      <w:r w:rsidR="00F202F2">
        <w:t>29</w:t>
      </w:r>
      <w:r w:rsidR="00F21C25" w:rsidRPr="00A96663">
        <w:t xml:space="preserve">. </w:t>
      </w:r>
      <w:r w:rsidR="00424B4D">
        <w:t>svibnja</w:t>
      </w:r>
      <w:r w:rsidR="00124236">
        <w:t xml:space="preserve"> 2018</w:t>
      </w:r>
      <w:r w:rsidR="00F21C25" w:rsidRPr="00A96663">
        <w:t xml:space="preserve">. u </w:t>
      </w:r>
      <w:r w:rsidR="00F202F2">
        <w:t>8</w:t>
      </w:r>
      <w:r w:rsidR="00E16ACF">
        <w:t>,</w:t>
      </w:r>
      <w:r w:rsidR="00F202F2">
        <w:t>15</w:t>
      </w:r>
      <w:r w:rsidR="00F21C25">
        <w:t xml:space="preserve"> sati u zgradi Trgovačkog suda u Zadru, </w:t>
      </w:r>
      <w:r w:rsidR="00424B4D">
        <w:t>Dr. Franje Tuđmana 35, sudnica 26/I</w:t>
      </w:r>
      <w:r w:rsidR="00F21C25">
        <w:t>.</w:t>
      </w:r>
    </w:p>
    <w:p w:rsidRDefault="00A96663" w:rsidP="00A96663" w:rsidR="00A96663" w:rsidRPr="00A96663">
      <w:pPr>
        <w:jc w:val="both"/>
      </w:pPr>
    </w:p>
    <w:p w:rsidRDefault="00A96663" w:rsidP="00A96663" w:rsidR="00A96663" w:rsidRPr="00A96663">
      <w:pPr>
        <w:jc w:val="both"/>
      </w:pPr>
      <w:r>
        <w:t>II.</w:t>
      </w:r>
      <w:r>
        <w:tab/>
      </w:r>
      <w:r w:rsidRPr="00A96663">
        <w:t xml:space="preserve">Na ročište iz točke II. izreke ovog zaključka poziva se osoba ovlaštena za zastupanje dužnika po zakonu </w:t>
      </w:r>
      <w:r w:rsidR="00424B4D">
        <w:rPr>
          <w:lang w:val="en-AU"/>
        </w:rPr>
        <w:t>Zlatana Perković iz Zagreba</w:t>
      </w:r>
      <w:r w:rsidRPr="00A96663">
        <w:t>, podnositelj prijedloga Financijska agencija i pravna osoba koja obavlja poslove platnog prometa za dužnika, sve radi davanja odgovarajućih podataka i obavijesti u smislu odredbi čl. 177. Stečajnog zakona (Narodne novine 71/15</w:t>
      </w:r>
      <w:r w:rsidR="00424B4D">
        <w:t xml:space="preserve"> i 104/17</w:t>
      </w:r>
      <w:r w:rsidRPr="00A96663">
        <w:t xml:space="preserve">). </w:t>
      </w:r>
    </w:p>
    <w:p w:rsidRDefault="00A96663" w:rsidP="00A96663" w:rsidR="00A96663" w:rsidRPr="00A96663">
      <w:pPr>
        <w:jc w:val="both"/>
      </w:pPr>
    </w:p>
    <w:p w:rsidRDefault="00A96663" w:rsidP="00A96663" w:rsidR="00A96663">
      <w:pPr>
        <w:jc w:val="both"/>
      </w:pPr>
      <w:r>
        <w:t>III.</w:t>
      </w:r>
      <w:r>
        <w:tab/>
      </w:r>
      <w:r w:rsidRPr="00A96663">
        <w:t xml:space="preserve">Ako osoba ovlaštena za zastupanje dužnika po zakonu </w:t>
      </w:r>
      <w:r w:rsidR="00424B4D">
        <w:rPr>
          <w:lang w:val="en-AU"/>
        </w:rPr>
        <w:t>Zlatana Perković</w:t>
      </w:r>
      <w:r w:rsidRPr="00A96663">
        <w:t xml:space="preserve"> ne pristupi na navedeno ročište ili u daljnjem tijeku postupka odbije davanje odgovarajućih obavijesti sudu i drugim tijelima stečajnog postupka, kaznit će se novčanom kaznom u iznosu do 10.000,00 kuna te će se za iduće ročište odrediti njegovo prisilno dovođenje od strane policijskih službenika sukladno odredbama čl. 178. i 180. Stečajnog zakona</w:t>
      </w:r>
    </w:p>
    <w:p w:rsidRDefault="00BD5E63" w:rsidP="00BD5E63" w:rsidR="00BD5E63" w:rsidRPr="002F799A">
      <w:pPr>
        <w:jc w:val="center"/>
      </w:pPr>
    </w:p>
    <w:p w:rsidRDefault="00ED1E23" w:rsidP="004D0391" w:rsidR="00ED1E23" w:rsidRPr="002F799A">
      <w:pPr>
        <w:ind w:left="705"/>
        <w:jc w:val="center"/>
      </w:pPr>
      <w:r w:rsidRPr="002F799A">
        <w:t xml:space="preserve">U Zadru, </w:t>
      </w:r>
      <w:r w:rsidR="00F202F2">
        <w:t>16</w:t>
      </w:r>
      <w:r w:rsidR="00815E6C">
        <w:t xml:space="preserve">. </w:t>
      </w:r>
      <w:r w:rsidR="00424B4D">
        <w:t>ožujka</w:t>
      </w:r>
      <w:r w:rsidR="00E16ACF">
        <w:t xml:space="preserve"> 2018</w:t>
      </w:r>
      <w:r w:rsidR="00B35AD9" w:rsidRPr="002F799A">
        <w:t>.</w:t>
      </w:r>
    </w:p>
    <w:p w:rsidRDefault="00ED1E23" w:rsidP="00ED1E23" w:rsidR="00ED1E23" w:rsidRPr="002F799A">
      <w:pPr>
        <w:ind w:left="705"/>
        <w:jc w:val="both"/>
      </w:pPr>
    </w:p>
    <w:p w:rsidRDefault="00ED1E23" w:rsidP="00ED1E23" w:rsidR="00ED1E23" w:rsidRPr="002F799A">
      <w:pPr>
        <w:ind w:left="705"/>
        <w:jc w:val="both"/>
      </w:pPr>
    </w:p>
    <w:p w:rsidRDefault="00E16ACF" w:rsidP="00124236" w:rsidR="00403E10">
      <w:r>
        <w:tab/>
      </w:r>
      <w:r>
        <w:tab/>
      </w:r>
      <w:r>
        <w:tab/>
      </w:r>
      <w:r>
        <w:tab/>
      </w:r>
      <w:r>
        <w:tab/>
      </w:r>
      <w:r w:rsidR="00424B4D">
        <w:tab/>
      </w:r>
      <w:r w:rsidR="00424B4D">
        <w:tab/>
      </w:r>
      <w:r w:rsidR="00424B4D">
        <w:tab/>
      </w:r>
      <w:r w:rsidR="00424B4D">
        <w:tab/>
      </w:r>
      <w:r w:rsidR="00424B4D">
        <w:tab/>
      </w:r>
      <w:r w:rsidR="00124236">
        <w:t>Sutkinja</w:t>
      </w:r>
    </w:p>
    <w:p w:rsidRDefault="00BF64D1" w:rsidP="00124236" w:rsidR="00403E1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03E10">
        <w:tab/>
      </w:r>
      <w:r w:rsidR="00E16ACF">
        <w:tab/>
      </w:r>
      <w:r w:rsidR="00424B4D">
        <w:tab/>
      </w:r>
      <w:r w:rsidR="00403E10">
        <w:t>Ardena Bajlo</w:t>
      </w:r>
    </w:p>
    <w:p w:rsidRDefault="00403E10" w:rsidP="00403E10" w:rsidR="00403E10"/>
    <w:p w:rsidRDefault="00CF2E4D" w:rsidP="00CF2E4D" w:rsidR="00CF2E4D"/>
    <w:p w:rsidRDefault="00124236" w:rsidP="00CF2E4D" w:rsidR="00124236" w:rsidRPr="002F799A"/>
    <w:p w:rsidRDefault="00BC7BAE" w:rsidP="00BC7BAE" w:rsidR="00BC7BAE" w:rsidRPr="002F799A">
      <w:r w:rsidRPr="002F799A">
        <w:t xml:space="preserve">Dostaviti: </w:t>
      </w:r>
    </w:p>
    <w:p w:rsidRDefault="00543F80" w:rsidP="00BC7BAE" w:rsidR="00543F80">
      <w:pPr>
        <w:numPr>
          <w:ilvl w:val="0"/>
          <w:numId w:val="1"/>
        </w:numPr>
      </w:pPr>
      <w:r>
        <w:t>e-oglasna ploča</w:t>
      </w:r>
    </w:p>
    <w:p w:rsidRDefault="00F21C25" w:rsidP="00BC7BAE" w:rsidR="00F21C25">
      <w:pPr>
        <w:numPr>
          <w:ilvl w:val="0"/>
          <w:numId w:val="1"/>
        </w:numPr>
      </w:pPr>
      <w:r>
        <w:t xml:space="preserve">Članu uprave dužnika </w:t>
      </w:r>
      <w:r w:rsidR="00424B4D">
        <w:t>Zlatana Perković iz Zagreba, Srednjaci 18</w:t>
      </w:r>
      <w:r>
        <w:t xml:space="preserve"> – poštom i putem e-oglasne ploče</w:t>
      </w:r>
    </w:p>
    <w:p w:rsidRDefault="00F21C25" w:rsidP="00BC7BAE" w:rsidR="00F21C25">
      <w:pPr>
        <w:numPr>
          <w:ilvl w:val="0"/>
          <w:numId w:val="1"/>
        </w:numPr>
      </w:pPr>
      <w:r>
        <w:t>Dužniku</w:t>
      </w:r>
    </w:p>
    <w:p w:rsidRDefault="00F21C25" w:rsidP="00BC7BAE" w:rsidR="00F21C25" w:rsidRPr="002F799A">
      <w:pPr>
        <w:numPr>
          <w:ilvl w:val="0"/>
          <w:numId w:val="1"/>
        </w:numPr>
      </w:pPr>
      <w:r>
        <w:t>FINA – putem e-oglasne ploče</w:t>
      </w:r>
    </w:p>
    <w:p w:rsidRDefault="005B3E0C" w:rsidP="00815E6C" w:rsidR="005B3E0C" w:rsidRPr="002F799A">
      <w:pPr>
        <w:ind w:left="360"/>
      </w:pPr>
    </w:p>
    <w:sectPr w:rsidSect="00124236" w:rsidR="005B3E0C" w:rsidRPr="002F799A"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0303C"/>
    <w:rsid w:val="000648BB"/>
    <w:rsid w:val="00095B71"/>
    <w:rsid w:val="000C733D"/>
    <w:rsid w:val="00124236"/>
    <w:rsid w:val="001513FF"/>
    <w:rsid w:val="001A4AF2"/>
    <w:rsid w:val="001F7EB7"/>
    <w:rsid w:val="00210717"/>
    <w:rsid w:val="00210CDE"/>
    <w:rsid w:val="00220A05"/>
    <w:rsid w:val="002348F0"/>
    <w:rsid w:val="00253B8C"/>
    <w:rsid w:val="00283117"/>
    <w:rsid w:val="002D112E"/>
    <w:rsid w:val="002F799A"/>
    <w:rsid w:val="00302C16"/>
    <w:rsid w:val="00385531"/>
    <w:rsid w:val="003A08B9"/>
    <w:rsid w:val="003A402D"/>
    <w:rsid w:val="003D0AD2"/>
    <w:rsid w:val="00403E10"/>
    <w:rsid w:val="00424B4D"/>
    <w:rsid w:val="00432EB5"/>
    <w:rsid w:val="00455BCE"/>
    <w:rsid w:val="004C7FEB"/>
    <w:rsid w:val="004D0391"/>
    <w:rsid w:val="004D05CD"/>
    <w:rsid w:val="004F62DD"/>
    <w:rsid w:val="00543F80"/>
    <w:rsid w:val="00573C13"/>
    <w:rsid w:val="00582C40"/>
    <w:rsid w:val="005851F9"/>
    <w:rsid w:val="005863EC"/>
    <w:rsid w:val="005B3E0C"/>
    <w:rsid w:val="005D5FFD"/>
    <w:rsid w:val="005E09A7"/>
    <w:rsid w:val="005E4AAF"/>
    <w:rsid w:val="0062759B"/>
    <w:rsid w:val="00642DCB"/>
    <w:rsid w:val="006816BE"/>
    <w:rsid w:val="006C2F82"/>
    <w:rsid w:val="00725D77"/>
    <w:rsid w:val="0073755C"/>
    <w:rsid w:val="007764EE"/>
    <w:rsid w:val="007E2D17"/>
    <w:rsid w:val="00815E6C"/>
    <w:rsid w:val="00817E3C"/>
    <w:rsid w:val="00826238"/>
    <w:rsid w:val="00870477"/>
    <w:rsid w:val="008C522C"/>
    <w:rsid w:val="009026AF"/>
    <w:rsid w:val="00A96663"/>
    <w:rsid w:val="00AB6B83"/>
    <w:rsid w:val="00B21C4E"/>
    <w:rsid w:val="00B35AD9"/>
    <w:rsid w:val="00B66981"/>
    <w:rsid w:val="00B72BD8"/>
    <w:rsid w:val="00BC7BAE"/>
    <w:rsid w:val="00BD5E63"/>
    <w:rsid w:val="00BF64D1"/>
    <w:rsid w:val="00CB21D2"/>
    <w:rsid w:val="00CC6B15"/>
    <w:rsid w:val="00CF2E4D"/>
    <w:rsid w:val="00D338EE"/>
    <w:rsid w:val="00D50C9B"/>
    <w:rsid w:val="00D61FAB"/>
    <w:rsid w:val="00DB0971"/>
    <w:rsid w:val="00E0101B"/>
    <w:rsid w:val="00E16ACF"/>
    <w:rsid w:val="00E94D30"/>
    <w:rsid w:val="00EA46B8"/>
    <w:rsid w:val="00ED1E23"/>
    <w:rsid w:val="00F1661E"/>
    <w:rsid w:val="00F202F2"/>
    <w:rsid w:val="00F21C25"/>
    <w:rsid w:val="00F54B47"/>
    <w:rsid w:val="00FD60C8"/>
    <w:rsid w:val="00FF6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F6091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FF6091"/>
    <w:rPr>
      <w:rFonts w:cs="Arial" w:hAnsi="Arial" w:asci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966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3B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3B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3B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3B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3B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F6091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FF6091"/>
    <w:rPr>
      <w:rFonts w:ascii="Arial" w:cs="Arial" w:hAns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966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3B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3B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3B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3B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3B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2018.</izvorni_sadrzaj>
    <derivirana_varijabla naziv="DomainObject.Predmet.DatumOsnivanja_1">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St-2/2018</izvorni_sadrzaj>
    <derivirana_varijabla naziv="DomainObject.Predmet.OznakaBroj_1">St-2/2018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PAPRENICA  j.d.o.o. za ugostiteljstvo</izvorni_sadrzaj>
    <derivirana_varijabla naziv="DomainObject.Predmet.ProtustrankaFormated_1">  PAPRENICA  j.d.o.o. za ugostiteljstvo</derivirana_varijabla>
  </DomainObject.Predmet.ProtustrankaFormated>
  <DomainObject.Predmet.ProtustrankaFormatedOIB>
    <izvorni_sadrzaj>  PAPRENICA  j.d.o.o. za ugostiteljstvo, OIB 54494730086</izvorni_sadrzaj>
    <derivirana_varijabla naziv="DomainObject.Predmet.ProtustrankaFormatedOIB_1">  PAPRENICA  j.d.o.o. za ugostiteljstvo, OIB 54494730086</derivirana_varijabla>
  </DomainObject.Predmet.ProtustrankaFormatedOIB>
  <DomainObject.Predmet.ProtustrankaFormatedWithAdress>
    <izvorni_sadrzaj> PAPRENICA  j.d.o.o. za ugostiteljstvo, Silba 39, 23295 Silba</izvorni_sadrzaj>
    <derivirana_varijabla naziv="DomainObject.Predmet.ProtustrankaFormatedWithAdress_1"> PAPRENICA  j.d.o.o. za ugostiteljstvo, Silba 39, 23295 Silba</derivirana_varijabla>
  </DomainObject.Predmet.ProtustrankaFormatedWithAdress>
  <DomainObject.Predmet.ProtustrankaFormatedWithAdressOIB>
    <izvorni_sadrzaj> PAPRENICA  j.d.o.o. za ugostiteljstvo, OIB 54494730086, Silba 39, 23295 Silba</izvorni_sadrzaj>
    <derivirana_varijabla naziv="DomainObject.Predmet.ProtustrankaFormatedWithAdressOIB_1"> PAPRENICA  j.d.o.o. za ugostiteljstvo, OIB 54494730086, Silba 39, 23295 Silba</derivirana_varijabla>
  </DomainObject.Predmet.ProtustrankaFormatedWithAdressOIB>
  <DomainObject.Predmet.ProtustrankaWithAdress>
    <izvorni_sadrzaj>PAPRENICA  j.d.o.o. za ugostiteljstvo Silba 39, 23295 Silba</izvorni_sadrzaj>
    <derivirana_varijabla naziv="DomainObject.Predmet.ProtustrankaWithAdress_1">PAPRENICA  j.d.o.o. za ugostiteljstvo Silba 39, 23295 Silba</derivirana_varijabla>
  </DomainObject.Predmet.ProtustrankaWithAdress>
  <DomainObject.Predmet.ProtustrankaWithAdressOIB>
    <izvorni_sadrzaj>PAPRENICA  j.d.o.o. za ugostiteljstvo, OIB 54494730086, Silba 39, 23295 Silba</izvorni_sadrzaj>
    <derivirana_varijabla naziv="DomainObject.Predmet.ProtustrankaWithAdressOIB_1">PAPRENICA  j.d.o.o. za ugostiteljstvo, OIB 54494730086, Silba 39, 23295 Silba</derivirana_varijabla>
  </DomainObject.Predmet.ProtustrankaWithAdressOIB>
  <DomainObject.Predmet.ProtustrankaNazivFormated>
    <izvorni_sadrzaj>PAPRENICA  j.d.o.o. za ugostiteljstvo</izvorni_sadrzaj>
    <derivirana_varijabla naziv="DomainObject.Predmet.ProtustrankaNazivFormated_1">PAPRENICA  j.d.o.o. za ugostiteljstvo</derivirana_varijabla>
  </DomainObject.Predmet.ProtustrankaNazivFormated>
  <DomainObject.Predmet.ProtustrankaNazivFormatedOIB>
    <izvorni_sadrzaj>PAPRENICA  j.d.o.o. za ugostiteljstvo, OIB 54494730086</izvorni_sadrzaj>
    <derivirana_varijabla naziv="DomainObject.Predmet.ProtustrankaNazivFormatedOIB_1">PAPRENICA  j.d.o.o. za ugostiteljstvo, OIB 54494730086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PAPRENICA  j.d.o.o. za ugostiteljstvo</item>
    </izvorni_sadrzaj>
    <derivirana_varijabla naziv="DomainObject.Predmet.ProtuStrankaListFormated_1">
      <item>PAPRENICA  j.d.o.o. za ugostiteljstvo</item>
    </derivirana_varijabla>
  </DomainObject.Predmet.ProtuStrankaListFormated>
  <DomainObject.Predmet.ProtuStrankaListFormatedOIB>
    <izvorni_sadrzaj>
      <item>PAPRENICA  j.d.o.o. za ugostiteljstvo, OIB 54494730086</item>
    </izvorni_sadrzaj>
    <derivirana_varijabla naziv="DomainObject.Predmet.ProtuStrankaListFormatedOIB_1">
      <item>PAPRENICA  j.d.o.o. za ugostiteljstvo, OIB 54494730086</item>
    </derivirana_varijabla>
  </DomainObject.Predmet.ProtuStrankaListFormatedOIB>
  <DomainObject.Predmet.ProtuStrankaListFormatedWithAdress>
    <izvorni_sadrzaj>
      <item>PAPRENICA  j.d.o.o. za ugostiteljstvo, Silba 39, 23295 Silba</item>
    </izvorni_sadrzaj>
    <derivirana_varijabla naziv="DomainObject.Predmet.ProtuStrankaListFormatedWithAdress_1">
      <item>PAPRENICA  j.d.o.o. za ugostiteljstvo, Silba 39, 23295 Silba</item>
    </derivirana_varijabla>
  </DomainObject.Predmet.ProtuStrankaListFormatedWithAdress>
  <DomainObject.Predmet.ProtuStrankaListFormatedWithAdressOIB>
    <izvorni_sadrzaj>
      <item>PAPRENICA  j.d.o.o. za ugostiteljstvo, OIB 54494730086, Silba 39, 23295 Silba</item>
    </izvorni_sadrzaj>
    <derivirana_varijabla naziv="DomainObject.Predmet.ProtuStrankaListFormatedWithAdressOIB_1">
      <item>PAPRENICA  j.d.o.o. za ugostiteljstvo, OIB 54494730086, Silba 39, 23295 Silba</item>
    </derivirana_varijabla>
  </DomainObject.Predmet.ProtuStrankaListFormatedWithAdressOIB>
  <DomainObject.Predmet.ProtuStrankaListNazivFormated>
    <izvorni_sadrzaj>
      <item>PAPRENICA  j.d.o.o. za ugostiteljstvo</item>
    </izvorni_sadrzaj>
    <derivirana_varijabla naziv="DomainObject.Predmet.ProtuStrankaListNazivFormated_1">
      <item>PAPRENICA  j.d.o.o. za ugostiteljstvo</item>
    </derivirana_varijabla>
  </DomainObject.Predmet.ProtuStrankaListNazivFormated>
  <DomainObject.Predmet.ProtuStrankaListNazivFormatedOIB>
    <izvorni_sadrzaj>
      <item>PAPRENICA  j.d.o.o. za ugostiteljstvo, OIB 54494730086</item>
    </izvorni_sadrzaj>
    <derivirana_varijabla naziv="DomainObject.Predmet.ProtuStrankaListNazivFormatedOIB_1">
      <item>PAPRENICA  j.d.o.o. za ugostiteljstvo, OIB 54494730086</item>
    </derivirana_varijabla>
  </DomainObject.Predmet.ProtuStrankaListNazivFormatedOIB>
  <DomainObject.Predmet.OstaliListFormated>
    <izvorni_sadrzaj>
      <item>Zlatana Perković</item>
    </izvorni_sadrzaj>
    <derivirana_varijabla naziv="DomainObject.Predmet.OstaliListFormated_1">
      <item>Zlatana Perković</item>
    </derivirana_varijabla>
  </DomainObject.Predmet.OstaliListFormated>
  <DomainObject.Predmet.OstaliListFormatedOIB>
    <izvorni_sadrzaj>
      <item>Zlatana Perković, OIB 52451290444</item>
    </izvorni_sadrzaj>
    <derivirana_varijabla naziv="DomainObject.Predmet.OstaliListFormatedOIB_1">
      <item>Zlatana Perković, OIB 52451290444</item>
    </derivirana_varijabla>
  </DomainObject.Predmet.OstaliListFormatedOIB>
  <DomainObject.Predmet.OstaliListFormatedWithAdress>
    <izvorni_sadrzaj>
      <item>Zlatana Perković, Srednjaci 18, 10000 Zagreb</item>
    </izvorni_sadrzaj>
    <derivirana_varijabla naziv="DomainObject.Predmet.OstaliListFormatedWithAdress_1">
      <item>Zlatana Perković, Srednjaci 18, 10000 Zagreb</item>
    </derivirana_varijabla>
  </DomainObject.Predmet.OstaliListFormatedWithAdress>
  <DomainObject.Predmet.OstaliListFormatedWithAdressOIB>
    <izvorni_sadrzaj>
      <item>Zlatana Perković, OIB 52451290444, Srednjaci 18, 10000 Zagreb</item>
    </izvorni_sadrzaj>
    <derivirana_varijabla naziv="DomainObject.Predmet.OstaliListFormatedWithAdressOIB_1">
      <item>Zlatana Perković, OIB 52451290444, Srednjaci 18, 10000 Zagreb</item>
    </derivirana_varijabla>
  </DomainObject.Predmet.OstaliListFormatedWithAdressOIB>
  <DomainObject.Predmet.OstaliListNazivFormated>
    <izvorni_sadrzaj>
      <item>Zlatana Perković</item>
    </izvorni_sadrzaj>
    <derivirana_varijabla naziv="DomainObject.Predmet.OstaliListNazivFormated_1">
      <item>Zlatana Perković</item>
    </derivirana_varijabla>
  </DomainObject.Predmet.OstaliListNazivFormated>
  <DomainObject.Predmet.OstaliListNazivFormatedOIB>
    <izvorni_sadrzaj>
      <item>Zlatana Perković, OIB 52451290444</item>
    </izvorni_sadrzaj>
    <derivirana_varijabla naziv="DomainObject.Predmet.OstaliListNazivFormatedOIB_1">
      <item>Zlatana Perković, OIB 52451290444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PAPRENICA  j.d.o.o. za ugostiteljstvo</izvorni_sadrzaj>
    <derivirana_varijabla naziv="DomainObject.Predmet.ProtustrankaIDrugi_1">PAPRENICA  j.d.o.o. za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PAPRENICA  j.d.o.o. za ugostiteljstvo, OIB 54494730086, Silba 39, 23295 Silba</izvorni_sadrzaj>
    <derivirana_varijabla naziv="DomainObject.Predmet.ProtustrankaIDrugiAdressOIB_1">PAPRENICA  j.d.o.o. za ugostiteljstvo, OIB 54494730086, Silba 39, 23295 Silba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PAPRENICA  j.d.o.o. za ugostiteljstvo</item>
      <item>Zlatana Perković</item>
    </izvorni_sadrzaj>
    <derivirana_varijabla naziv="DomainObject.Predmet.SudioniciListNaziv_1">
      <item>FINA</item>
      <item>PAPRENICA  j.d.o.o. za ugostiteljstvo</item>
      <item>Zlatana Perković</item>
    </derivirana_varijabla>
  </DomainObject.Predmet.SudioniciListNaziv>
  <DomainObject.Predmet.SudioniciListAdressOIB>
    <izvorni_sadrzaj>
      <item>FINA, OIB 85821130368</item>
      <item>PAPRENICA  j.d.o.o. za ugostiteljstvo, OIB 54494730086, Silba 39,23295 Silba</item>
      <item>Zlatana Perković, OIB 52451290444, Srednjaci 18,10000 Zagreb</item>
    </izvorni_sadrzaj>
    <derivirana_varijabla naziv="DomainObject.Predmet.SudioniciListAdressOIB_1">
      <item>FINA, OIB 85821130368</item>
      <item>PAPRENICA  j.d.o.o. za ugostiteljstvo, OIB 54494730086, Silba 39,23295 Silba</item>
      <item>Zlatana Perković, OIB 52451290444, Srednjaci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54494730086</item>
      <item>, OIB 52451290444</item>
    </izvorni_sadrzaj>
    <derivirana_varijabla naziv="DomainObject.Predmet.SudioniciListNazivOIB_1">
      <item>, OIB 85821130368</item>
      <item>, OIB 54494730086</item>
      <item>, OIB 52451290444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E863A4-0672-4CE9-B1E7-86DCB90A85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265</properties:Words>
  <properties:Characters>1421</properties:Characters>
  <properties:Lines>49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2018-03-15T12:24:00Z</dcterms:created>
  <dc:creator>Ardena Bajlo</dc:creator>
  <cp:lastModifiedBy>Ante Rubelj</cp:lastModifiedBy>
  <cp:lastPrinted>2017-12-14T12:25:00Z</cp:lastPrinted>
  <dcterms:modified xmlns:xsi="http://www.w3.org/2001/XMLSchema-instance" xsi:type="dcterms:W3CDTF">2018-03-19T11:56:00Z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(1St-2-18-9-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