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9271" w14:paraId="ae39271" w:rsidRDefault="00482391" w:rsidP="00910611" w:rsidR="0048239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391" w:rsidP="00910611" w:rsidR="00482391">
      <w:r>
        <w:rPr>
          <w:rFonts w:eastAsia="MS Mincho"/>
        </w:rPr>
        <w:t xml:space="preserve">   REPUBLIKA HRVATSKA</w:t>
      </w:r>
    </w:p>
    <w:p w:rsidRDefault="00482391" w:rsidP="00910611" w:rsidR="00482391">
      <w:r>
        <w:rPr>
          <w:rFonts w:eastAsia="MS Mincho"/>
        </w:rPr>
        <w:t>TRGOVAČKI SUD U RIJECI</w:t>
      </w:r>
    </w:p>
    <w:p w:rsidRDefault="00482391" w:rsidR="0048239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82391" w:rsidP="00910611" w:rsidR="00482391" w:rsidRPr="00910611"/>
    <w:p w:rsidRDefault="00F57673" w:rsidP="00475C28" w:rsidR="00F57673">
      <w:pPr>
        <w:jc w:val="center"/>
        <w:rPr>
          <w:b/>
        </w:rPr>
      </w:pPr>
    </w:p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E514A8">
        <w:t xml:space="preserve"> OIB 88785964957,</w:t>
      </w:r>
      <w:r w:rsidRPr="00197AD8">
        <w:t xml:space="preserve"> po stečajnom sucu Danieli Korlević, u stečajnom postupku nad dužnikom </w:t>
      </w:r>
      <w:r w:rsidR="00E514A8">
        <w:rPr>
          <w:b/>
        </w:rPr>
        <w:t xml:space="preserve">NATURA STUDIO – CENTAR ENERGETSKE EFIKASNOSTI d.o.o. Pula, Mletačka 12, OIB </w:t>
      </w:r>
      <w:r w:rsidR="00E514A8" w:rsidRPr="00E514A8">
        <w:rPr>
          <w:b/>
        </w:rPr>
        <w:t>29262809628</w:t>
      </w:r>
      <w:r w:rsidRPr="00197AD8">
        <w:t xml:space="preserve">, odlučujući o zahtjevu stečajnog upravitelja za naknadu troškova, dana </w:t>
      </w:r>
      <w:r w:rsidR="00D548BA">
        <w:t>22. siječnja 2018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 w:rsidRPr="00D548BA">
      <w:pPr>
        <w:jc w:val="center"/>
        <w:rPr>
          <w:bCs/>
        </w:rPr>
      </w:pPr>
      <w:r w:rsidRPr="00D548BA">
        <w:rPr>
          <w:bCs/>
        </w:rPr>
        <w:t>r i j e š i o</w:t>
      </w:r>
      <w:r w:rsidR="0026608B" w:rsidRPr="00D548BA">
        <w:rPr>
          <w:bCs/>
        </w:rPr>
        <w:t xml:space="preserve"> </w:t>
      </w:r>
      <w:r w:rsidRPr="00D548BA">
        <w:rPr>
          <w:bCs/>
        </w:rPr>
        <w:t xml:space="preserve"> </w:t>
      </w:r>
      <w:r w:rsidR="0006086C" w:rsidRPr="00D548BA">
        <w:rPr>
          <w:bCs/>
        </w:rPr>
        <w:t xml:space="preserve"> </w:t>
      </w:r>
      <w:r w:rsidRPr="00D548BA">
        <w:rPr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>tečajnom upravitelju</w:t>
      </w:r>
      <w:r w:rsidR="00E514A8">
        <w:t xml:space="preserve"> Vlasti Majstorović iz Pule, Koparska 37, OIB </w:t>
      </w:r>
      <w:r w:rsidR="00E514A8" w:rsidRPr="00E514A8">
        <w:t>78258328195</w:t>
      </w:r>
      <w:r w:rsidR="00C31E2F" w:rsidRPr="00475C28">
        <w:t xml:space="preserve">, </w:t>
      </w:r>
      <w:r w:rsidR="00E631EE" w:rsidRPr="00475C28">
        <w:t xml:space="preserve">odobrava se naknada stvarnih troškova u razdoblju od </w:t>
      </w:r>
      <w:r w:rsidR="00F7364C">
        <w:t xml:space="preserve">01. </w:t>
      </w:r>
      <w:r w:rsidR="008B7CBA">
        <w:t>srpnja</w:t>
      </w:r>
      <w:r w:rsidR="00A83160">
        <w:t xml:space="preserve"> do 3</w:t>
      </w:r>
      <w:r w:rsidR="008B7CBA">
        <w:t xml:space="preserve">0. rujna </w:t>
      </w:r>
      <w:r w:rsidR="00D548BA">
        <w:t>2017</w:t>
      </w:r>
      <w:r>
        <w:t xml:space="preserve">. </w:t>
      </w:r>
      <w:r w:rsidR="00E478C8">
        <w:t>godine</w:t>
      </w:r>
      <w:r w:rsidR="004A1061">
        <w:t xml:space="preserve"> </w:t>
      </w:r>
      <w:r w:rsidR="00E86A48" w:rsidRPr="00475C28">
        <w:t xml:space="preserve">u ukupnom iznosu od </w:t>
      </w:r>
      <w:r w:rsidR="00D548BA">
        <w:t xml:space="preserve">417,54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D548BA">
      <w:pPr>
        <w:jc w:val="center"/>
        <w:rPr>
          <w:bCs/>
        </w:rPr>
      </w:pPr>
      <w:r w:rsidRPr="00D548BA">
        <w:rPr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60235C" w:rsidP="00D548BA" w:rsidR="00D548BA" w:rsidRPr="00D548BA">
      <w:pPr>
        <w:ind w:firstLine="708"/>
        <w:jc w:val="both"/>
        <w:rPr>
          <w:b/>
          <w:bCs/>
        </w:rPr>
      </w:pPr>
      <w:r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D548BA">
        <w:rPr>
          <w:bCs/>
        </w:rPr>
        <w:t>18. siječnja 2018</w:t>
      </w:r>
      <w:r w:rsidR="003B2503">
        <w:rPr>
          <w:bCs/>
        </w:rPr>
        <w:t>. godine</w:t>
      </w:r>
      <w:r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 w:rsidR="00D548BA" w:rsidRPr="00D548BA">
        <w:rPr>
          <w:bCs/>
        </w:rPr>
        <w:t>01. srpnja do 30. rujna 2017. godine u ukupnom iznosu od 417,54 kn.</w:t>
      </w:r>
    </w:p>
    <w:p w:rsidRDefault="008453D2" w:rsidP="008453D2" w:rsidR="00E514A8">
      <w:pPr>
        <w:ind w:firstLine="708"/>
        <w:jc w:val="both"/>
      </w:pPr>
      <w:r>
        <w:t xml:space="preserve">U obračunu troškova stečajni upravitelj zatražio je </w:t>
      </w:r>
      <w:r w:rsidR="00544984">
        <w:t>trošak</w:t>
      </w:r>
      <w:r w:rsidR="00E514A8">
        <w:t xml:space="preserve"> loko vožnje </w:t>
      </w:r>
      <w:r w:rsidR="001A6910">
        <w:t xml:space="preserve">u </w:t>
      </w:r>
      <w:r w:rsidR="00E514A8">
        <w:t xml:space="preserve">iznosu od </w:t>
      </w:r>
      <w:r w:rsidR="00D548BA">
        <w:t>180</w:t>
      </w:r>
      <w:r w:rsidR="00E514A8">
        <w:t>,00 kn (</w:t>
      </w:r>
      <w:r w:rsidR="00D548BA">
        <w:t>90</w:t>
      </w:r>
      <w:r w:rsidR="00E514A8">
        <w:t xml:space="preserve"> km x 2,00 kn/km)</w:t>
      </w:r>
      <w:r w:rsidR="00544984">
        <w:t>,</w:t>
      </w:r>
      <w:r w:rsidR="00E514A8">
        <w:t xml:space="preserve"> trošak telefona u iznosu </w:t>
      </w:r>
      <w:r w:rsidR="00D548BA">
        <w:t>106,19</w:t>
      </w:r>
      <w:r w:rsidR="00E514A8">
        <w:t xml:space="preserve"> kn (</w:t>
      </w:r>
      <w:r w:rsidR="00F57673">
        <w:t>tri</w:t>
      </w:r>
      <w:r w:rsidR="00E514A8">
        <w:t xml:space="preserve"> računa, </w:t>
      </w:r>
      <w:r w:rsidR="00F57673">
        <w:t>15</w:t>
      </w:r>
      <w:r w:rsidR="00E514A8">
        <w:t xml:space="preserve">%) i trošak interneta </w:t>
      </w:r>
      <w:r w:rsidR="00D548BA">
        <w:t xml:space="preserve">(tri </w:t>
      </w:r>
      <w:r w:rsidR="008B7CBA">
        <w:t>računa</w:t>
      </w:r>
      <w:r w:rsidR="00D548BA">
        <w:t>, 15%)</w:t>
      </w:r>
      <w:r w:rsidR="008B7CBA">
        <w:t xml:space="preserve"> </w:t>
      </w:r>
      <w:r w:rsidR="00E514A8">
        <w:t xml:space="preserve">u iznosu </w:t>
      </w:r>
      <w:r w:rsidR="00D548BA">
        <w:t>131,35</w:t>
      </w:r>
      <w:r w:rsidR="008B7CBA">
        <w:t xml:space="preserve"> kn.</w:t>
      </w:r>
    </w:p>
    <w:p w:rsidRDefault="008453D2" w:rsidP="008453D2" w:rsidR="008453D2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D548BA" w:rsidRPr="00D548BA">
        <w:rPr>
          <w:bCs/>
        </w:rPr>
        <w:t xml:space="preserve">01. srpnja do 30. rujna 2017. godine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E514A8">
        <w:rPr>
          <w:bCs/>
        </w:rPr>
        <w:t xml:space="preserve"> (</w:t>
      </w:r>
      <w:r w:rsidR="00D548BA">
        <w:rPr>
          <w:bCs/>
        </w:rPr>
        <w:t xml:space="preserve">knjigovodstvo dužnika, </w:t>
      </w:r>
      <w:r w:rsidR="00E514A8">
        <w:rPr>
          <w:bCs/>
        </w:rPr>
        <w:t xml:space="preserve">Općinski sud </w:t>
      </w:r>
      <w:r w:rsidR="00D548BA">
        <w:rPr>
          <w:bCs/>
        </w:rPr>
        <w:t xml:space="preserve">u </w:t>
      </w:r>
      <w:r w:rsidR="00E514A8">
        <w:rPr>
          <w:bCs/>
        </w:rPr>
        <w:t>Pul</w:t>
      </w:r>
      <w:r w:rsidR="00D548BA">
        <w:rPr>
          <w:bCs/>
        </w:rPr>
        <w:t>i</w:t>
      </w:r>
      <w:r w:rsidR="00E514A8">
        <w:rPr>
          <w:bCs/>
        </w:rPr>
        <w:t xml:space="preserve">, </w:t>
      </w:r>
      <w:r w:rsidR="00D548BA">
        <w:rPr>
          <w:bCs/>
        </w:rPr>
        <w:t>obilazak i razgled nekretnina s potencijalnim kupcima</w:t>
      </w:r>
      <w:r w:rsidR="00E514A8">
        <w:rPr>
          <w:bCs/>
        </w:rPr>
        <w:t>)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</w:t>
      </w:r>
      <w:r w:rsidR="008B7CBA">
        <w:t xml:space="preserve">arodne novine broj </w:t>
      </w:r>
      <w:r w:rsidRPr="00920AED">
        <w:t>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D548BA">
        <w:t>22. siječnja 2018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D548BA" w:rsidP="00E478C8" w:rsidR="00D548BA" w:rsidRPr="00475C28">
      <w:pPr>
        <w:jc w:val="right"/>
      </w:pP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="00931AD4"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D548BA">
        <w:rPr>
          <w:sz w:val="20"/>
          <w:szCs w:val="20"/>
        </w:rPr>
        <w:t>22. siječnja 2018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239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A83160">
      <w:rPr>
        <w:rFonts w:cs="Arial" w:hAnsi="Arial" w:ascii="Arial"/>
      </w:rPr>
      <w:t xml:space="preserve">        </w:t>
    </w:r>
    <w:r w:rsidRPr="00475C28">
      <w:t>Posl. br. 15 St-</w:t>
    </w:r>
    <w:r w:rsidR="00E514A8">
      <w:t>543</w:t>
    </w:r>
    <w:r w:rsidR="00197AD8">
      <w:t>/2013-</w:t>
    </w:r>
    <w:r w:rsidR="00D548BA">
      <w:t>257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A6910"/>
    <w:rsid w:val="001C36A8"/>
    <w:rsid w:val="001D11CC"/>
    <w:rsid w:val="001D73C5"/>
    <w:rsid w:val="00214DFF"/>
    <w:rsid w:val="002458F5"/>
    <w:rsid w:val="0026608B"/>
    <w:rsid w:val="00270C36"/>
    <w:rsid w:val="002E76BC"/>
    <w:rsid w:val="0031564A"/>
    <w:rsid w:val="0034249B"/>
    <w:rsid w:val="00350FA8"/>
    <w:rsid w:val="0036288F"/>
    <w:rsid w:val="003B2503"/>
    <w:rsid w:val="003B42D5"/>
    <w:rsid w:val="003E7E1B"/>
    <w:rsid w:val="003F50A7"/>
    <w:rsid w:val="004169A4"/>
    <w:rsid w:val="0046519F"/>
    <w:rsid w:val="00475C28"/>
    <w:rsid w:val="00482391"/>
    <w:rsid w:val="004961FE"/>
    <w:rsid w:val="00496E2D"/>
    <w:rsid w:val="004A1061"/>
    <w:rsid w:val="004F003B"/>
    <w:rsid w:val="004F1EA2"/>
    <w:rsid w:val="00502D9A"/>
    <w:rsid w:val="00513A7E"/>
    <w:rsid w:val="00544984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B7BB4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B7CBA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83160"/>
    <w:rsid w:val="00A94DC9"/>
    <w:rsid w:val="00AB1A9E"/>
    <w:rsid w:val="00AB4A51"/>
    <w:rsid w:val="00AD6F4D"/>
    <w:rsid w:val="00AD7F25"/>
    <w:rsid w:val="00B35499"/>
    <w:rsid w:val="00B3730F"/>
    <w:rsid w:val="00BA1AC5"/>
    <w:rsid w:val="00BA757A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548BA"/>
    <w:rsid w:val="00D63072"/>
    <w:rsid w:val="00D76C65"/>
    <w:rsid w:val="00D81A21"/>
    <w:rsid w:val="00D869A4"/>
    <w:rsid w:val="00DC33F7"/>
    <w:rsid w:val="00DE230F"/>
    <w:rsid w:val="00DF2223"/>
    <w:rsid w:val="00E478C8"/>
    <w:rsid w:val="00E514A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57673"/>
    <w:rsid w:val="00F731C0"/>
    <w:rsid w:val="00F7364C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48B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3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3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3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3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823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239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48B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3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3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3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3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823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239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2288</properties:Characters>
  <properties:Lines>62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2018-01-22T08:22:00Z</dcterms:created>
  <dc:creator>dcmelik</dc:creator>
  <cp:lastModifiedBy>Jasna Radulović</cp:lastModifiedBy>
  <cp:lastPrinted>2016-07-19T08:59:00Z</cp:lastPrinted>
  <dcterms:modified xmlns:xsi="http://www.w3.org/2001/XMLSchema-instance" xsi:type="dcterms:W3CDTF">2018-01-22T08:30:00Z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