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6d1e" w14:paraId="b846d1e" w:rsidRDefault="002B4797" w:rsidP="002B4797" w:rsidR="002B4797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C82492">
        <w:rPr>
          <w:rFonts w:cs="Times New Roman" w:hAnsi="Times New Roman" w:ascii="Times New Roman"/>
          <w:sz w:val="24"/>
          <w:szCs w:val="24"/>
        </w:rPr>
        <w:t>627</w:t>
      </w:r>
      <w:r w:rsidR="006F3032">
        <w:rPr>
          <w:rFonts w:cs="Times New Roman" w:hAnsi="Times New Roman" w:ascii="Times New Roman"/>
          <w:sz w:val="24"/>
          <w:szCs w:val="24"/>
        </w:rPr>
        <w:t>/16-20</w:t>
      </w:r>
    </w:p>
    <w:p w:rsidRDefault="002B4797" w:rsidP="002B4797" w:rsidR="002B4797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B4797" w:rsidP="002B4797" w:rsidR="002B4797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2B4797" w:rsidP="002B4797" w:rsidR="002B4797" w:rsidRPr="00037BAB">
      <w:pPr>
        <w:spacing w:lineRule="auto" w:line="240" w:after="0"/>
        <w:rPr>
          <w:lang w:eastAsia="hr-HR"/>
        </w:rPr>
      </w:pPr>
    </w:p>
    <w:p w:rsidRDefault="002B4797" w:rsidP="002B4797" w:rsidR="002B4797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</w:t>
      </w:r>
      <w:r w:rsidR="00A84877" w:rsidRPr="00A84877">
        <w:rPr>
          <w:rFonts w:cs="Times New Roman" w:hAnsi="Times New Roman" w:ascii="Times New Roman"/>
          <w:sz w:val="24"/>
          <w:szCs w:val="24"/>
        </w:rPr>
        <w:t>FINA, RC Zagreb, Podružnica Varaždin, A. Cesarca 2, OIB: 85821130368</w:t>
      </w:r>
      <w:r w:rsidRPr="00A84877">
        <w:rPr>
          <w:rFonts w:cs="Times New Roman" w:hAnsi="Times New Roman" w:ascii="Times New Roman"/>
          <w:sz w:val="24"/>
          <w:szCs w:val="24"/>
        </w:rPr>
        <w:t>,</w:t>
      </w:r>
      <w:r w:rsidRPr="0038209A">
        <w:rPr>
          <w:rFonts w:cs="Times New Roman" w:hAnsi="Times New Roman" w:ascii="Times New Roman"/>
          <w:sz w:val="24"/>
          <w:szCs w:val="24"/>
        </w:rPr>
        <w:t xml:space="preserve"> za pokretanje stečajnog postupka nad </w:t>
      </w:r>
      <w:r w:rsidRPr="002B526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C82492" w:rsidRPr="00C82492">
        <w:rPr>
          <w:rFonts w:cs="Times New Roman" w:hAnsi="Times New Roman" w:ascii="Times New Roman"/>
          <w:sz w:val="24"/>
          <w:szCs w:val="24"/>
        </w:rPr>
        <w:t xml:space="preserve">PRIMAVERA d.o.o., </w:t>
      </w:r>
      <w:proofErr w:type="spellStart"/>
      <w:r w:rsidR="00C82492" w:rsidRPr="00C82492">
        <w:rPr>
          <w:rFonts w:cs="Times New Roman" w:hAnsi="Times New Roman" w:ascii="Times New Roman"/>
          <w:sz w:val="24"/>
          <w:szCs w:val="24"/>
        </w:rPr>
        <w:t>Hemuševec</w:t>
      </w:r>
      <w:proofErr w:type="spellEnd"/>
      <w:r w:rsidR="00C82492" w:rsidRPr="00C82492">
        <w:rPr>
          <w:rFonts w:cs="Times New Roman" w:hAnsi="Times New Roman" w:ascii="Times New Roman"/>
          <w:sz w:val="24"/>
          <w:szCs w:val="24"/>
        </w:rPr>
        <w:t>, Tina Ujevića 15, OIB: 74776259482</w:t>
      </w:r>
      <w:r w:rsidRPr="002B5261">
        <w:rPr>
          <w:rFonts w:cs="Times New Roman" w:hAnsi="Times New Roman" w:ascii="Times New Roman"/>
          <w:sz w:val="24"/>
          <w:szCs w:val="24"/>
        </w:rPr>
        <w:t xml:space="preserve">, dana </w:t>
      </w:r>
      <w:r w:rsidR="00C8249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veljače 2017. </w:t>
      </w:r>
    </w:p>
    <w:p w:rsidRDefault="002B4797" w:rsidP="002B4797" w:rsidR="002B4797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C82492" w:rsidRPr="00C82492">
        <w:rPr>
          <w:rFonts w:cs="Times New Roman" w:hAnsi="Times New Roman" w:ascii="Times New Roman"/>
          <w:sz w:val="24"/>
          <w:szCs w:val="24"/>
        </w:rPr>
        <w:t xml:space="preserve">PRIMAVERA d.o.o., </w:t>
      </w:r>
      <w:proofErr w:type="spellStart"/>
      <w:r w:rsidR="00C82492" w:rsidRPr="00C82492">
        <w:rPr>
          <w:rFonts w:cs="Times New Roman" w:hAnsi="Times New Roman" w:ascii="Times New Roman"/>
          <w:sz w:val="24"/>
          <w:szCs w:val="24"/>
        </w:rPr>
        <w:t>Hemuševec</w:t>
      </w:r>
      <w:proofErr w:type="spellEnd"/>
      <w:r w:rsidR="00C82492" w:rsidRPr="00C82492">
        <w:rPr>
          <w:rFonts w:cs="Times New Roman" w:hAnsi="Times New Roman" w:ascii="Times New Roman"/>
          <w:sz w:val="24"/>
          <w:szCs w:val="24"/>
        </w:rPr>
        <w:t>, Tina Ujevića 15, OIB: 74776259482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C82492">
        <w:rPr>
          <w:rFonts w:cs="Times New Roman" w:hAnsi="Times New Roman" w:ascii="Times New Roman"/>
          <w:b/>
          <w:sz w:val="24"/>
          <w:szCs w:val="24"/>
        </w:rPr>
        <w:t>627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B4797" w:rsidP="002B4797" w:rsidR="002B4797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 xml:space="preserve">araždinu, </w:t>
      </w:r>
      <w:r w:rsidR="00C8249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2B4797" w:rsidP="002B4797" w:rsidR="002B4797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B4797" w:rsidP="002B4797" w:rsidR="002B4797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797"/>
    <w:rsid w:val="00066EE5"/>
    <w:rsid w:val="00071C77"/>
    <w:rsid w:val="002B4797"/>
    <w:rsid w:val="006F3032"/>
    <w:rsid w:val="007B484E"/>
    <w:rsid w:val="00A84877"/>
    <w:rsid w:val="00C82492"/>
    <w:rsid w:val="00E3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797"/>
  </w:style>
  <w:style w:styleId="Naslov2" w:type="paragraph">
    <w:name w:val="heading 2"/>
    <w:basedOn w:val="Normal"/>
    <w:next w:val="Normal"/>
    <w:link w:val="Naslov2Char"/>
    <w:qFormat/>
    <w:rsid w:val="002B4797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B479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2B4797"/>
    <w:rPr>
      <w:b/>
      <w:bCs/>
    </w:rPr>
  </w:style>
  <w:style w:styleId="Odlomakpopisa" w:type="paragraph">
    <w:name w:val="List Paragraph"/>
    <w:basedOn w:val="Normal"/>
    <w:uiPriority w:val="34"/>
    <w:qFormat/>
    <w:rsid w:val="002B47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797"/>
  </w:style>
  <w:style w:styleId="Naslov2" w:type="paragraph">
    <w:name w:val="heading 2"/>
    <w:basedOn w:val="Normal"/>
    <w:next w:val="Normal"/>
    <w:link w:val="Naslov2Char"/>
    <w:qFormat/>
    <w:rsid w:val="002B4797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B479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2B4797"/>
    <w:rPr>
      <w:b/>
      <w:bCs/>
    </w:rPr>
  </w:style>
  <w:style w:styleId="Odlomakpopisa" w:type="paragraph">
    <w:name w:val="List Paragraph"/>
    <w:basedOn w:val="Normal"/>
    <w:uiPriority w:val="34"/>
    <w:qFormat/>
    <w:rsid w:val="002B47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St-627/2016-20</izvorni_sadrzaj>
    <derivirana_varijabla naziv="DomainObject.Oznaka_1">St-627/2016-20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društvo s ograničenom odgovornošću za proizvodnju, trgovinu i turizam zastupanog po punomoćniku Kristina Vidović</izvorni_sadrzaj>
    <derivirana_varijabla naziv="DomainObject.Predmet.ProtustrankaFormated_1">  PRIMAVERA društvo s ograničenom odgovornošću za proizvodnju, trgovinu i turizam zastupanog po punomoćniku Kristina Vidović</derivirana_varijabla>
  </DomainObject.Predmet.ProtustrankaFormated>
  <DomainObject.Predmet.ProtustrankaFormatedOIB>
    <izvorni_sadrzaj>  PRIMAVERA društvo s ograničenom odgovornošću za proizvodnju, trgovinu i turizam, OIB 74776259482 zastupanog po punomoćniku Kristina Vidović</izvorni_sadrzaj>
    <derivirana_varijabla naziv="DomainObject.Predmet.ProtustrankaFormatedOIB_1">  PRIMAVERA društvo s ograničenom odgovornošću za proizvodnju, trgovinu i turizam, OIB 74776259482 zastupanog po punomoćniku Kristina Vidović</derivirana_varijabla>
  </DomainObject.Predmet.ProtustrankaFormatedOIB>
  <DomainObject.Predmet.ProtustrankaFormatedWithAdress>
    <izvorni_sadrzaj> PRIMAVERA društvo s ograničenom odgovornošću za proizvodnju, trgovinu i turizam, Tina Ujevića 15, 40323 Hemuševec zastupanog po punomoćniku Kristina Vidović</izvorni_sadrzaj>
    <derivirana_varijabla naziv="DomainObject.Predmet.ProtustrankaFormatedWithAdress_1"> PRIMAVERA društvo s ograničenom odgovornošću za proizvodnju, trgovinu i turizam, Tina Ujevića 15, 40323 Hemuševec zastupanog po punomoćniku Kristina Vidović</derivirana_varijabla>
  </DomainObject.Predmet.ProtustrankaFormatedWithAdress>
  <DomainObject.Predmet.ProtustrankaFormatedWithAdressOIB>
    <izvorni_sadrzaj> PRIMAVERA društvo s ograničenom odgovornošću za proizvodnju, trgovinu i turizam, OIB 74776259482, Tina Ujevića 15, 40323 Hemuševec zastupanog po punomoćniku Kristina Vidović</izvorni_sadrzaj>
    <derivirana_varijabla naziv="DomainObject.Predmet.ProtustrankaFormatedWithAdressOIB_1"> PRIMAVERA društvo s ograničenom odgovornošću za proizvodnju, trgovinu i turizam, OIB 74776259482, Tina Ujevića 15, 40323 Hemuševec zastupanog po punomoćniku Kristina Vidović</derivirana_varijabla>
  </DomainObject.Predmet.ProtustrankaFormatedWithAdressOIB>
  <DomainObject.Predmet.ProtustrankaWithAdress>
    <izvorni_sadrzaj>PRIMAVERA društvo s ograničenom odgovornošću za proizvodnju, trgovinu i turizam Tina Ujevića 15, 40323 Hemuševec</izvorni_sadrzaj>
    <derivirana_varijabla naziv="DomainObject.Predmet.ProtustrankaWithAdress_1">PRIMAVERA društvo s ograničenom odgovornošću za proizvodnju, trgovinu i turizam Tina Ujevića 15, 40323 Hemuševec</derivirana_varijabla>
  </DomainObject.Predmet.ProtustrankaWithAdress>
  <DomainObject.Predmet.ProtustrankaWithAdressOIB>
    <izvorni_sadrzaj>PRIMAVERA društvo s ograničenom odgovornošću za proizvodnju, trgovinu i turizam, OIB 74776259482, Tina Ujevića 15, 40323 Hemuševec</izvorni_sadrzaj>
    <derivirana_varijabla naziv="DomainObject.Predmet.ProtustrankaWithAdressOIB_1">PRIMAVERA društvo s ograničenom odgovornošću za proizvodnju, trgovinu i turizam, OIB 74776259482, Tina Ujevića 15, 40323 Hemuševec</derivirana_varijabla>
  </DomainObject.Predmet.ProtustrankaWithAdressOIB>
  <DomainObject.Predmet.ProtustrankaNazivFormated>
    <izvorni_sadrzaj>PRIMAVERA društvo s ograničenom odgovornošću za proizvodnju, trgovinu i turizam</izvorni_sadrzaj>
    <derivirana_varijabla naziv="DomainObject.Predmet.ProtustrankaNazivFormated_1">PRIMAVERA društvo s ograničenom odgovornošću za proizvodnju, trgovinu i turizam</derivirana_varijabla>
  </DomainObject.Predmet.ProtustrankaNazivFormated>
  <DomainObject.Predmet.ProtustrankaNazivFormatedOIB>
    <izvorni_sadrzaj>PRIMAVERA društvo s ograničenom odgovornošću za proizvodnju, trgovinu i turizam, OIB 74776259482</izvorni_sadrzaj>
    <derivirana_varijabla naziv="DomainObject.Predmet.ProtustrankaNazivFormatedOIB_1">PRIMAVERA društvo s ograničenom odgovornošću za proizvodnju, trgovinu i turizam, OIB 74776259482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61726.38</izvorni_sadrzaj>
    <derivirana_varijabla naziv="DomainObject.Predmet.TrenutnaVrijednost_1">61726.38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PRIMAVERA društvo s ograničenom odgovornošću za proizvodnju, trgovinu i turizam zastupanog po punomoćniku Kristina Vidović</item>
    </izvorni_sadrzaj>
    <derivirana_varijabla naziv="DomainObject.Predmet.ProtuStrankaListFormated_1">
      <item>PRIMAVERA društvo s ograničenom odgovornošću za proizvodnju, trgovinu i turizam zastupanog po punomoćniku Kristina Vidović</item>
    </derivirana_varijabla>
  </DomainObject.Predmet.ProtuStrankaListFormated>
  <DomainObject.Predmet.ProtuStrankaListFormatedOIB>
    <izvorni_sadrzaj>
      <item>PRIMAVERA društvo s ograničenom odgovornošću za proizvodnju, trgovinu i turizam, OIB 74776259482 zastupanog po punomoćniku Kristina Vidović</item>
    </izvorni_sadrzaj>
    <derivirana_varijabla naziv="DomainObject.Predmet.ProtuStrankaListFormatedOIB_1">
      <item>PRIMAVERA društvo s ograničenom odgovornošću za proizvodnju, trgovinu i turizam, OIB 74776259482 zastupanog po punomoćniku Kristina Vidović</item>
    </derivirana_varijabla>
  </DomainObject.Predmet.ProtuStrankaListFormatedOIB>
  <DomainObject.Predmet.ProtuStrankaListFormatedWithAdress>
    <izvorni_sadrzaj>
      <item>PRIMAVERA društvo s ograničenom odgovornošću za proizvodnju, trgovinu i turizam, Tina Ujevića 15, 40323 Hemuševec zastupanog po punomoćniku Kristina Vidović</item>
    </izvorni_sadrzaj>
    <derivirana_varijabla naziv="DomainObject.Predmet.ProtuStrankaListFormatedWithAdress_1">
      <item>PRIMAVERA društvo s ograničenom odgovornošću za proizvodnju, trgovinu i turizam, Tina Ujevića 15, 40323 Hemuševec zastupanog po punomoćniku Kristina Vidović</item>
    </derivirana_varijabla>
  </DomainObject.Predmet.ProtuStrankaListFormatedWithAdress>
  <DomainObject.Predmet.ProtuStrankaListFormatedWithAdressOIB>
    <izvorni_sadrzaj>
      <item>PRIMAVERA društvo s ograničenom odgovornošću za proizvodnju, trgovinu i turizam, OIB 74776259482, Tina Ujevića 15, 40323 Hemuševec zastupanog po punomoćniku Kristina Vidović</item>
    </izvorni_sadrzaj>
    <derivirana_varijabla naziv="DomainObject.Predmet.ProtuStrankaListFormatedWithAdressOIB_1">
      <item>PRIMAVERA društvo s ograničenom odgovornošću za proizvodnju, trgovinu i turizam, OIB 74776259482, Tina Ujevića 15, 40323 Hemuševec zastupanog po punomoćniku Kristina Vidović</item>
    </derivirana_varijabla>
  </DomainObject.Predmet.ProtuStrankaListFormatedWithAdressOIB>
  <DomainObject.Predmet.ProtuStrankaListNazivFormated>
    <izvorni_sadrzaj>
      <item>PRIMAVERA društvo s ograničenom odgovornošću za proizvodnju, trgovinu i turizam</item>
    </izvorni_sadrzaj>
    <derivirana_varijabla naziv="DomainObject.Predmet.ProtuStrankaListNazivFormated_1">
      <item>PRIMAVERA društvo s ograničenom odgovornošću za proizvodnju, trgovinu i turizam</item>
    </derivirana_varijabla>
  </DomainObject.Predmet.ProtuStrankaListNazivFormated>
  <DomainObject.Predmet.ProtuStrankaListNazivFormatedOIB>
    <izvorni_sadrzaj>
      <item>PRIMAVERA društvo s ograničenom odgovornošću za proizvodnju, trgovinu i turizam, OIB 74776259482</item>
    </izvorni_sadrzaj>
    <derivirana_varijabla naziv="DomainObject.Predmet.ProtuStrankaListNazivFormatedOIB_1">
      <item>PRIMAVERA društvo s ograničenom odgovornošću za proizvodnju, trgovinu i turizam, OIB 74776259482</item>
    </derivirana_varijabla>
  </DomainObject.Predmet.ProtuStrankaListNazivFormatedOIB>
  <DomainObject.Predmet.OstaliListFormated>
    <izvorni_sadrzaj>
      <item>Sudski registar</item>
      <item>Županijsko državno odvjetništvo u Varaždinu</item>
      <item>Kristina Vidović punomoćnik sudionika u postupku PRIMAVERA društvo s ograničenom odgovornošću za proizvodnju, trgovinu i turizam</item>
    </izvorni_sadrzaj>
    <derivirana_varijabla naziv="DomainObject.Predmet.OstaliListFormated_1">
      <item>Sudski registar</item>
      <item>Županijsko državno odvjetništvo u Varaždinu</item>
      <item>Kristina Vidović punomoćnik sudionika u postupku PRIMAVERA društvo s ograničenom odgovornošću za proizvodnju, trgovinu i turizam</item>
    </derivirana_varijabla>
  </DomainObject.Predmet.OstaliListFormated>
  <DomainObject.Predmet.OstaliListFormatedOIB>
    <izvorni_sadrzaj>
      <item>Sudski registar</item>
      <item>Županijsko državno odvjetništvo u Varaždinu</item>
      <item>Kristina Vidović, OIB 67992938665 punomoćnik sudionika u postupku PRIMAVERA društvo s ograničenom odgovornošću za proizvodnju, trgovinu i turizam</item>
    </izvorni_sadrzaj>
    <derivirana_varijabla naziv="DomainObject.Predmet.OstaliListFormatedOIB_1">
      <item>Sudski registar</item>
      <item>Županijsko državno odvjetništvo u Varaždinu</item>
      <item>Kristina Vidović, OIB 67992938665 punomoćnik sudionika u postupku PRIMAVERA društvo s ograničenom odgovornošću za proizvodnju, trgovinu i turizam</item>
    </derivirana_varijabla>
  </DomainObject.Predmet.OstaliListFormatedOIB>
  <DomainObject.Predmet.OstaliListFormatedWithAdress>
    <izvorni_sadrzaj>
      <item>Sudski registar</item>
      <item>Županijsko državno odvjetništvo u Varaždinu</item>
      <item>Kristina Vidović, Trg Ante Starčevića 8, 51511 Njivice punomoćnik sudionika u postupku PRIMAVERA društvo s ograničenom odgovornošću za proizvodnju, trgovinu i turizam</item>
    </izvorni_sadrzaj>
    <derivirana_varijabla naziv="DomainObject.Predmet.OstaliListFormatedWithAdress_1">
      <item>Sudski registar</item>
      <item>Županijsko državno odvjetništvo u Varaždinu</item>
      <item>Kristina Vidović, Trg Ante Starčevića 8, 51511 Njivice punomoćnik sudionika u postupku PRIMAVERA društvo s ograničenom odgovornošću za proizvodnju, trgovinu i turizam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Kristina Vidović, OIB 67992938665, Trg Ante Starčevića 8, 51511 Njivice punomoćnik sudionika u postupku PRIMAVERA društvo s ograničenom odgovornošću za proizvodnju, trgovinu i turizam</item>
    </izvorni_sadrzaj>
    <derivirana_varijabla naziv="DomainObject.Predmet.OstaliListFormatedWithAdressOIB_1">
      <item>Sudski registar</item>
      <item>Županijsko državno odvjetništvo u Varaždinu</item>
      <item>Kristina Vidović, OIB 67992938665, Trg Ante Starčevića 8, 51511 Njivice punomoćnik sudionika u postupku PRIMAVERA društvo s ograničenom odgovornošću za proizvodnju, trgovinu i turizam</item>
    </derivirana_varijabla>
  </DomainObject.Predmet.OstaliListFormatedWithAdressOIB>
  <DomainObject.Predmet.OstaliListNazivFormated>
    <izvorni_sadrzaj>
      <item>Sudski registar</item>
      <item>Županijsko državno odvjetništvo u Varaždinu</item>
      <item>Kristina Vidović</item>
    </izvorni_sadrzaj>
    <derivirana_varijabla naziv="DomainObject.Predmet.OstaliListNazivFormated_1">
      <item>Sudski registar</item>
      <item>Županijsko državno odvjetništvo u Varaždinu</item>
      <item>Kristina Vidović</item>
    </derivirana_varijabla>
  </DomainObject.Predmet.OstaliListNazivFormated>
  <DomainObject.Predmet.OstaliListNazivFormatedOIB>
    <izvorni_sadrzaj>
      <item>Sudski registar</item>
      <item>Županijsko državno odvjetništvo u Varaždinu</item>
      <item>Kristina Vidović, OIB 67992938665</item>
    </izvorni_sadrzaj>
    <derivirana_varijabla naziv="DomainObject.Predmet.OstaliListNazivFormatedOIB_1">
      <item>Sudski registar</item>
      <item>Županijsko državno odvjetništvo u Varaždinu</item>
      <item>Kristina Vidović, OIB 67992938665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St-627/2016-20</izvorni_sadrzaj>
    <derivirana_varijabla naziv="DomainObject.PoslovniBrojDokumenta_1">St-627/2016-20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PRIMAVERA društvo s ograničenom odgovornošću za proizvodnju, trgovinu i turizam</izvorni_sadrzaj>
    <derivirana_varijabla naziv="DomainObject.Predmet.ProtustrankaIDrugi_1">PRIMAVERA društvo s ograničenom odgovornošću za proizvodnju,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PRIMAVERA društvo s ograničenom odgovornošću za proizvodnju, trgovinu i turizam, OIB 74776259482, Tina Ujevića 15, 40323 Hemuševec</izvorni_sadrzaj>
    <derivirana_varijabla naziv="DomainObject.Predmet.ProtustrankaIDrugiAdressOIB_1">PRIMAVERA društvo s ograničenom odgovornošću za proizvodnju, trgovinu i turizam, OIB 74776259482, Tina Ujevića 15, 40323 Hemuševec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PRIMAVERA društvo s ograničenom odgovornošću za proizvodnju, trgovinu i turizam</item>
      <item>Sudski registar</item>
      <item>Županijsko državno odvjetništvo u Varaždinu</item>
      <item>Kristina Vidović</item>
    </izvorni_sadrzaj>
    <derivirana_varijabla naziv="DomainObject.Predmet.SudioniciListNaziv_1">
      <item>Financijska agencija</item>
      <item>PRIMAVERA društvo s ograničenom odgovornošću za proizvodnju, trgovinu i turizam</item>
      <item>Sudski registar</item>
      <item>Županijsko državno odvjetništvo u Varaždinu</item>
      <item>Kristina Vidović</item>
    </derivirana_varijabla>
  </DomainObject.Predmet.SudioniciListNaziv>
  <DomainObject.Predmet.SudioniciListAdressOIB>
    <izvorni_sadrzaj>
      <item>Financijska agencija, OIB 85821130368</item>
      <item>PRIMAVERA društvo s ograničenom odgovornošću za proizvodnju, trgovinu i turizam, OIB 74776259482, Tina Ujevića 15,40323 Hemuševec</item>
      <item>Sudski registar</item>
      <item>Županijsko državno odvjetništvo u Varaždinu</item>
      <item>Kristina Vidović, OIB 67992938665, Trg Ante Starčevića 8,51511 Njivice</item>
    </izvorni_sadrzaj>
    <derivirana_varijabla naziv="DomainObject.Predmet.SudioniciListAdressOIB_1">
      <item>Financijska agencija, OIB 85821130368</item>
      <item>PRIMAVERA društvo s ograničenom odgovornošću za proizvodnju, trgovinu i turizam, OIB 74776259482, Tina Ujevića 15,40323 Hemuševec</item>
      <item>Sudski registar</item>
      <item>Županijsko državno odvjetništvo u Varaždinu</item>
      <item>Kristina Vidović, OIB 67992938665, Trg Ante Starčevića 8,51511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74776259482</item>
      <item>, OIB null</item>
      <item>, OIB null</item>
      <item>, OIB 67992938665</item>
    </izvorni_sadrzaj>
    <derivirana_varijabla naziv="DomainObject.Predmet.SudioniciListNazivOIB_1">
      <item>, OIB 85821130368</item>
      <item>, OIB 74776259482</item>
      <item>, OIB null</item>
      <item>, OIB null</item>
      <item>, OIB 67992938665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1193</properties:Characters>
  <properties:Lines>48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2017-02-09T13:24:00Z</dcterms:created>
  <dc:creator>Katarina Breški</dc:creator>
  <cp:lastModifiedBy>Katarina Breški</cp:lastModifiedBy>
  <cp:lastPrinted>2017-02-09T13:35:00Z</cp:lastPrinted>
  <dcterms:modified xmlns:xsi="http://www.w3.org/2001/XMLSchema-instance" xsi:type="dcterms:W3CDTF">2017-02-09T13:43:00Z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