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c97e" w14:paraId="630c97e" w:rsidRDefault="00B7565F" w:rsidP="00635DA8" w:rsidR="00B7565F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65F" w:rsidP="00635DA8" w:rsidR="00B7565F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B7565F" w:rsidP="00635DA8" w:rsidR="00B7565F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B7565F" w:rsidP="00635DA8" w:rsidR="00B7565F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952237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 xml:space="preserve">. studenog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6E1D7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6E1D73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6E1D73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9A4F41" w:rsidRPr="009A4F41">
        <w:t xml:space="preserve"> </w:t>
      </w:r>
      <w:r w:rsidR="00AC4E18" w:rsidRPr="00AC4E18">
        <w:rPr>
          <w:rFonts w:eastAsia="Times New Roman" w:hAnsi="Times New Roman" w:ascii="Times New Roman"/>
          <w:bCs/>
          <w:sz w:val="24"/>
          <w:szCs w:val="24"/>
          <w:lang w:eastAsia="hr-HR"/>
        </w:rPr>
        <w:t>KERSTIN d.o.o. Brseč, Brseč 51, OIB: 59246809475, MBS: 040145598</w:t>
      </w:r>
      <w:r w:rsidR="006A3916">
        <w:rPr>
          <w:rFonts w:hAnsi="Times New Roman" w:ascii="Times New Roman"/>
          <w:sz w:val="24"/>
          <w:szCs w:val="24"/>
        </w:rPr>
        <w:t>.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1B269F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1B269F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9A4F41">
        <w:rPr>
          <w:rFonts w:eastAsia="Times New Roman" w:hAnsi="Times New Roman" w:ascii="Times New Roman"/>
          <w:sz w:val="24"/>
          <w:szCs w:val="24"/>
          <w:lang w:eastAsia="hr-HR"/>
        </w:rPr>
        <w:t>. listopada</w:t>
      </w:r>
      <w:r w:rsidR="006A391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249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AC4E18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6A3916">
        <w:rPr>
          <w:rFonts w:eastAsia="Times New Roman" w:hAnsi="Times New Roman" w:ascii="Times New Roman"/>
          <w:sz w:val="24"/>
          <w:szCs w:val="24"/>
        </w:rPr>
        <w:t>1</w:t>
      </w:r>
      <w:r w:rsidR="00952237">
        <w:rPr>
          <w:rFonts w:eastAsia="Times New Roman" w:hAnsi="Times New Roman" w:ascii="Times New Roman"/>
          <w:sz w:val="24"/>
          <w:szCs w:val="24"/>
        </w:rPr>
        <w:t>9</w:t>
      </w:r>
      <w:r w:rsidR="009A4F41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AC4E18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29C" w:rsidP="009D1D07" w:rsidR="00BC229C">
      <w:pPr>
        <w:spacing w:lineRule="auto" w:line="240" w:after="0"/>
      </w:pPr>
      <w:r>
        <w:separator/>
      </w:r>
    </w:p>
  </w:endnote>
  <w:endnote w:id="0" w:type="continuationSeparator">
    <w:p w:rsidRDefault="00BC229C" w:rsidP="009D1D07" w:rsidR="00BC22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B7565F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29C" w:rsidP="009D1D07" w:rsidR="00BC229C">
      <w:pPr>
        <w:spacing w:lineRule="auto" w:line="240" w:after="0"/>
      </w:pPr>
      <w:r>
        <w:separator/>
      </w:r>
    </w:p>
  </w:footnote>
  <w:footnote w:id="0" w:type="continuationSeparator">
    <w:p w:rsidRDefault="00BC229C" w:rsidP="009D1D07" w:rsidR="00BC22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3916" w:rsidP="006A3916" w:rsidR="006A3916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5</w:t>
    </w:r>
    <w:r w:rsidR="009A4F41">
      <w:rPr>
        <w:rFonts w:eastAsia="Times New Roman" w:hAnsi="Times New Roman" w:ascii="Times New Roman"/>
        <w:sz w:val="24"/>
        <w:szCs w:val="24"/>
        <w:lang w:eastAsia="hr-HR"/>
      </w:rPr>
      <w:t>7</w:t>
    </w:r>
    <w:r w:rsidR="00AC4E18">
      <w:rPr>
        <w:rFonts w:eastAsia="Times New Roman" w:hAnsi="Times New Roman" w:ascii="Times New Roman"/>
        <w:sz w:val="24"/>
        <w:szCs w:val="24"/>
        <w:lang w:eastAsia="hr-HR"/>
      </w:rPr>
      <w:t>6/2018-4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0240F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643D3"/>
    <w:rsid w:val="00173717"/>
    <w:rsid w:val="001B1889"/>
    <w:rsid w:val="001B269F"/>
    <w:rsid w:val="001B716A"/>
    <w:rsid w:val="001B7FEA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3916"/>
    <w:rsid w:val="006A51DE"/>
    <w:rsid w:val="006A7FF7"/>
    <w:rsid w:val="006B004A"/>
    <w:rsid w:val="006B7147"/>
    <w:rsid w:val="006C237E"/>
    <w:rsid w:val="006D249A"/>
    <w:rsid w:val="006D4D6F"/>
    <w:rsid w:val="006D6618"/>
    <w:rsid w:val="006E1D73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4F5E"/>
    <w:rsid w:val="008779FA"/>
    <w:rsid w:val="00897688"/>
    <w:rsid w:val="008C7805"/>
    <w:rsid w:val="008D2EAA"/>
    <w:rsid w:val="008D48F2"/>
    <w:rsid w:val="0091002A"/>
    <w:rsid w:val="009125AF"/>
    <w:rsid w:val="009205EC"/>
    <w:rsid w:val="00922D05"/>
    <w:rsid w:val="00931F19"/>
    <w:rsid w:val="00952237"/>
    <w:rsid w:val="00962EB8"/>
    <w:rsid w:val="00963E5D"/>
    <w:rsid w:val="009921A1"/>
    <w:rsid w:val="009955B2"/>
    <w:rsid w:val="009A4F41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4E18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565F"/>
    <w:rsid w:val="00B7695E"/>
    <w:rsid w:val="00BA5F64"/>
    <w:rsid w:val="00BB10A8"/>
    <w:rsid w:val="00BC229C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006B7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6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56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565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56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56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56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56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565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56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56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St-576/2018</izvorni_sadrzaj>
    <derivirana_varijabla naziv="DomainObject.Predmet.OznakaBroj_1">St-576/2018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KERSTIN d.o.o.</izvorni_sadrzaj>
    <derivirana_varijabla naziv="DomainObject.Predmet.ProtustrankaFormated_1">  KERSTIN d.o.o.</derivirana_varijabla>
  </DomainObject.Predmet.ProtustrankaFormated>
  <DomainObject.Predmet.ProtustrankaFormatedOIB>
    <izvorni_sadrzaj>  KERSTIN d.o.o., OIB 59246809475</izvorni_sadrzaj>
    <derivirana_varijabla naziv="DomainObject.Predmet.ProtustrankaFormatedOIB_1">  KERSTIN d.o.o., OIB 59246809475</derivirana_varijabla>
  </DomainObject.Predmet.ProtustrankaFormatedOIB>
  <DomainObject.Predmet.ProtustrankaFormatedWithAdress>
    <izvorni_sadrzaj> KERSTIN d.o.o., Brseč 51, 51418 Brseč</izvorni_sadrzaj>
    <derivirana_varijabla naziv="DomainObject.Predmet.ProtustrankaFormatedWithAdress_1"> KERSTIN d.o.o., Brseč 51, 51418 Brseč</derivirana_varijabla>
  </DomainObject.Predmet.ProtustrankaFormatedWithAdress>
  <DomainObject.Predmet.ProtustrankaFormatedWithAdressOIB>
    <izvorni_sadrzaj> KERSTIN d.o.o., OIB 59246809475, Brseč 51, 51418 Brseč</izvorni_sadrzaj>
    <derivirana_varijabla naziv="DomainObject.Predmet.ProtustrankaFormatedWithAdressOIB_1"> KERSTIN d.o.o., OIB 59246809475, Brseč 51, 51418 Brseč</derivirana_varijabla>
  </DomainObject.Predmet.ProtustrankaFormatedWithAdressOIB>
  <DomainObject.Predmet.ProtustrankaWithAdress>
    <izvorni_sadrzaj>KERSTIN d.o.o. Brseč 51, 51418 Brseč</izvorni_sadrzaj>
    <derivirana_varijabla naziv="DomainObject.Predmet.ProtustrankaWithAdress_1">KERSTIN d.o.o. Brseč 51, 51418 Brseč</derivirana_varijabla>
  </DomainObject.Predmet.ProtustrankaWithAdress>
  <DomainObject.Predmet.ProtustrankaWithAdressOIB>
    <izvorni_sadrzaj>KERSTIN d.o.o., OIB 59246809475, Brseč 51, 51418 Brseč</izvorni_sadrzaj>
    <derivirana_varijabla naziv="DomainObject.Predmet.ProtustrankaWithAdressOIB_1">KERSTIN d.o.o., OIB 59246809475, Brseč 51, 51418 Brseč</derivirana_varijabla>
  </DomainObject.Predmet.ProtustrankaWithAdressOIB>
  <DomainObject.Predmet.ProtustrankaNazivFormated>
    <izvorni_sadrzaj>KERSTIN d.o.o.</izvorni_sadrzaj>
    <derivirana_varijabla naziv="DomainObject.Predmet.ProtustrankaNazivFormated_1">KERSTIN d.o.o.</derivirana_varijabla>
  </DomainObject.Predmet.ProtustrankaNazivFormated>
  <DomainObject.Predmet.ProtustrankaNazivFormatedOIB>
    <izvorni_sadrzaj>KERSTIN d.o.o., OIB 59246809475</izvorni_sadrzaj>
    <derivirana_varijabla naziv="DomainObject.Predmet.ProtustrankaNazivFormatedOIB_1">KERSTIN d.o.o., OIB 59246809475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KERSTIN d.o.o.</item>
    </izvorni_sadrzaj>
    <derivirana_varijabla naziv="DomainObject.Predmet.ProtuStrankaListFormated_1">
      <item>KERSTIN d.o.o.</item>
    </derivirana_varijabla>
  </DomainObject.Predmet.ProtuStrankaListFormated>
  <DomainObject.Predmet.ProtuStrankaListFormatedOIB>
    <izvorni_sadrzaj>
      <item>KERSTIN d.o.o., OIB 59246809475</item>
    </izvorni_sadrzaj>
    <derivirana_varijabla naziv="DomainObject.Predmet.ProtuStrankaListFormatedOIB_1">
      <item>KERSTIN d.o.o., OIB 59246809475</item>
    </derivirana_varijabla>
  </DomainObject.Predmet.ProtuStrankaListFormatedOIB>
  <DomainObject.Predmet.ProtuStrankaListFormatedWithAdress>
    <izvorni_sadrzaj>
      <item>KERSTIN d.o.o., Brseč 51, 51418 Brseč</item>
    </izvorni_sadrzaj>
    <derivirana_varijabla naziv="DomainObject.Predmet.ProtuStrankaListFormatedWithAdress_1">
      <item>KERSTIN d.o.o., Brseč 51, 51418 Brseč</item>
    </derivirana_varijabla>
  </DomainObject.Predmet.ProtuStrankaListFormatedWithAdress>
  <DomainObject.Predmet.ProtuStrankaListFormatedWithAdressOIB>
    <izvorni_sadrzaj>
      <item>KERSTIN d.o.o., OIB 59246809475, Brseč 51, 51418 Brseč</item>
    </izvorni_sadrzaj>
    <derivirana_varijabla naziv="DomainObject.Predmet.ProtuStrankaListFormatedWithAdressOIB_1">
      <item>KERSTIN d.o.o., OIB 59246809475, Brseč 51, 51418 Brseč</item>
    </derivirana_varijabla>
  </DomainObject.Predmet.ProtuStrankaListFormatedWithAdressOIB>
  <DomainObject.Predmet.ProtuStrankaListNazivFormated>
    <izvorni_sadrzaj>
      <item>KERSTIN d.o.o.</item>
    </izvorni_sadrzaj>
    <derivirana_varijabla naziv="DomainObject.Predmet.ProtuStrankaListNazivFormated_1">
      <item>KERSTIN d.o.o.</item>
    </derivirana_varijabla>
  </DomainObject.Predmet.ProtuStrankaListNazivFormated>
  <DomainObject.Predmet.ProtuStrankaListNazivFormatedOIB>
    <izvorni_sadrzaj>
      <item>KERSTIN d.o.o., OIB 59246809475</item>
    </izvorni_sadrzaj>
    <derivirana_varijabla naziv="DomainObject.Predmet.ProtuStrankaListNazivFormatedOIB_1">
      <item>KERSTIN d.o.o., OIB 59246809475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KERSTIN d.o.o.</izvorni_sadrzaj>
    <derivirana_varijabla naziv="DomainObject.Predmet.ProtustrankaIDrugi_1">KERSTIN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KERSTIN d.o.o., OIB 59246809475, Brseč 51, 51418 Brseč</izvorni_sadrzaj>
    <derivirana_varijabla naziv="DomainObject.Predmet.ProtustrankaIDrugiAdressOIB_1">KERSTIN d.o.o., OIB 59246809475, Brseč 51, 51418 Brseč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KERSTIN d.o.o.</item>
    </izvorni_sadrzaj>
    <derivirana_varijabla naziv="DomainObject.Predmet.SudioniciListNaziv_1">
      <item>FINA  Rijeka</item>
      <item>KERSTIN d.o.o.</item>
    </derivirana_varijabla>
  </DomainObject.Predmet.SudioniciListNaziv>
  <DomainObject.Predmet.SudioniciListAdressOIB>
    <izvorni_sadrzaj>
      <item>FINA  Rijeka, OIB 85821130368, Frana Kurelca 8,51000 Rijeka</item>
      <item>KERSTIN d.o.o., OIB 59246809475, Brseč 51,51418 Brseč</item>
    </izvorni_sadrzaj>
    <derivirana_varijabla naziv="DomainObject.Predmet.SudioniciListAdressOIB_1">
      <item>FINA  Rijeka, OIB 85821130368, Frana Kurelca 8,51000 Rijeka</item>
      <item>KERSTIN d.o.o., OIB 59246809475, Brseč 51,51418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59246809475</item>
    </izvorni_sadrzaj>
    <derivirana_varijabla naziv="DomainObject.Predmet.SudioniciListNazivOIB_1">
      <item>, OIB 85821130368</item>
      <item>, OIB 59246809475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6A3F2-DB68-4ABD-8746-23FD6DFFD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1425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2018-11-16T08:51:00Z</dcterms:created>
  <dc:creator>Sanela Uzelac</dc:creator>
  <cp:lastModifiedBy>Sanela Uzelac</cp:lastModifiedBy>
  <cp:lastPrinted>2018-11-19T08:16:00Z</cp:lastPrinted>
  <dcterms:modified xmlns:xsi="http://www.w3.org/2001/XMLSchema-instance" xsi:type="dcterms:W3CDTF">2018-11-20T07:46:00Z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(576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