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7ffd4" w14:paraId="d47ffd4" w:rsidRDefault="004E55B0" w:rsidR="004E55B0" w:rsidRPr="003D2AF7">
      <w:pPr>
        <w15:collapsed w:val="false"/>
        <w:rPr>
          <w:bCs/>
        </w:rPr>
      </w:pPr>
      <w:bookmarkStart w:name="_GoBack" w:id="0"/>
      <w:bookmarkEnd w:id="0"/>
    </w:p>
    <w:p w:rsidRDefault="004E55B0" w:rsidR="004E55B0" w:rsidRPr="003D2AF7">
      <w:pPr>
        <w:rPr>
          <w:bCs/>
        </w:rPr>
      </w:pPr>
    </w:p>
    <w:p w:rsidRDefault="001F6EA1" w:rsidR="004E55B0" w:rsidRPr="003D2AF7">
      <w:pPr>
        <w:rPr>
          <w:bCs/>
        </w:rPr>
      </w:pPr>
      <w:r w:rsidRPr="003D2AF7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03D7B" w:rsidR="004E55B0" w:rsidRPr="003D2AF7">
      <w:pPr>
        <w:pStyle w:val="Naslov1"/>
        <w:rPr>
          <w:rFonts w:cs="Times New Roman" w:hAnsi="Times New Roman" w:ascii="Times New Roman"/>
          <w:b w:val="false"/>
        </w:rPr>
      </w:pPr>
      <w:r w:rsidRPr="003D2AF7">
        <w:rPr>
          <w:rFonts w:cs="Times New Roman" w:hAnsi="Times New Roman" w:ascii="Times New Roman"/>
          <w:b w:val="false"/>
        </w:rPr>
        <w:t xml:space="preserve">  </w:t>
      </w:r>
      <w:r w:rsidR="004E55B0" w:rsidRPr="003D2AF7">
        <w:rPr>
          <w:rFonts w:cs="Times New Roman" w:hAnsi="Times New Roman" w:ascii="Times New Roman"/>
          <w:b w:val="false"/>
        </w:rPr>
        <w:t xml:space="preserve">REPUBLIKA HRVATSKA </w:t>
      </w:r>
    </w:p>
    <w:p w:rsidRDefault="004E55B0" w:rsidR="00F03D7B" w:rsidRPr="003D2AF7">
      <w:pPr>
        <w:rPr>
          <w:bCs/>
        </w:rPr>
      </w:pPr>
      <w:r w:rsidRPr="003D2AF7">
        <w:rPr>
          <w:bCs/>
        </w:rPr>
        <w:t>TRGOVAČKI</w:t>
      </w:r>
      <w:r w:rsidR="008658BA" w:rsidRPr="003D2AF7">
        <w:rPr>
          <w:bCs/>
        </w:rPr>
        <w:t xml:space="preserve"> SUD U ZAGREBU</w:t>
      </w:r>
    </w:p>
    <w:p w:rsidRDefault="00F03D7B" w:rsidR="004E55B0" w:rsidRPr="003D2AF7">
      <w:pPr>
        <w:rPr>
          <w:bCs/>
        </w:rPr>
      </w:pPr>
      <w:r w:rsidRPr="003D2AF7">
        <w:rPr>
          <w:bCs/>
        </w:rPr>
        <w:t>Zagreb, Amruševa 2/II</w:t>
      </w:r>
      <w:r w:rsidRPr="003D2AF7">
        <w:rPr>
          <w:bCs/>
        </w:rPr>
        <w:tab/>
      </w:r>
      <w:r w:rsidRPr="003D2AF7">
        <w:rPr>
          <w:bCs/>
        </w:rPr>
        <w:tab/>
      </w:r>
      <w:r w:rsidR="008658BA" w:rsidRPr="003D2AF7">
        <w:rPr>
          <w:bCs/>
        </w:rPr>
        <w:tab/>
      </w:r>
      <w:r w:rsidR="008658BA" w:rsidRPr="003D2AF7">
        <w:rPr>
          <w:bCs/>
        </w:rPr>
        <w:tab/>
      </w:r>
      <w:r w:rsidR="008658BA" w:rsidRPr="003D2AF7">
        <w:rPr>
          <w:bCs/>
        </w:rPr>
        <w:tab/>
      </w:r>
      <w:r w:rsidR="00FC70EA" w:rsidRPr="003D2AF7">
        <w:rPr>
          <w:bCs/>
        </w:rPr>
        <w:t>31-ST-</w:t>
      </w:r>
      <w:r w:rsidR="00B6293D">
        <w:rPr>
          <w:bCs/>
        </w:rPr>
        <w:t>1661/11-219</w:t>
      </w:r>
    </w:p>
    <w:p w:rsidRDefault="004E55B0" w:rsidR="004E55B0" w:rsidRPr="003D2AF7">
      <w:pPr>
        <w:rPr>
          <w:bCs/>
        </w:rPr>
      </w:pPr>
    </w:p>
    <w:p w:rsidRDefault="004E55B0" w:rsidR="004E55B0" w:rsidRPr="003D2AF7">
      <w:pPr>
        <w:rPr>
          <w:bCs/>
        </w:rPr>
      </w:pPr>
    </w:p>
    <w:p w:rsidRDefault="004E55B0" w:rsidR="004E55B0" w:rsidRPr="003D2AF7">
      <w:pPr>
        <w:rPr>
          <w:bCs/>
        </w:rPr>
      </w:pPr>
    </w:p>
    <w:p w:rsidRDefault="004E55B0" w:rsidP="000D3E1B" w:rsidR="004E55B0" w:rsidRPr="003D2AF7">
      <w:pPr>
        <w:pStyle w:val="Naslov2"/>
        <w:jc w:val="left"/>
        <w:rPr>
          <w:rFonts w:cs="Times New Roman" w:hAnsi="Times New Roman" w:ascii="Times New Roman"/>
          <w:b w:val="false"/>
          <w:bCs w:val="false"/>
        </w:rPr>
      </w:pPr>
      <w:r w:rsidRPr="003D2AF7">
        <w:rPr>
          <w:rFonts w:cs="Times New Roman" w:hAnsi="Times New Roman" w:ascii="Times New Roman"/>
          <w:b w:val="false"/>
        </w:rPr>
        <w:t xml:space="preserve">     STEČAJNI DU</w:t>
      </w:r>
      <w:r w:rsidR="00C23B10" w:rsidRPr="003D2AF7">
        <w:rPr>
          <w:rFonts w:cs="Times New Roman" w:hAnsi="Times New Roman" w:ascii="Times New Roman"/>
          <w:b w:val="false"/>
        </w:rPr>
        <w:t xml:space="preserve">ŽNIK : </w:t>
      </w:r>
      <w:r w:rsidR="00B6293D">
        <w:rPr>
          <w:rFonts w:cs="Times New Roman" w:hAnsi="Times New Roman" w:ascii="Times New Roman"/>
          <w:b w:val="false"/>
        </w:rPr>
        <w:t>KEMOBOJA PLUS d.o.o. – u stečaju, Zagreb, J. Marohnića 1/8 OIB: 45295080681</w:t>
      </w:r>
    </w:p>
    <w:p w:rsidRDefault="004E55B0" w:rsidR="004E55B0" w:rsidRPr="003D2AF7"/>
    <w:p w:rsidRDefault="00FC70EA" w:rsidR="004E55B0" w:rsidRPr="003D2AF7">
      <w:r w:rsidRPr="003D2AF7">
        <w:tab/>
        <w:t>Stečajni</w:t>
      </w:r>
      <w:r w:rsidR="002E5993" w:rsidRPr="003D2AF7">
        <w:t xml:space="preserve"> </w:t>
      </w:r>
      <w:r w:rsidR="004E55B0" w:rsidRPr="003D2AF7">
        <w:t xml:space="preserve"> upravitelj</w:t>
      </w:r>
      <w:r w:rsidRPr="003D2AF7">
        <w:t xml:space="preserve"> je podnio</w:t>
      </w:r>
      <w:r w:rsidR="004E55B0" w:rsidRPr="003D2AF7">
        <w:t xml:space="preserve"> prijedlog za</w:t>
      </w:r>
      <w:r w:rsidR="008658BA" w:rsidRPr="003D2AF7">
        <w:t xml:space="preserve"> </w:t>
      </w:r>
      <w:r w:rsidR="00B6293D">
        <w:t xml:space="preserve">prvu djelomičnu </w:t>
      </w:r>
      <w:r w:rsidR="004E55B0" w:rsidRPr="003D2AF7">
        <w:t>diobu prema kojem prijedlogu će</w:t>
      </w:r>
      <w:r w:rsidR="002E5993" w:rsidRPr="003D2AF7">
        <w:t xml:space="preserve"> se vjerovnici </w:t>
      </w:r>
      <w:r w:rsidR="009C5E59" w:rsidRPr="003D2AF7">
        <w:t xml:space="preserve">I </w:t>
      </w:r>
      <w:r w:rsidR="00270434" w:rsidRPr="003D2AF7">
        <w:t>višeg</w:t>
      </w:r>
      <w:r w:rsidR="004E55B0" w:rsidRPr="003D2AF7">
        <w:t xml:space="preserve"> isplatnog reda namiriti </w:t>
      </w:r>
      <w:r w:rsidR="00735173" w:rsidRPr="003D2AF7">
        <w:t>sa</w:t>
      </w:r>
      <w:r w:rsidR="000D3E1B" w:rsidRPr="003D2AF7">
        <w:t xml:space="preserve"> </w:t>
      </w:r>
      <w:r w:rsidR="00B6293D">
        <w:t>100</w:t>
      </w:r>
      <w:r w:rsidR="001C1851">
        <w:t>%</w:t>
      </w:r>
      <w:r w:rsidR="00C70FE9" w:rsidRPr="003D2AF7">
        <w:t xml:space="preserve"> </w:t>
      </w:r>
      <w:r w:rsidR="001C1851">
        <w:t>priznatih tražbina.</w:t>
      </w:r>
      <w:r w:rsidR="00962CE0" w:rsidRPr="003D2AF7">
        <w:t xml:space="preserve"> </w:t>
      </w:r>
    </w:p>
    <w:p w:rsidRDefault="004E55B0" w:rsidR="004E55B0" w:rsidRPr="003D2AF7">
      <w:r w:rsidRPr="003D2AF7">
        <w:tab/>
        <w:t xml:space="preserve">Na prijedlog  diobe stečajni sudac daje </w:t>
      </w:r>
    </w:p>
    <w:p w:rsidRDefault="004E55B0" w:rsidR="004E55B0" w:rsidRPr="003D2AF7"/>
    <w:p w:rsidRDefault="004E55B0" w:rsidR="004E55B0" w:rsidRPr="003D2AF7">
      <w:pPr>
        <w:pStyle w:val="Naslov2"/>
        <w:rPr>
          <w:rFonts w:cs="Times New Roman" w:hAnsi="Times New Roman" w:ascii="Times New Roman"/>
          <w:b w:val="false"/>
        </w:rPr>
      </w:pPr>
      <w:r w:rsidRPr="003D2AF7">
        <w:rPr>
          <w:rFonts w:cs="Times New Roman" w:hAnsi="Times New Roman" w:ascii="Times New Roman"/>
          <w:b w:val="false"/>
        </w:rPr>
        <w:t xml:space="preserve">S U G L A S N O S T </w:t>
      </w:r>
    </w:p>
    <w:p w:rsidRDefault="004E55B0" w:rsidR="004E55B0" w:rsidRPr="003D2AF7">
      <w:r w:rsidRPr="003D2AF7">
        <w:tab/>
      </w:r>
    </w:p>
    <w:p w:rsidRDefault="00D81EC8" w:rsidR="004E55B0" w:rsidRPr="003D2AF7">
      <w:r w:rsidRPr="003D2AF7">
        <w:t xml:space="preserve"> temeljem čl. </w:t>
      </w:r>
      <w:smartTag w:element="metricconverter" w:uri="urn:schemas-microsoft-com:office:smarttags">
        <w:smartTagPr>
          <w:attr w:val="192 st" w:name="ProductID"/>
        </w:smartTagPr>
        <w:r w:rsidRPr="003D2AF7">
          <w:t>192 st</w:t>
        </w:r>
      </w:smartTag>
      <w:r w:rsidRPr="003D2AF7">
        <w:t>. 2</w:t>
      </w:r>
      <w:r w:rsidR="004E55B0" w:rsidRPr="003D2AF7">
        <w:t xml:space="preserve"> Stečajnog zakona na predloženu </w:t>
      </w:r>
      <w:r w:rsidR="00270434" w:rsidRPr="003D2AF7">
        <w:t xml:space="preserve">završnu </w:t>
      </w:r>
      <w:r w:rsidR="004E55B0" w:rsidRPr="003D2AF7">
        <w:t xml:space="preserve">diobu. </w:t>
      </w:r>
    </w:p>
    <w:p w:rsidRDefault="004E55B0" w:rsidR="004E55B0" w:rsidRPr="003D2AF7"/>
    <w:p w:rsidRDefault="004E55B0" w:rsidR="004E55B0" w:rsidRPr="003D2AF7"/>
    <w:p w:rsidRDefault="000E7186" w:rsidR="004E55B0" w:rsidRPr="003D2AF7">
      <w:r w:rsidRPr="003D2AF7">
        <w:tab/>
        <w:t xml:space="preserve">U Zagrebu, </w:t>
      </w:r>
      <w:r w:rsidR="00B6293D">
        <w:t>11. travnja</w:t>
      </w:r>
      <w:r w:rsidR="001C1851">
        <w:t xml:space="preserve"> 2016. </w:t>
      </w:r>
      <w:r w:rsidR="00F1714A" w:rsidRPr="003D2AF7">
        <w:t xml:space="preserve"> </w:t>
      </w:r>
    </w:p>
    <w:p w:rsidRDefault="004E55B0" w:rsidR="004E55B0" w:rsidRPr="003D2AF7"/>
    <w:p w:rsidRDefault="004E55B0" w:rsidR="004E55B0" w:rsidRPr="003D2AF7"/>
    <w:p w:rsidRDefault="004E55B0" w:rsidR="004E55B0" w:rsidRPr="003D2AF7">
      <w:r w:rsidRPr="003D2AF7">
        <w:tab/>
      </w:r>
      <w:r w:rsidRPr="003D2AF7">
        <w:tab/>
      </w:r>
      <w:r w:rsidRPr="003D2AF7">
        <w:tab/>
      </w:r>
      <w:r w:rsidRPr="003D2AF7">
        <w:tab/>
      </w:r>
      <w:r w:rsidRPr="003D2AF7">
        <w:tab/>
      </w:r>
      <w:r w:rsidRPr="003D2AF7">
        <w:tab/>
      </w:r>
      <w:r w:rsidRPr="003D2AF7">
        <w:tab/>
      </w:r>
      <w:r w:rsidRPr="003D2AF7">
        <w:tab/>
      </w:r>
      <w:r w:rsidRPr="003D2AF7">
        <w:tab/>
        <w:t xml:space="preserve">STEČAJNI SUDAC </w:t>
      </w:r>
    </w:p>
    <w:p w:rsidRDefault="004E55B0" w:rsidR="004E55B0" w:rsidRPr="003D2AF7">
      <w:r w:rsidRPr="003D2AF7">
        <w:tab/>
      </w:r>
      <w:r w:rsidRPr="003D2AF7">
        <w:tab/>
      </w:r>
      <w:r w:rsidRPr="003D2AF7">
        <w:tab/>
      </w:r>
      <w:r w:rsidRPr="003D2AF7">
        <w:tab/>
      </w:r>
      <w:r w:rsidRPr="003D2AF7">
        <w:tab/>
      </w:r>
      <w:r w:rsidRPr="003D2AF7">
        <w:tab/>
      </w:r>
      <w:r w:rsidRPr="003D2AF7">
        <w:tab/>
      </w:r>
      <w:r w:rsidRPr="003D2AF7">
        <w:tab/>
      </w:r>
      <w:r w:rsidRPr="003D2AF7">
        <w:tab/>
        <w:t>Nada Kraljić</w:t>
      </w:r>
      <w:r w:rsidR="007F7087">
        <w:t>,v.r.</w:t>
      </w:r>
      <w:r w:rsidRPr="003D2AF7">
        <w:t xml:space="preserve"> </w:t>
      </w:r>
      <w:r w:rsidRPr="003D2AF7">
        <w:tab/>
      </w:r>
    </w:p>
    <w:p w:rsidRDefault="00632CBC" w:rsidR="00632CBC" w:rsidRPr="003D2AF7"/>
    <w:p w:rsidRDefault="007F7087" w:rsidR="007F708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7F7087" w:rsidP="007F7087" w:rsidR="007F7087">
      <w:pPr>
        <w:ind w:firstLine="708" w:left="6372"/>
      </w:pPr>
      <w:r>
        <w:t>Vinka Mihalinčić</w:t>
      </w:r>
    </w:p>
    <w:p w:rsidRDefault="00632CBC" w:rsidR="00632CBC" w:rsidRPr="003D2AF7"/>
    <w:sectPr w:rsidR="00632CBC" w:rsidRPr="003D2AF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7186"/>
    <w:rsid w:val="00003326"/>
    <w:rsid w:val="00066173"/>
    <w:rsid w:val="000D3E1B"/>
    <w:rsid w:val="000E7186"/>
    <w:rsid w:val="00181200"/>
    <w:rsid w:val="001C1851"/>
    <w:rsid w:val="001F6EA1"/>
    <w:rsid w:val="0024512F"/>
    <w:rsid w:val="00270434"/>
    <w:rsid w:val="002E5993"/>
    <w:rsid w:val="003D2AF7"/>
    <w:rsid w:val="00401EBB"/>
    <w:rsid w:val="004A259B"/>
    <w:rsid w:val="004E55B0"/>
    <w:rsid w:val="00552C1A"/>
    <w:rsid w:val="00560BAF"/>
    <w:rsid w:val="005E48EC"/>
    <w:rsid w:val="00632CBC"/>
    <w:rsid w:val="00641245"/>
    <w:rsid w:val="00656107"/>
    <w:rsid w:val="00685937"/>
    <w:rsid w:val="00717EA9"/>
    <w:rsid w:val="00735173"/>
    <w:rsid w:val="0074016F"/>
    <w:rsid w:val="007F7087"/>
    <w:rsid w:val="008658BA"/>
    <w:rsid w:val="008E2A86"/>
    <w:rsid w:val="00962369"/>
    <w:rsid w:val="00962CE0"/>
    <w:rsid w:val="00991A3E"/>
    <w:rsid w:val="009C5E59"/>
    <w:rsid w:val="00B50BDF"/>
    <w:rsid w:val="00B6293D"/>
    <w:rsid w:val="00C23B10"/>
    <w:rsid w:val="00C70FE9"/>
    <w:rsid w:val="00D81EC8"/>
    <w:rsid w:val="00F03D7B"/>
    <w:rsid w:val="00F1714A"/>
    <w:rsid w:val="00FC70EA"/>
    <w:rsid w:val="00FF7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rFonts w:cs="Courier New" w:hAnsi="Courier New" w:ascii="Courier New"/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cs="Courier New" w:hAnsi="Courier New" w:ascii="Courier New"/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7043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F70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7087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7087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7087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7087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rFonts w:ascii="Courier New" w:cs="Courier New" w:hAnsi="Courier New"/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ascii="Courier New" w:cs="Courier New" w:hAnsi="Courier New"/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7043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F70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7087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7087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7087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7087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travnja 2016.</izvorni_sadrzaj>
    <derivirana_varijabla naziv="DomainObject.DatumDonosenjaOdluke_1">11.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Suglasnost na I djelomičnu diobu</izvorni_sadrzaj>
    <derivirana_varijabla naziv="DomainObject.Primjedba_1">Suglasnost na I djelomičnu diobu</derivirana_varijabla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1661</izvorni_sadrzaj>
    <derivirana_varijabla naziv="DomainObject.Predmet.Broj_1">1661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2011.</izvorni_sadrzaj>
    <derivirana_varijabla naziv="DomainObject.Predmet.DatumOsnivanja_1">28.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St-1661/2011</izvorni_sadrzaj>
    <derivirana_varijabla naziv="DomainObject.Predmet.OznakaBroj_1">St-1661/2011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KEMOBOJA PLUS d.o.o. za trgovinu i usluge - u stečaju</izvorni_sadrzaj>
    <derivirana_varijabla naziv="DomainObject.Predmet.ProtustrankaFormated_1">  KEMOBOJA PLUS d.o.o. za trgovinu i usluge - u stečaju</derivirana_varijabla>
  </DomainObject.Predmet.ProtustrankaFormated>
  <DomainObject.Predmet.ProtustrankaFormatedOIB>
    <izvorni_sadrzaj>  KEMOBOJA PLUS d.o.o. za trgovinu i usluge - u stečaju, OIB 45295080681</izvorni_sadrzaj>
    <derivirana_varijabla naziv="DomainObject.Predmet.ProtustrankaFormatedOIB_1">  KEMOBOJA PLUS d.o.o. za trgovinu i usluge - u stečaju, OIB 45295080681</derivirana_varijabla>
  </DomainObject.Predmet.ProtustrankaFormatedOIB>
  <DomainObject.Predmet.ProtustrankaFormatedWithAdress>
    <izvorni_sadrzaj> KEMOBOJA PLUS d.o.o. za trgovinu i usluge - u stečaju, Josipa Marohnića 1/8, Zagreb</izvorni_sadrzaj>
    <derivirana_varijabla naziv="DomainObject.Predmet.ProtustrankaFormatedWithAdress_1"> KEMOBOJA PLUS d.o.o. za trgovinu i usluge - u stečaju, Josipa Marohnića 1/8, Zagreb</derivirana_varijabla>
  </DomainObject.Predmet.ProtustrankaFormatedWithAdress>
  <DomainObject.Predmet.ProtustrankaFormatedWithAdressOIB>
    <izvorni_sadrzaj> KEMOBOJA PLUS d.o.o. za trgovinu i usluge - u stečaju, OIB 45295080681, Josipa Marohnića 1/8, Zagreb</izvorni_sadrzaj>
    <derivirana_varijabla naziv="DomainObject.Predmet.ProtustrankaFormatedWithAdressOIB_1"> KEMOBOJA PLUS d.o.o. za trgovinu i usluge - u stečaju, OIB 45295080681, Josipa Marohnića 1/8, Zagreb</derivirana_varijabla>
  </DomainObject.Predmet.ProtustrankaFormatedWithAdressOIB>
  <DomainObject.Predmet.ProtustrankaWithAdress>
    <izvorni_sadrzaj>KEMOBOJA PLUS d.o.o. za trgovinu i usluge - u stečaju Josipa Marohnića 1/8, Zagreb</izvorni_sadrzaj>
    <derivirana_varijabla naziv="DomainObject.Predmet.ProtustrankaWithAdress_1">KEMOBOJA PLUS d.o.o. za trgovinu i usluge - u stečaju Josipa Marohnića 1/8, Zagreb</derivirana_varijabla>
  </DomainObject.Predmet.ProtustrankaWithAdress>
  <DomainObject.Predmet.ProtustrankaWithAdressOIB>
    <izvorni_sadrzaj>KEMOBOJA PLUS d.o.o. za trgovinu i usluge - u stečaju, OIB 45295080681, Josipa Marohnića 1/8, Zagreb</izvorni_sadrzaj>
    <derivirana_varijabla naziv="DomainObject.Predmet.ProtustrankaWithAdressOIB_1">KEMOBOJA PLUS d.o.o. za trgovinu i usluge - u stečaju, OIB 45295080681, Josipa Marohnića 1/8, Zagreb</derivirana_varijabla>
  </DomainObject.Predmet.ProtustrankaWithAdressOIB>
  <DomainObject.Predmet.ProtustrankaNazivFormated>
    <izvorni_sadrzaj>KEMOBOJA PLUS d.o.o. za trgovinu i usluge - u stečaju</izvorni_sadrzaj>
    <derivirana_varijabla naziv="DomainObject.Predmet.ProtustrankaNazivFormated_1">KEMOBOJA PLUS d.o.o. za trgovinu i usluge - u stečaju</derivirana_varijabla>
  </DomainObject.Predmet.ProtustrankaNazivFormated>
  <DomainObject.Predmet.ProtustrankaNazivFormatedOIB>
    <izvorni_sadrzaj>KEMOBOJA PLUS d.o.o. za trgovinu i usluge - u stečaju, OIB 45295080681</izvorni_sadrzaj>
    <derivirana_varijabla naziv="DomainObject.Predmet.ProtustrankaNazivFormatedOIB_1">KEMOBOJA PLUS d.o.o. za trgovinu i usluge - u stečaju, OIB 45295080681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ZAGREB zastupanog po punomoćniku ŽUPANIJSKO DRŽAVNO ODVJETNIŠTVO U ZAGREBU; VJEROVNICI; V.S.T. d.o.o.; ORBICO d.o.o.; H-ABDUCO društvo s ograničenom odgovornošću za usluge</izvorni_sadrzaj>
    <derivirana_varijabla naziv="DomainObject.Predmet.StrankaFormated_1">  REPUBLIKA HRVATSKA, MINISTARSTVO FINANCIJA, POREZNA UPRAVA, PODRUČNI URED ZAGREB zastupanog po punomoćniku ŽUPANIJSKO DRŽAVNO ODVJETNIŠTVO U ZAGREBU; VJEROVNICI; V.S.T. d.o.o.; ORBICO d.o.o.; H-ABDUCO društvo s ograničenom odgovornošću za usluge</derivirana_varijabla>
  </DomainObject.Predmet.StrankaFormated>
  <DomainObject.Predmet.StrankaFormatedOIB>
    <izvorni_sadrzaj>  REPUBLIKA HRVATSKA, MINISTARSTVO FINANCIJA, POREZNA UPRAVA, PODRUČNI URED ZAGREB zastupanog po punomoćniku ŽUPANIJSKO DRŽAVNO ODVJETNIŠTVO U ZAGREBU; VJEROVNICI; V.S.T. d.o.o., OIB 27297557092; ORBICO d.o.o., OIB 85611744662; H-ABDUCO društvo s ograničenom odgovornošću za usluge, OIB 13667298928</izvorni_sadrzaj>
    <derivirana_varijabla naziv="DomainObject.Predmet.StrankaFormatedOIB_1">  REPUBLIKA HRVATSKA, MINISTARSTVO FINANCIJA, POREZNA UPRAVA, PODRUČNI URED ZAGREB zastupanog po punomoćniku ŽUPANIJSKO DRŽAVNO ODVJETNIŠTVO U ZAGREBU; VJEROVNICI; V.S.T. d.o.o., OIB 27297557092; ORBICO d.o.o., OIB 85611744662; H-ABDUCO društvo s ograničenom odgovornošću za usluge, OIB 13667298928</derivirana_varijabla>
  </DomainObject.Predmet.StrankaFormatedOIB>
  <DomainObject.Predmet.StrankaFormatedWithAdress>
    <izvorni_sadrzaj> REPUBLIKA HRVATSKA, MINISTARSTVO FINANCIJA, POREZNA UPRAVA, PODRUČNI URED ZAGREB zastupanog po punomoćniku ŽUPANIJSKO DRŽAVNO ODVJETNIŠTVO U ZAGREBU; VJEROVNICI; V.S.T. d.o.o., Svetonedeljska 89, Sveta Nedelja; ORBICO d.o.o., Koturaška 69, 10000 Zagreb; H-ABDUCO društvo s ograničenom odgovornošću za usluge, Slavonska avenija 6A, Zagreb</izvorni_sadrzaj>
    <derivirana_varijabla naziv="DomainObject.Predmet.StrankaFormatedWithAdress_1"> REPUBLIKA HRVATSKA, MINISTARSTVO FINANCIJA, POREZNA UPRAVA, PODRUČNI URED ZAGREB zastupanog po punomoćniku ŽUPANIJSKO DRŽAVNO ODVJETNIŠTVO U ZAGREBU; VJEROVNICI; V.S.T. d.o.o., Svetonedeljska 89, Sveta Nedelja; ORBICO d.o.o., Koturaška 69, 10000 Zagreb; H-ABDUCO društvo s ograničenom odgovornošću za usluge, Slavonska avenija 6A, Zagreb</derivirana_varijabla>
  </DomainObject.Predmet.StrankaFormatedWithAdress>
  <DomainObject.Predmet.StrankaFormatedWithAdressOIB>
    <izvorni_sadrzaj> REPUBLIKA HRVATSKA, MINISTARSTVO FINANCIJA, POREZNA UPRAVA, PODRUČNI URED ZAGREB zastupanog po punomoćniku ŽUPANIJSKO DRŽAVNO ODVJETNIŠTVO U ZAGREBU; VJEROVNICI; V.S.T. d.o.o., OIB 27297557092, Svetonedeljska 89, Sveta Nedelja; ORBICO d.o.o., OIB 85611744662, Koturaška 69, 10000 Zagreb; H-ABDUCO društvo s ograničenom odgovornošću za usluge, OIB 13667298928, Slavonska avenija 6A, Zagreb</izvorni_sadrzaj>
    <derivirana_varijabla naziv="DomainObject.Predmet.StrankaFormatedWithAdressOIB_1"> REPUBLIKA HRVATSKA, MINISTARSTVO FINANCIJA, POREZNA UPRAVA, PODRUČNI URED ZAGREB zastupanog po punomoćniku ŽUPANIJSKO DRŽAVNO ODVJETNIŠTVO U ZAGREBU; VJEROVNICI; V.S.T. d.o.o., OIB 27297557092, Svetonedeljska 89, Sveta Nedelja; ORBICO d.o.o., OIB 85611744662, Koturaška 69, 10000 Zagreb; H-ABDUCO društvo s ograničenom odgovornošću za usluge, OIB 13667298928, Slavonska avenija 6A, Zagreb</derivirana_varijabla>
  </DomainObject.Predmet.StrankaFormatedWithAdressOIB>
  <DomainObject.Predmet.StrankaWithAdress>
    <izvorni_sadrzaj>REPUBLIKA HRVATSKA, MINISTARSTVO FINANCIJA, POREZNA UPRAVA, PODRUČNI URED ZAGREB ,VJEROVNICI ,V.S.T. d.o.o. Svetonedeljska 89,Sveta Nedelja,ORBICO d.o.o. Koturaška 69,10000 Zagreb,H-ABDUCO društvo s ograničenom odgovornošću za usluge Slavonska avenija 6A,Zagreb</izvorni_sadrzaj>
    <derivirana_varijabla naziv="DomainObject.Predmet.StrankaWithAdress_1">REPUBLIKA HRVATSKA, MINISTARSTVO FINANCIJA, POREZNA UPRAVA, PODRUČNI URED ZAGREB ,VJEROVNICI ,V.S.T. d.o.o. Svetonedeljska 89,Sveta Nedelja,ORBICO d.o.o. Koturaška 69,10000 Zagreb,H-ABDUCO društvo s ograničenom odgovornošću za usluge Slavonska avenija 6A,Zagreb</derivirana_varijabla>
  </DomainObject.Predmet.StrankaWithAdress>
  <DomainObject.Predmet.StrankaWithAdressOIB>
    <izvorni_sadrzaj>REPUBLIKA HRVATSKA, MINISTARSTVO FINANCIJA, POREZNA UPRAVA, PODRUČNI URED ZAGREB,VJEROVNICI,V.S.T. d.o.o., OIB 27297557092, Svetonedeljska 89,Sveta Nedelja,ORBICO d.o.o., OIB 85611744662, Koturaška 69,10000 Zagreb,H-ABDUCO društvo s ograničenom odgovornošću za usluge, OIB 13667298928, Slavonska avenija 6A,Zagreb</izvorni_sadrzaj>
    <derivirana_varijabla naziv="DomainObject.Predmet.StrankaWithAdressOIB_1">REPUBLIKA HRVATSKA, MINISTARSTVO FINANCIJA, POREZNA UPRAVA, PODRUČNI URED ZAGREB,VJEROVNICI,V.S.T. d.o.o., OIB 27297557092, Svetonedeljska 89,Sveta Nedelja,ORBICO d.o.o., OIB 85611744662, Koturaška 69,10000 Zagreb,H-ABDUCO društvo s ograničenom odgovornošću za usluge, OIB 13667298928, Slavonska avenija 6A,Zagreb</derivirana_varijabla>
  </DomainObject.Predmet.StrankaWithAdressOIB>
  <DomainObject.Predmet.StrankaNazivFormated>
    <izvorni_sadrzaj>REPUBLIKA HRVATSKA, MINISTARSTVO FINANCIJA, POREZNA UPRAVA, PODRUČNI URED ZAGREB,VJEROVNICI,V.S.T. d.o.o.,ORBICO d.o.o.,H-ABDUCO društvo s ograničenom odgovornošću za usluge</izvorni_sadrzaj>
    <derivirana_varijabla naziv="DomainObject.Predmet.StrankaNazivFormated_1">REPUBLIKA HRVATSKA, MINISTARSTVO FINANCIJA, POREZNA UPRAVA, PODRUČNI URED ZAGREB,VJEROVNICI,V.S.T. d.o.o.,ORBICO d.o.o.,H-ABDUCO društvo s ograničenom odgovornošću za usluge</derivirana_varijabla>
  </DomainObject.Predmet.StrankaNazivFormated>
  <DomainObject.Predmet.StrankaNazivFormatedOIB>
    <izvorni_sadrzaj>REPUBLIKA HRVATSKA, MINISTARSTVO FINANCIJA, POREZNA UPRAVA, PODRUČNI URED ZAGREB,VJEROVNICI,V.S.T. d.o.o., OIB 27297557092,ORBICO d.o.o., OIB 85611744662,H-ABDUCO društvo s ograničenom odgovornošću za usluge, OIB 13667298928</izvorni_sadrzaj>
    <derivirana_varijabla naziv="DomainObject.Predmet.StrankaNazivFormatedOIB_1">REPUBLIKA HRVATSKA, MINISTARSTVO FINANCIJA, POREZNA UPRAVA, PODRUČNI URED ZAGREB,VJEROVNICI,V.S.T. d.o.o., OIB 27297557092,ORBICO d.o.o., OIB 85611744662,H-ABDUCO društvo s ograničenom odgovornošću za usluge,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REPUBLIKA HRVATSKA, MINISTARSTVO FINANCIJA, POREZNA UPRAVA, PODRUČNI URED ZAGREB zastupanog po punomoćniku ŽUPANIJSKO DRŽAVNO ODVJETNIŠTVO U ZAGREBU</item>
      <item>VJEROVNICI</item>
      <item>V.S.T. d.o.o.</item>
      <item>ORBICO d.o.o.</item>
      <item>H-ABDUCO društvo s ograničenom odgovornošću za usluge</item>
    </izvorni_sadrzaj>
    <derivirana_varijabla naziv="DomainObject.Predmet.StrankaListFormated_1">
      <item>REPUBLIKA HRVATSKA, MINISTARSTVO FINANCIJA, POREZNA UPRAVA, PODRUČNI URED ZAGREB zastupanog po punomoćniku ŽUPANIJSKO DRŽAVNO ODVJETNIŠTVO U ZAGREBU</item>
      <item>VJEROVNICI</item>
      <item>V.S.T. d.o.o.</item>
      <item>ORBICO d.o.o.</item>
      <item>H-ABDUCO društvo s ograničenom odgovornošću za usluge</item>
    </derivirana_varijabla>
  </DomainObject.Predmet.StrankaListFormated>
  <DomainObject.Predmet.StrankaListFormatedOIB>
    <izvorni_sadrzaj>
      <item>REPUBLIKA HRVATSKA, MINISTARSTVO FINANCIJA, POREZNA UPRAVA, PODRUČNI URED ZAGREB zastupanog po punomoćniku ŽUPANIJSKO DRŽAVNO ODVJETNIŠTVO U ZAGREBU</item>
      <item>VJEROVNICI</item>
      <item>V.S.T. d.o.o., OIB 27297557092</item>
      <item>ORBICO d.o.o., OIB 85611744662</item>
      <item>H-ABDUCO društvo s ograničenom odgovornošću za usluge, OIB 13667298928</item>
    </izvorni_sadrzaj>
    <derivirana_varijabla naziv="DomainObject.Predmet.StrankaListFormatedOIB_1">
      <item>REPUBLIKA HRVATSKA, MINISTARSTVO FINANCIJA, POREZNA UPRAVA, PODRUČNI URED ZAGREB zastupanog po punomoćniku ŽUPANIJSKO DRŽAVNO ODVJETNIŠTVO U ZAGREBU</item>
      <item>VJEROVNICI</item>
      <item>V.S.T. d.o.o., OIB 27297557092</item>
      <item>ORBICO d.o.o., OIB 85611744662</item>
      <item>H-ABDUCO društvo s ograničenom odgovornošću za usluge, OIB 13667298928</item>
    </derivirana_varijabla>
  </DomainObject.Predmet.StrankaListFormatedOIB>
  <DomainObject.Predmet.StrankaListFormatedWithAdress>
    <izvorni_sadrzaj>
      <item>REPUBLIKA HRVATSKA, MINISTARSTVO FINANCIJA, POREZNA UPRAVA, PODRUČNI URED ZAGREB zastupanog po punomoćniku ŽUPANIJSKO DRŽAVNO ODVJETNIŠTVO U ZAGREBU</item>
      <item>VJEROVNICI</item>
      <item>V.S.T. d.o.o., Svetonedeljska 89, Sveta Nedelja</item>
      <item>ORBICO d.o.o., Koturaška 69, 10000 Zagreb</item>
      <item>H-ABDUCO društvo s ograničenom odgovornošću za usluge, Slavonska avenija 6A, Zagreb</item>
    </izvorni_sadrzaj>
    <derivirana_varijabla naziv="DomainObject.Predmet.StrankaListFormatedWithAdress_1">
      <item>REPUBLIKA HRVATSKA, MINISTARSTVO FINANCIJA, POREZNA UPRAVA, PODRUČNI URED ZAGREB zastupanog po punomoćniku ŽUPANIJSKO DRŽAVNO ODVJETNIŠTVO U ZAGREBU</item>
      <item>VJEROVNICI</item>
      <item>V.S.T. d.o.o., Svetonedeljska 89, Sveta Nedelja</item>
      <item>ORBICO d.o.o., Koturaška 69, 10000 Zagreb</item>
      <item>H-ABDUCO društvo s ograničenom odgovornošću za usluge, Slavonska avenija 6A, Zagreb</item>
    </derivirana_varijabla>
  </DomainObject.Predmet.StrankaListFormatedWithAdress>
  <DomainObject.Predmet.StrankaListFormatedWithAdressOIB>
    <izvorni_sadrzaj>
      <item>REPUBLIKA HRVATSKA, MINISTARSTVO FINANCIJA, POREZNA UPRAVA, PODRUČNI URED ZAGREB zastupanog po punomoćniku ŽUPANIJSKO DRŽAVNO ODVJETNIŠTVO U ZAGREBU</item>
      <item>VJEROVNICI</item>
      <item>V.S.T. d.o.o., OIB 27297557092, Svetonedeljska 89, Sveta Nedelja</item>
      <item>ORBICO d.o.o., OIB 85611744662, Koturaška 69, 10000 Zagreb</item>
      <item>H-ABDUCO društvo s ograničenom odgovornošću za usluge, OIB 13667298928, Slavonska avenija 6A, Zagreb</item>
    </izvorni_sadrzaj>
    <derivirana_varijabla naziv="DomainObject.Predmet.StrankaListFormatedWithAdressOIB_1">
      <item>REPUBLIKA HRVATSKA, MINISTARSTVO FINANCIJA, POREZNA UPRAVA, PODRUČNI URED ZAGREB zastupanog po punomoćniku ŽUPANIJSKO DRŽAVNO ODVJETNIŠTVO U ZAGREBU</item>
      <item>VJEROVNICI</item>
      <item>V.S.T. d.o.o., OIB 27297557092, Svetonedeljska 89, Sveta Nedelja</item>
      <item>ORBICO d.o.o., OIB 85611744662, Koturaška 69, 10000 Zagreb</item>
      <item>H-ABDUCO društvo s ograničenom odgovornošću za usluge, OIB 13667298928, Slavonska avenija 6A, Zagreb</item>
    </derivirana_varijabla>
  </DomainObject.Predmet.StrankaListFormatedWithAdressOIB>
  <DomainObject.Predmet.StrankaListNazivFormated>
    <izvorni_sadrzaj>
      <item>REPUBLIKA HRVATSKA, MINISTARSTVO FINANCIJA, POREZNA UPRAVA, PODRUČNI URED ZAGREB</item>
      <item>VJEROVNICI</item>
      <item>V.S.T. d.o.o.</item>
      <item>ORBICO d.o.o.</item>
      <item>H-ABDUCO društvo s ograničenom odgovornošću za usluge</item>
    </izvorni_sadrzaj>
    <derivirana_varijabla naziv="DomainObject.Predmet.StrankaListNazivFormated_1">
      <item>REPUBLIKA HRVATSKA, MINISTARSTVO FINANCIJA, POREZNA UPRAVA, PODRUČNI URED ZAGREB</item>
      <item>VJEROVNICI</item>
      <item>V.S.T. d.o.o.</item>
      <item>ORBICO d.o.o.</item>
      <item>H-ABDUCO društvo s ograničenom odgovornošću za usluge</item>
    </derivirana_varijabla>
  </DomainObject.Predmet.StrankaListNazivFormated>
  <DomainObject.Predmet.StrankaListNazivFormatedOIB>
    <izvorni_sadrzaj>
      <item>REPUBLIKA HRVATSKA, MINISTARSTVO FINANCIJA, POREZNA UPRAVA, PODRUČNI URED ZAGREB</item>
      <item>VJEROVNICI</item>
      <item>V.S.T. d.o.o., OIB 27297557092</item>
      <item>ORBICO d.o.o., OIB 85611744662</item>
      <item>H-ABDUCO društvo s ograničenom odgovornošću za usluge, OIB 13667298928</item>
    </izvorni_sadrzaj>
    <derivirana_varijabla naziv="DomainObject.Predmet.StrankaListNazivFormatedOIB_1">
      <item>REPUBLIKA HRVATSKA, MINISTARSTVO FINANCIJA, POREZNA UPRAVA, PODRUČNI URED ZAGREB</item>
      <item>VJEROVNICI</item>
      <item>V.S.T. d.o.o., OIB 27297557092</item>
      <item>ORBICO d.o.o., OIB 85611744662</item>
      <item>H-ABDUCO društvo s ograničenom odgovornošću za usluge, OIB 13667298928</item>
    </derivirana_varijabla>
  </DomainObject.Predmet.StrankaListNazivFormatedOIB>
  <DomainObject.Predmet.ProtuStrankaListFormated>
    <izvorni_sadrzaj>
      <item>KEMOBOJA PLUS d.o.o. za trgovinu i usluge - u stečaju</item>
    </izvorni_sadrzaj>
    <derivirana_varijabla naziv="DomainObject.Predmet.ProtuStrankaListFormated_1">
      <item>KEMOBOJA PLUS d.o.o. za trgovinu i usluge - u stečaju</item>
    </derivirana_varijabla>
  </DomainObject.Predmet.ProtuStrankaListFormated>
  <DomainObject.Predmet.ProtuStrankaListFormatedOIB>
    <izvorni_sadrzaj>
      <item>KEMOBOJA PLUS d.o.o. za trgovinu i usluge - u stečaju, OIB 45295080681</item>
    </izvorni_sadrzaj>
    <derivirana_varijabla naziv="DomainObject.Predmet.ProtuStrankaListFormatedOIB_1">
      <item>KEMOBOJA PLUS d.o.o. za trgovinu i usluge - u stečaju, OIB 45295080681</item>
    </derivirana_varijabla>
  </DomainObject.Predmet.ProtuStrankaListFormatedOIB>
  <DomainObject.Predmet.ProtuStrankaListFormatedWithAdress>
    <izvorni_sadrzaj>
      <item>KEMOBOJA PLUS d.o.o. za trgovinu i usluge - u stečaju, Josipa Marohnića 1/8, Zagreb</item>
    </izvorni_sadrzaj>
    <derivirana_varijabla naziv="DomainObject.Predmet.ProtuStrankaListFormatedWithAdress_1">
      <item>KEMOBOJA PLUS d.o.o. za trgovinu i usluge - u stečaju, Josipa Marohnića 1/8, Zagreb</item>
    </derivirana_varijabla>
  </DomainObject.Predmet.ProtuStrankaListFormatedWithAdress>
  <DomainObject.Predmet.ProtuStrankaListFormatedWithAdressOIB>
    <izvorni_sadrzaj>
      <item>KEMOBOJA PLUS d.o.o. za trgovinu i usluge - u stečaju, OIB 45295080681, Josipa Marohnića 1/8, Zagreb</item>
    </izvorni_sadrzaj>
    <derivirana_varijabla naziv="DomainObject.Predmet.ProtuStrankaListFormatedWithAdressOIB_1">
      <item>KEMOBOJA PLUS d.o.o. za trgovinu i usluge - u stečaju, OIB 45295080681, Josipa Marohnića 1/8, Zagreb</item>
    </derivirana_varijabla>
  </DomainObject.Predmet.ProtuStrankaListFormatedWithAdressOIB>
  <DomainObject.Predmet.ProtuStrankaListNazivFormated>
    <izvorni_sadrzaj>
      <item>KEMOBOJA PLUS d.o.o. za trgovinu i usluge - u stečaju</item>
    </izvorni_sadrzaj>
    <derivirana_varijabla naziv="DomainObject.Predmet.ProtuStrankaListNazivFormated_1">
      <item>KEMOBOJA PLUS d.o.o. za trgovinu i usluge - u stečaju</item>
    </derivirana_varijabla>
  </DomainObject.Predmet.ProtuStrankaListNazivFormated>
  <DomainObject.Predmet.ProtuStrankaListNazivFormatedOIB>
    <izvorni_sadrzaj>
      <item>KEMOBOJA PLUS d.o.o. za trgovinu i usluge - u stečaju, OIB 45295080681</item>
    </izvorni_sadrzaj>
    <derivirana_varijabla naziv="DomainObject.Predmet.ProtuStrankaListNazivFormatedOIB_1">
      <item>KEMOBOJA PLUS d.o.o. za trgovinu i usluge - u stečaju, OIB 45295080681</item>
    </derivirana_varijabla>
  </DomainObject.Predmet.ProtuStrankaListNazivFormatedOIB>
  <DomainObject.Predmet.OstaliListFormated>
    <izvorni_sadrzaj>
      <item>ŽUPANIJSKO DRŽAVNO ODVJETNIŠTVO U ZAGREBU punomoćnik sudionika u postupku REPUBLIKA HRVATSKA, MINISTARSTVO FINANCIJA, POREZNA UPRAVA, PODRUČNI URED ZAGREB</item>
      <item>FINANCIJSKA AGENCIJA, Zagreb</item>
      <item>Davorka Huljev</item>
      <item>MF-POREZNA UPRAVA</item>
      <item>MINISTARSTVO PRAVOSUĐA</item>
      <item>VJEROVNICI</item>
      <item>PRIVREDNA BANKA ZAGREB d.d. ZAGREB</item>
      <item>HYPO ALPE ADRIA BANK d.d.</item>
      <item>BUTERIN &amp; POSAVEC odvjetničko društvo j.t.d.</item>
    </izvorni_sadrzaj>
    <derivirana_varijabla naziv="DomainObject.Predmet.OstaliListFormated_1">
      <item>ŽUPANIJSKO DRŽAVNO ODVJETNIŠTVO U ZAGREBU punomoćnik sudionika u postupku REPUBLIKA HRVATSKA, MINISTARSTVO FINANCIJA, POREZNA UPRAVA, PODRUČNI URED ZAGREB</item>
      <item>FINANCIJSKA AGENCIJA, Zagreb</item>
      <item>Davorka Huljev</item>
      <item>MF-POREZNA UPRAVA</item>
      <item>MINISTARSTVO PRAVOSUĐA</item>
      <item>VJEROVNICI</item>
      <item>PRIVREDNA BANKA ZAGREB d.d. ZAGREB</item>
      <item>HYPO ALPE ADRIA BANK d.d.</item>
      <item>BUTERIN &amp; POSAVEC odvjetničko društvo j.t.d.</item>
    </derivirana_varijabla>
  </DomainObject.Predmet.OstaliListFormated>
  <DomainObject.Predmet.OstaliListFormatedOIB>
    <izvorni_sadrzaj>
      <item>ŽUPANIJSKO DRŽAVNO ODVJETNIŠTVO U ZAGREBU punomoćnik sudionika u postupku REPUBLIKA HRVATSKA, MINISTARSTVO FINANCIJA, POREZNA UPRAVA, PODRUČNI URED ZAGREB</item>
      <item>FINANCIJSKA AGENCIJA, Zagreb, OIB 85821130368</item>
      <item>Davorka Huljev, OIB 34743014377</item>
      <item>MF-POREZNA UPRAVA, OIB 18683136487</item>
      <item>MINISTARSTVO PRAVOSUĐA, OIB 26635293339</item>
      <item>VJEROVNICI</item>
      <item>PRIVREDNA BANKA ZAGREB d.d. ZAGREB, OIB 02535697732</item>
      <item>HYPO ALPE ADRIA BANK d.d., OIB 14036333877</item>
      <item>BUTERIN &amp; POSAVEC odvjetničko društvo j.t.d., OIB 88443826619</item>
    </izvorni_sadrzaj>
    <derivirana_varijabla naziv="DomainObject.Predmet.OstaliListFormatedOIB_1">
      <item>ŽUPANIJSKO DRŽAVNO ODVJETNIŠTVO U ZAGREBU punomoćnik sudionika u postupku REPUBLIKA HRVATSKA, MINISTARSTVO FINANCIJA, POREZNA UPRAVA, PODRUČNI URED ZAGREB</item>
      <item>FINANCIJSKA AGENCIJA, Zagreb, OIB 85821130368</item>
      <item>Davorka Huljev, OIB 34743014377</item>
      <item>MF-POREZNA UPRAVA, OIB 18683136487</item>
      <item>MINISTARSTVO PRAVOSUĐA, OIB 26635293339</item>
      <item>VJEROVNICI</item>
      <item>PRIVREDNA BANKA ZAGREB d.d. ZAGREB, OIB 02535697732</item>
      <item>HYPO ALPE ADRIA BANK d.d., OIB 14036333877</item>
      <item>BUTERIN &amp; POSAVEC odvjetničko društvo j.t.d., OIB 88443826619</item>
    </derivirana_varijabla>
  </DomainObject.Predmet.OstaliListFormatedOIB>
  <DomainObject.Predmet.OstaliListFormatedWithAdress>
    <izvorni_sadrzaj>
      <item>ŽUPANIJSKO DRŽAVNO ODVJETNIŠTVO U ZAGREBU punomoćnik sudionika u postupku REPUBLIKA HRVATSKA, MINISTARSTVO FINANCIJA, POREZNA UPRAVA, PODRUČNI URED ZAGREB</item>
      <item>FINANCIJSKA AGENCIJA, Zagreb, Vrtni put 3, 10000 Zagreb</item>
      <item>Davorka Huljev, MIRAMARSKA 13 D, 10000 Zagreb</item>
      <item>MF-POREZNA UPRAVA, BOŠKOVIĆEVA 5, 10000 Zagreb</item>
      <item>MINISTARSTVO PRAVOSUĐA, DEŽMANOVA 6, 10000 Zagreb</item>
      <item>VJEROVNICI</item>
      <item>PRIVREDNA BANKA ZAGREB d.d. ZAGREB, RAČKOG 6, 10000 Zagreb</item>
      <item>HYPO ALPE ADRIA BANK d.d., SLAVONSKA AVENIJA 6, 10000 Zagreb</item>
      <item>BUTERIN &amp; POSAVEC odvjetničko društvo j.t.d., Draškovićeva 82, 10000 Zagreb</item>
    </izvorni_sadrzaj>
    <derivirana_varijabla naziv="DomainObject.Predmet.OstaliListFormatedWithAdress_1">
      <item>ŽUPANIJSKO DRŽAVNO ODVJETNIŠTVO U ZAGREBU punomoćnik sudionika u postupku REPUBLIKA HRVATSKA, MINISTARSTVO FINANCIJA, POREZNA UPRAVA, PODRUČNI URED ZAGREB</item>
      <item>FINANCIJSKA AGENCIJA, Zagreb, Vrtni put 3, 10000 Zagreb</item>
      <item>Davorka Huljev, MIRAMARSKA 13 D, 10000 Zagreb</item>
      <item>MF-POREZNA UPRAVA, BOŠKOVIĆEVA 5, 10000 Zagreb</item>
      <item>MINISTARSTVO PRAVOSUĐA, DEŽMANOVA 6, 10000 Zagreb</item>
      <item>VJEROVNICI</item>
      <item>PRIVREDNA BANKA ZAGREB d.d. ZAGREB, RAČKOG 6, 10000 Zagreb</item>
      <item>HYPO ALPE ADRIA BANK d.d., SLAVONSKA AVENIJA 6, 10000 Zagreb</item>
      <item>BUTERIN &amp; POSAVEC odvjetničko društvo j.t.d., Draškovićeva 82, 10000 Zagreb</item>
    </derivirana_varijabla>
  </DomainObject.Predmet.OstaliListFormatedWithAdress>
  <DomainObject.Predmet.OstaliListFormatedWithAdressOIB>
    <izvorni_sadrzaj>
      <item>ŽUPANIJSKO DRŽAVNO ODVJETNIŠTVO U ZAGREBU punomoćnik sudionika u postupku REPUBLIKA HRVATSKA, MINISTARSTVO FINANCIJA, POREZNA UPRAVA, PODRUČNI URED ZAGREB</item>
      <item>FINANCIJSKA AGENCIJA, Zagreb, OIB 85821130368, Vrtni put 3, 10000 Zagreb</item>
      <item>Davorka Huljev, OIB 34743014377, MIRAMARSKA 13 D, 10000 Zagreb</item>
      <item>MF-POREZNA UPRAVA, OIB 18683136487, BOŠKOVIĆEVA 5, 10000 Zagreb</item>
      <item>MINISTARSTVO PRAVOSUĐA, OIB 26635293339, DEŽMANOVA 6, 10000 Zagreb</item>
      <item>VJEROVNICI</item>
      <item>PRIVREDNA BANKA ZAGREB d.d. ZAGREB, OIB 02535697732, RAČKOG 6, 10000 Zagreb</item>
      <item>HYPO ALPE ADRIA BANK d.d., OIB 14036333877, SLAVONSKA AVENIJA 6, 10000 Zagreb</item>
      <item>BUTERIN &amp; POSAVEC odvjetničko društvo j.t.d., OIB 88443826619, Draškovićeva 82, 10000 Zagreb</item>
    </izvorni_sadrzaj>
    <derivirana_varijabla naziv="DomainObject.Predmet.OstaliListFormatedWithAdressOIB_1">
      <item>ŽUPANIJSKO DRŽAVNO ODVJETNIŠTVO U ZAGREBU punomoćnik sudionika u postupku REPUBLIKA HRVATSKA, MINISTARSTVO FINANCIJA, POREZNA UPRAVA, PODRUČNI URED ZAGREB</item>
      <item>FINANCIJSKA AGENCIJA, Zagreb, OIB 85821130368, Vrtni put 3, 10000 Zagreb</item>
      <item>Davorka Huljev, OIB 34743014377, MIRAMARSKA 13 D, 10000 Zagreb</item>
      <item>MF-POREZNA UPRAVA, OIB 18683136487, BOŠKOVIĆEVA 5, 10000 Zagreb</item>
      <item>MINISTARSTVO PRAVOSUĐA, OIB 26635293339, DEŽMANOVA 6, 10000 Zagreb</item>
      <item>VJEROVNICI</item>
      <item>PRIVREDNA BANKA ZAGREB d.d. ZAGREB, OIB 02535697732, RAČKOG 6, 10000 Zagreb</item>
      <item>HYPO ALPE ADRIA BANK d.d., OIB 14036333877, SLAVONSKA AVENIJA 6, 10000 Zagreb</item>
      <item>BUTERIN &amp; POSAVEC odvjetničko društvo j.t.d., OIB 88443826619, Draškovićeva 82, 10000 Zagreb</item>
    </derivirana_varijabla>
  </DomainObject.Predmet.OstaliListFormatedWithAdressOIB>
  <DomainObject.Predmet.OstaliListNazivFormated>
    <izvorni_sadrzaj>
      <item>ŽUPANIJSKO DRŽAVNO ODVJETNIŠTVO U ZAGREBU</item>
      <item>FINANCIJSKA AGENCIJA, Zagreb</item>
      <item>Davorka Huljev</item>
      <item>MF-POREZNA UPRAVA</item>
      <item>MINISTARSTVO PRAVOSUĐA</item>
      <item>VJEROVNICI</item>
      <item>PRIVREDNA BANKA ZAGREB d.d. ZAGREB</item>
      <item>HYPO ALPE ADRIA BANK d.d.</item>
      <item>BUTERIN &amp; POSAVEC odvjetničko društvo j.t.d.</item>
    </izvorni_sadrzaj>
    <derivirana_varijabla naziv="DomainObject.Predmet.OstaliListNazivFormated_1">
      <item>ŽUPANIJSKO DRŽAVNO ODVJETNIŠTVO U ZAGREBU</item>
      <item>FINANCIJSKA AGENCIJA, Zagreb</item>
      <item>Davorka Huljev</item>
      <item>MF-POREZNA UPRAVA</item>
      <item>MINISTARSTVO PRAVOSUĐA</item>
      <item>VJEROVNICI</item>
      <item>PRIVREDNA BANKA ZAGREB d.d. ZAGREB</item>
      <item>HYPO ALPE ADRIA BANK d.d.</item>
      <item>BUTERIN &amp; POSAVEC odvjetničko društvo j.t.d.</item>
    </derivirana_varijabla>
  </DomainObject.Predmet.OstaliListNazivFormated>
  <DomainObject.Predmet.OstaliListNazivFormatedOIB>
    <izvorni_sadrzaj>
      <item>ŽUPANIJSKO DRŽAVNO ODVJETNIŠTVO U ZAGREBU</item>
      <item>FINANCIJSKA AGENCIJA, Zagreb, OIB 85821130368</item>
      <item>Davorka Huljev, OIB 34743014377</item>
      <item>MF-POREZNA UPRAVA, OIB 18683136487</item>
      <item>MINISTARSTVO PRAVOSUĐA, OIB 26635293339</item>
      <item>VJEROVNICI</item>
      <item>PRIVREDNA BANKA ZAGREB d.d. ZAGREB, OIB 02535697732</item>
      <item>HYPO ALPE ADRIA BANK d.d., OIB 14036333877</item>
      <item>BUTERIN &amp; POSAVEC odvjetničko društvo j.t.d., OIB 88443826619</item>
    </izvorni_sadrzaj>
    <derivirana_varijabla naziv="DomainObject.Predmet.OstaliListNazivFormatedOIB_1">
      <item>ŽUPANIJSKO DRŽAVNO ODVJETNIŠTVO U ZAGREBU</item>
      <item>FINANCIJSKA AGENCIJA, Zagreb, OIB 85821130368</item>
      <item>Davorka Huljev, OIB 34743014377</item>
      <item>MF-POREZNA UPRAVA, OIB 18683136487</item>
      <item>MINISTARSTVO PRAVOSUĐA, OIB 26635293339</item>
      <item>VJEROVNICI</item>
      <item>PRIVREDNA BANKA ZAGREB d.d. ZAGREB, OIB 02535697732</item>
      <item>HYPO ALPE ADRIA BANK d.d., OIB 14036333877</item>
      <item>BUTERIN &amp; POSAVEC odvjetničko društvo j.t.d., OIB 88443826619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2016.</izvorni_sadrzaj>
    <derivirana_varijabla naziv="DomainObject.Datum_1">11.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ZAGREB i dr.</izvorni_sadrzaj>
    <derivirana_varijabla naziv="DomainObject.Predmet.StrankaIDrugi_1">REPUBLIKA HRVATSKA, MINISTARSTVO FINANCIJA, POREZNA UPRAVA, PODRUČNI URED ZAGREB i dr.</derivirana_varijabla>
  </DomainObject.Predmet.StrankaIDrugi>
  <DomainObject.Predmet.ProtustrankaIDrugi>
    <izvorni_sadrzaj>KEMOBOJA PLUS d.o.o. za trgovinu i usluge - u stečaju</izvorni_sadrzaj>
    <derivirana_varijabla naziv="DomainObject.Predmet.ProtustrankaIDrugi_1">KEMOBOJA PLUS d.o.o. za trgovinu i usluge - u stečaju</derivirana_varijabla>
  </DomainObject.Predmet.ProtustrankaIDrugi>
  <DomainObject.Predmet.StrankaIDrugiAdressOIB>
    <izvorni_sadrzaj>REPUBLIKA HRVATSKA, MINISTARSTVO FINANCIJA, POREZNA UPRAVA, PODRUČNI URED ZAGREB i dr.</izvorni_sadrzaj>
    <derivirana_varijabla naziv="DomainObject.Predmet.StrankaIDrugiAdressOIB_1">REPUBLIKA HRVATSKA, MINISTARSTVO FINANCIJA, POREZNA UPRAVA, PODRUČNI URED ZAGREB i dr.</derivirana_varijabla>
  </DomainObject.Predmet.StrankaIDrugiAdressOIB>
  <DomainObject.Predmet.ProtustrankaIDrugiAdressOIB>
    <izvorni_sadrzaj>KEMOBOJA PLUS d.o.o. za trgovinu i usluge - u stečaju, OIB 45295080681, Josipa Marohnića 1/8, Zagreb</izvorni_sadrzaj>
    <derivirana_varijabla naziv="DomainObject.Predmet.ProtustrankaIDrugiAdressOIB_1">KEMOBOJA PLUS d.o.o. za trgovinu i usluge - u stečaju, OIB 45295080681, Josipa Marohnića 1/8,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KEMOBOJA PLUS d.o.o. za trgovinu i usluge - u stečaju</item>
      <item>ŽUPANIJSKO DRŽAVNO ODVJETNIŠTVO U ZAGREBU</item>
      <item>REPUBLIKA HRVATSKA, MINISTARSTVO FINANCIJA, POREZNA UPRAVA, PODRUČNI URED ZAGREB</item>
      <item>FINANCIJSKA AGENCIJA, Zagreb</item>
      <item>Davorka Huljev</item>
      <item>MF-POREZNA UPRAVA</item>
      <item>MINISTARSTVO PRAVOSUĐA</item>
      <item>VJEROVNICI</item>
      <item>VJEROVNICI</item>
      <item>V.S.T. d.o.o.</item>
      <item>ORBICO d.o.o.</item>
      <item>PRIVREDNA BANKA ZAGREB d.d. ZAGREB</item>
      <item>HYPO ALPE ADRIA BANK d.d.</item>
      <item>H-ABDUCO društvo s ograničenom odgovornošću za usluge</item>
      <item>BUTERIN &amp; POSAVEC odvjetničko društvo j.t.d.</item>
    </izvorni_sadrzaj>
    <derivirana_varijabla naziv="DomainObject.Predmet.SudioniciListNaziv_1">
      <item>KEMOBOJA PLUS d.o.o. za trgovinu i usluge - u stečaju</item>
      <item>ŽUPANIJSKO DRŽAVNO ODVJETNIŠTVO U ZAGREBU</item>
      <item>REPUBLIKA HRVATSKA, MINISTARSTVO FINANCIJA, POREZNA UPRAVA, PODRUČNI URED ZAGREB</item>
      <item>FINANCIJSKA AGENCIJA, Zagreb</item>
      <item>Davorka Huljev</item>
      <item>MF-POREZNA UPRAVA</item>
      <item>MINISTARSTVO PRAVOSUĐA</item>
      <item>VJEROVNICI</item>
      <item>VJEROVNICI</item>
      <item>V.S.T. d.o.o.</item>
      <item>ORBICO d.o.o.</item>
      <item>PRIVREDNA BANKA ZAGREB d.d. ZAGREB</item>
      <item>HYPO ALPE ADRIA BANK d.d.</item>
      <item>H-ABDUCO društvo s ograničenom odgovornošću za usluge</item>
      <item>BUTERIN &amp; POSAVEC odvjetničko društvo j.t.d.</item>
    </derivirana_varijabla>
  </DomainObject.Predmet.SudioniciListNaziv>
  <DomainObject.Predmet.SudioniciListAdressOIB>
    <izvorni_sadrzaj>
      <item>KEMOBOJA PLUS d.o.o. za trgovinu i usluge - u stečaju, OIB 45295080681, Josipa Marohnića 1/8,Zagreb</item>
      <item>ŽUPANIJSKO DRŽAVNO ODVJETNIŠTVO U ZAGREBU</item>
      <item>REPUBLIKA HRVATSKA, MINISTARSTVO FINANCIJA, POREZNA UPRAVA, PODRUČNI URED ZAGREB</item>
      <item>FINANCIJSKA AGENCIJA, Zagreb, OIB 85821130368, Vrtni put 3,10000 Zagreb</item>
      <item>Davorka Huljev, OIB 34743014377, MIRAMARSKA 13 D,10000 Zagreb</item>
      <item>MF-POREZNA UPRAVA, OIB 18683136487, BOŠKOVIĆEVA 5,10000 Zagreb</item>
      <item>MINISTARSTVO PRAVOSUĐA, OIB 26635293339, DEŽMANOVA 6,10000 Zagreb</item>
      <item>VJEROVNICI</item>
      <item>VJEROVNICI</item>
      <item>V.S.T. d.o.o., OIB 27297557092, Svetonedeljska 89,Sveta Nedelja</item>
      <item>ORBICO d.o.o., OIB 85611744662, Koturaška 69,10000 Zagreb</item>
      <item>PRIVREDNA BANKA ZAGREB d.d. ZAGREB, OIB 02535697732, RAČKOG 6,10000 Zagreb</item>
      <item>HYPO ALPE ADRIA BANK d.d., OIB 14036333877, SLAVONSKA AVENIJA 6,10000 Zagreb</item>
      <item>H-ABDUCO društvo s ograničenom odgovornošću za usluge, OIB 13667298928, Slavonska avenija 6A,Zagreb</item>
      <item>BUTERIN &amp; POSAVEC odvjetničko društvo j.t.d., OIB 88443826619, Draškovićeva 82,10000 Zagreb</item>
    </izvorni_sadrzaj>
    <derivirana_varijabla naziv="DomainObject.Predmet.SudioniciListAdressOIB_1">
      <item>KEMOBOJA PLUS d.o.o. za trgovinu i usluge - u stečaju, OIB 45295080681, Josipa Marohnića 1/8,Zagreb</item>
      <item>ŽUPANIJSKO DRŽAVNO ODVJETNIŠTVO U ZAGREBU</item>
      <item>REPUBLIKA HRVATSKA, MINISTARSTVO FINANCIJA, POREZNA UPRAVA, PODRUČNI URED ZAGREB</item>
      <item>FINANCIJSKA AGENCIJA, Zagreb, OIB 85821130368, Vrtni put 3,10000 Zagreb</item>
      <item>Davorka Huljev, OIB 34743014377, MIRAMARSKA 13 D,10000 Zagreb</item>
      <item>MF-POREZNA UPRAVA, OIB 18683136487, BOŠKOVIĆEVA 5,10000 Zagreb</item>
      <item>MINISTARSTVO PRAVOSUĐA, OIB 26635293339, DEŽMANOVA 6,10000 Zagreb</item>
      <item>VJEROVNICI</item>
      <item>VJEROVNICI</item>
      <item>V.S.T. d.o.o., OIB 27297557092, Svetonedeljska 89,Sveta Nedelja</item>
      <item>ORBICO d.o.o., OIB 85611744662, Koturaška 69,10000 Zagreb</item>
      <item>PRIVREDNA BANKA ZAGREB d.d. ZAGREB, OIB 02535697732, RAČKOG 6,10000 Zagreb</item>
      <item>HYPO ALPE ADRIA BANK d.d., OIB 14036333877, SLAVONSKA AVENIJA 6,10000 Zagreb</item>
      <item>H-ABDUCO društvo s ograničenom odgovornošću za usluge, OIB 13667298928, Slavonska avenija 6A,Zagreb</item>
      <item>BUTERIN &amp; POSAVEC odvjetničko društvo j.t.d., OIB 88443826619, Draškovićeva 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45295080681</item>
      <item>, OIB null</item>
      <item>, OIB null</item>
      <item>, OIB 85821130368</item>
      <item>, OIB 34743014377</item>
      <item>, OIB 18683136487</item>
      <item>, OIB 26635293339</item>
      <item>, OIB null</item>
      <item>, OIB null</item>
      <item>, OIB 27297557092</item>
      <item>, OIB 85611744662</item>
      <item>, OIB 02535697732</item>
      <item>, OIB 14036333877</item>
      <item>, OIB 13667298928</item>
      <item>, OIB 88443826619</item>
    </izvorni_sadrzaj>
    <derivirana_varijabla naziv="DomainObject.Predmet.SudioniciListNazivOIB_1">
      <item>, OIB 45295080681</item>
      <item>, OIB null</item>
      <item>, OIB null</item>
      <item>, OIB 85821130368</item>
      <item>, OIB 34743014377</item>
      <item>, OIB 18683136487</item>
      <item>, OIB 26635293339</item>
      <item>, OIB null</item>
      <item>, OIB null</item>
      <item>, OIB 27297557092</item>
      <item>, OIB 85611744662</item>
      <item>, OIB 02535697732</item>
      <item>, OIB 14036333877</item>
      <item>, OIB 13667298928</item>
      <item>, OIB 88443826619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Davorka Huljev, OIB 34743014377, Miramarska 13 d Zagreb</item>
    </izvorni_sadrzaj>
    <derivirana_varijabla naziv="DomainObject.Predmet.StecajniUpraviteljiListAddressOIB_1">
      <item>Davorka Huljev, OIB 34743014377, Miramarska 13 d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1</properties:Pages>
  <properties:Words>89</properties:Words>
  <properties:Characters>493</properties:Characters>
  <properties:Lines>29</properties:Lines>
  <properties:Paragraphs>13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2016-04-11T08:30:00Z</dcterms:created>
  <dc:creator>Nada Kraljić</dc:creator>
  <cp:lastModifiedBy>Vinka Mihalinčić</cp:lastModifiedBy>
  <cp:lastPrinted>2016-02-23T09:58:00Z</cp:lastPrinted>
  <dcterms:modified xmlns:xsi="http://www.w3.org/2001/XMLSchema-instance" xsi:type="dcterms:W3CDTF">2016-04-11T08:31:00Z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