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6b9d" w14:paraId="3be6b9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101D30">
        <w:rPr>
          <w:b/>
        </w:rPr>
        <w:t>70</w:t>
      </w:r>
      <w:r w:rsidR="006D58DE">
        <w:rPr>
          <w:b/>
        </w:rPr>
        <w:t>9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6D58DE">
        <w:t>KNJIGOVODSTVO JAKOVINA usluge i trgovina društvo s ograničenom odgovornošću, skraćena tvrtka: KNJIGOVODSTVO JAKOVINA d.o.o., Zagreb, Palmotićeva 3, OIB: 78449842784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446EA1" w:rsidP="00AE7B4B" w:rsidR="00446EA1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A606BC">
        <w:rPr>
          <w:bCs/>
        </w:rPr>
        <w:t xml:space="preserve"> dužnika</w:t>
      </w:r>
      <w:r w:rsidR="00B47904" w:rsidRPr="00B47904">
        <w:t xml:space="preserve"> </w:t>
      </w:r>
      <w:r w:rsidR="006D58DE" w:rsidRPr="006D58DE">
        <w:t>KNJIGOVODSTVO JAKOVINA usluge i trgovina društvo s ograničenom odgovornošću, skraćena tvrtka: KNJIGOVODSTVO JAKOVINA d.o.o., Zagreb, Palmotićeva 3, OIB: 78449842784</w:t>
      </w:r>
      <w:r w:rsidR="00067508">
        <w:t xml:space="preserve">, </w:t>
      </w:r>
      <w:r w:rsidR="00B76165">
        <w:t xml:space="preserve">iznosi </w:t>
      </w:r>
      <w:r w:rsidR="006D58DE">
        <w:t>6.059,08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6D58DE">
        <w:t>a</w:t>
      </w:r>
      <w:r w:rsidR="001F1957">
        <w:t xml:space="preserve"> zastupni</w:t>
      </w:r>
      <w:r w:rsidR="006D58DE">
        <w:t>ca</w:t>
      </w:r>
      <w:r w:rsidR="001F1957">
        <w:t xml:space="preserve"> dužnika </w:t>
      </w:r>
      <w:r w:rsidR="006D58DE">
        <w:t>Ivanka Jakovina iz Zagreba, Palmotićeva 3, OIB: 25103796419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101D30">
        <w:rPr>
          <w:b/>
        </w:rPr>
        <w:t>70</w:t>
      </w:r>
      <w:r w:rsidR="006D58DE">
        <w:rPr>
          <w:b/>
        </w:rPr>
        <w:t>9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189" w:rsidR="003E3189">
      <w:r>
        <w:separator/>
      </w:r>
    </w:p>
  </w:endnote>
  <w:endnote w:id="0" w:type="continuationSeparator">
    <w:p w:rsidRDefault="003E3189" w:rsidR="003E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189" w:rsidR="003E3189">
      <w:r>
        <w:separator/>
      </w:r>
    </w:p>
  </w:footnote>
  <w:footnote w:id="0" w:type="continuationSeparator">
    <w:p w:rsidRDefault="003E3189" w:rsidR="003E3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3189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6EA1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D58DE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0E5E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576A"/>
    <w:rsid w:val="00A57AB7"/>
    <w:rsid w:val="00A57DB1"/>
    <w:rsid w:val="00A606BC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01F32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4A7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35FA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7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St-2709/2016</izvorni_sadrzaj>
    <derivirana_varijabla naziv="DomainObject.Predmet.OznakaBroj_1">St-2709/2016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ZS</izvorni_sadrzaj>
    <derivirana_varijabla naziv="DomainObject.Predmet.PrimjedbaSuca_1">USTUP 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JAKOVINA d.o.o.</izvorni_sadrzaj>
    <derivirana_varijabla naziv="DomainObject.Predmet.ProtustrankaFormated_1">  KNJIGOVODSTVO JAKOVINA d.o.o.</derivirana_varijabla>
  </DomainObject.Predmet.ProtustrankaFormated>
  <DomainObject.Predmet.ProtustrankaFormatedOIB>
    <izvorni_sadrzaj>  KNJIGOVODSTVO JAKOVINA d.o.o., OIB 78449842784</izvorni_sadrzaj>
    <derivirana_varijabla naziv="DomainObject.Predmet.ProtustrankaFormatedOIB_1">  KNJIGOVODSTVO JAKOVINA d.o.o., OIB 78449842784</derivirana_varijabla>
  </DomainObject.Predmet.ProtustrankaFormatedOIB>
  <DomainObject.Predmet.ProtustrankaFormatedWithAdress>
    <izvorni_sadrzaj> KNJIGOVODSTVO JAKOVINA d.o.o., Palmotićeva 3, 10000 Zagreb</izvorni_sadrzaj>
    <derivirana_varijabla naziv="DomainObject.Predmet.ProtustrankaFormatedWithAdress_1"> KNJIGOVODSTVO JAKOVINA d.o.o., Palmotićeva 3, 10000 Zagreb</derivirana_varijabla>
  </DomainObject.Predmet.ProtustrankaFormatedWithAdress>
  <DomainObject.Predmet.ProtustrankaFormatedWithAdressOIB>
    <izvorni_sadrzaj> KNJIGOVODSTVO JAKOVINA d.o.o., OIB 78449842784, Palmotićeva 3, 10000 Zagreb</izvorni_sadrzaj>
    <derivirana_varijabla naziv="DomainObject.Predmet.ProtustrankaFormatedWithAdressOIB_1"> KNJIGOVODSTVO JAKOVINA d.o.o., OIB 78449842784, Palmotićeva 3, 10000 Zagreb</derivirana_varijabla>
  </DomainObject.Predmet.ProtustrankaFormatedWithAdressOIB>
  <DomainObject.Predmet.ProtustrankaWithAdress>
    <izvorni_sadrzaj>KNJIGOVODSTVO JAKOVINA d.o.o. Palmotićeva 3, 10000 Zagreb</izvorni_sadrzaj>
    <derivirana_varijabla naziv="DomainObject.Predmet.ProtustrankaWithAdress_1">KNJIGOVODSTVO JAKOVINA d.o.o. Palmotićeva 3, 10000 Zagreb</derivirana_varijabla>
  </DomainObject.Predmet.ProtustrankaWithAdress>
  <DomainObject.Predmet.ProtustrankaWithAdressOIB>
    <izvorni_sadrzaj>KNJIGOVODSTVO JAKOVINA d.o.o., OIB 78449842784, Palmotićeva 3, 10000 Zagreb</izvorni_sadrzaj>
    <derivirana_varijabla naziv="DomainObject.Predmet.ProtustrankaWithAdressOIB_1">KNJIGOVODSTVO JAKOVINA d.o.o., OIB 78449842784, Palmotićeva 3, 10000 Zagreb</derivirana_varijabla>
  </DomainObject.Predmet.ProtustrankaWithAdressOIB>
  <DomainObject.Predmet.ProtustrankaNazivFormated>
    <izvorni_sadrzaj>KNJIGOVODSTVO JAKOVINA d.o.o.</izvorni_sadrzaj>
    <derivirana_varijabla naziv="DomainObject.Predmet.ProtustrankaNazivFormated_1">KNJIGOVODSTVO JAKOVINA d.o.o.</derivirana_varijabla>
  </DomainObject.Predmet.ProtustrankaNazivFormated>
  <DomainObject.Predmet.ProtustrankaNazivFormatedOIB>
    <izvorni_sadrzaj>KNJIGOVODSTVO JAKOVINA d.o.o., OIB 78449842784</izvorni_sadrzaj>
    <derivirana_varijabla naziv="DomainObject.Predmet.ProtustrankaNazivFormatedOIB_1">KNJIGOVODSTVO JAKOVINA d.o.o., OIB 78449842784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6059.08</izvorni_sadrzaj>
    <derivirana_varijabla naziv="DomainObject.Predmet.TrenutnaVrijednost_1">6059.08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JAKOVINA d.o.o.</item>
    </izvorni_sadrzaj>
    <derivirana_varijabla naziv="DomainObject.Predmet.ProtuStrankaListFormated_1">
      <item>KNJIGOVODSTVO JAKOVINA d.o.o.</item>
    </derivirana_varijabla>
  </DomainObject.Predmet.ProtuStrankaListFormated>
  <DomainObject.Predmet.ProtuStrankaListFormatedOIB>
    <izvorni_sadrzaj>
      <item>KNJIGOVODSTVO JAKOVINA d.o.o., OIB 78449842784</item>
    </izvorni_sadrzaj>
    <derivirana_varijabla naziv="DomainObject.Predmet.ProtuStrankaListFormatedOIB_1">
      <item>KNJIGOVODSTVO JAKOVINA d.o.o., OIB 78449842784</item>
    </derivirana_varijabla>
  </DomainObject.Predmet.ProtuStrankaListFormatedOIB>
  <DomainObject.Predmet.ProtuStrankaListFormatedWithAdress>
    <izvorni_sadrzaj>
      <item>KNJIGOVODSTVO JAKOVINA d.o.o., Palmotićeva 3, 10000 Zagreb</item>
    </izvorni_sadrzaj>
    <derivirana_varijabla naziv="DomainObject.Predmet.ProtuStrankaListFormatedWithAdress_1">
      <item>KNJIGOVODSTVO JAKOVINA d.o.o., Palmotićeva 3, 10000 Zagreb</item>
    </derivirana_varijabla>
  </DomainObject.Predmet.ProtuStrankaListFormatedWithAdress>
  <DomainObject.Predmet.ProtuStrankaListFormatedWithAdressOIB>
    <izvorni_sadrzaj>
      <item>KNJIGOVODSTVO JAKOVINA d.o.o., OIB 78449842784, Palmotićeva 3, 10000 Zagreb</item>
    </izvorni_sadrzaj>
    <derivirana_varijabla naziv="DomainObject.Predmet.ProtuStrankaListFormatedWithAdressOIB_1">
      <item>KNJIGOVODSTVO JAKOVINA d.o.o., OIB 78449842784, Palmotićeva 3, 10000 Zagreb</item>
    </derivirana_varijabla>
  </DomainObject.Predmet.ProtuStrankaListFormatedWithAdressOIB>
  <DomainObject.Predmet.ProtuStrankaListNazivFormated>
    <izvorni_sadrzaj>
      <item>KNJIGOVODSTVO JAKOVINA d.o.o.</item>
    </izvorni_sadrzaj>
    <derivirana_varijabla naziv="DomainObject.Predmet.ProtuStrankaListNazivFormated_1">
      <item>KNJIGOVODSTVO JAKOVINA d.o.o.</item>
    </derivirana_varijabla>
  </DomainObject.Predmet.ProtuStrankaListNazivFormated>
  <DomainObject.Predmet.ProtuStrankaListNazivFormatedOIB>
    <izvorni_sadrzaj>
      <item>KNJIGOVODSTVO JAKOVINA d.o.o., OIB 78449842784</item>
    </izvorni_sadrzaj>
    <derivirana_varijabla naziv="DomainObject.Predmet.ProtuStrankaListNazivFormatedOIB_1">
      <item>KNJIGOVODSTVO JAKOVINA d.o.o., OIB 78449842784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JAKOVINA d.o.o.</izvorni_sadrzaj>
    <derivirana_varijabla naziv="DomainObject.Predmet.ProtustrankaIDrugi_1">KNJIGOVODSTVO JAKOVINA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KNJIGOVODSTVO JAKOVINA d.o.o., OIB 78449842784, Palmotićeva 3, 10000 Zagreb</izvorni_sadrzaj>
    <derivirana_varijabla naziv="DomainObject.Predmet.ProtustrankaIDrugiAdressOIB_1">KNJIGOVODSTVO JAKOVINA d.o.o., OIB 78449842784,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KNJIGOVODSTVO JAKOVINA d.o.o.</item>
      <item>FINA Regionalni centar Zagreb</item>
    </izvorni_sadrzaj>
    <derivirana_varijabla naziv="DomainObject.Predmet.SudioniciListNaziv_1">
      <item>KNJIGOVODSTVO JAKOVINA d.o.o.</item>
      <item>FINA Regionalni centar Zagreb</item>
    </derivirana_varijabla>
  </DomainObject.Predmet.SudioniciListNaziv>
  <DomainObject.Predmet.SudioniciListAdressOIB>
    <izvorni_sadrzaj>
      <item>KNJIGOVODSTVO JAKOVINA d.o.o., OIB 78449842784, Palmotićeva 3,10000 Zagreb</item>
      <item>FINA Regionalni centar Zagreb, OIB 85821130368, Trg svibanjskih žrtava 1995. br. 1,10000 Zagreb</item>
    </izvorni_sadrzaj>
    <derivirana_varijabla naziv="DomainObject.Predmet.SudioniciListAdressOIB_1">
      <item>KNJIGOVODSTVO JAKOVINA d.o.o., OIB 78449842784, Palmotićeva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78449842784</item>
      <item>, OIB 85821130368</item>
    </izvorni_sadrzaj>
    <derivirana_varijabla naziv="DomainObject.Predmet.SudioniciListNazivOIB_1">
      <item>, OIB 78449842784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2286</properties:Characters>
  <properties:Lines>58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2016-11-07T11:46:00Z</dcterms:created>
  <dc:creator>Korisnik</dc:creator>
  <cp:lastModifiedBy>wsadmin</cp:lastModifiedBy>
  <cp:lastPrinted>2016-11-07T12:10:00Z</cp:lastPrinted>
  <dcterms:modified xmlns:xsi="http://www.w3.org/2001/XMLSchema-instance" xsi:type="dcterms:W3CDTF">2016-11-08T13:07:00Z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