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34a2" w14:paraId="c4a34a2" w:rsidRDefault="00AE649C" w:rsidP="00240BF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40BF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0BF4" w:rsidP="00240BF4" w:rsidR="00240BF4">
      <w:pPr>
        <w:spacing w:after="0"/>
      </w:pPr>
    </w:p>
    <w:p w:rsidRDefault="00240BF4" w:rsidP="00240BF4" w:rsidR="00240BF4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40BF4" w:rsidP="00240BF4" w:rsidR="00240BF4">
      <w:pPr>
        <w:spacing w:after="0"/>
        <w:ind w:firstLine="5245"/>
        <w:jc w:val="both"/>
      </w:pPr>
      <w:r>
        <w:t xml:space="preserve">                       2 St-677/2017-2</w:t>
      </w:r>
    </w:p>
    <w:p w:rsidRDefault="00240BF4" w:rsidP="00240BF4" w:rsidR="00240BF4">
      <w:pPr>
        <w:spacing w:after="0"/>
      </w:pPr>
    </w:p>
    <w:p w:rsidRDefault="00240BF4" w:rsidP="00240BF4" w:rsidR="00240BF4">
      <w:pPr>
        <w:spacing w:after="0"/>
      </w:pPr>
    </w:p>
    <w:p w:rsidRDefault="00240BF4" w:rsidP="00240BF4" w:rsidR="00240BF4">
      <w:pPr>
        <w:spacing w:after="0"/>
      </w:pPr>
    </w:p>
    <w:p w:rsidRDefault="00240BF4" w:rsidP="00240BF4" w:rsidR="00240BF4">
      <w:pPr>
        <w:spacing w:after="0"/>
        <w:jc w:val="center"/>
      </w:pPr>
      <w:r>
        <w:t>O G L A S</w:t>
      </w:r>
    </w:p>
    <w:p w:rsidRDefault="00240BF4" w:rsidP="00240BF4" w:rsidR="00240BF4">
      <w:pPr>
        <w:spacing w:after="0"/>
        <w:jc w:val="center"/>
      </w:pPr>
    </w:p>
    <w:p w:rsidRDefault="00240BF4" w:rsidP="00240BF4" w:rsidR="00240BF4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Rinder</w:t>
      </w:r>
      <w:proofErr w:type="spellEnd"/>
      <w:r>
        <w:t xml:space="preserve"> društvo s ograničenom odgovornošću za usluge, Zagreb, </w:t>
      </w:r>
      <w:proofErr w:type="spellStart"/>
      <w:r>
        <w:t>Miškinina</w:t>
      </w:r>
      <w:proofErr w:type="spellEnd"/>
      <w:r>
        <w:t xml:space="preserve"> 14a, MBS: 080871940, OIB: 11374430455, koji se vodi kod ovoga suda pod brojem St-677/2017, temeljem odredbe čl. 430., 431. i 434. Stečajnog zakona (Narodne novine br. 71/15), objavljuje:</w:t>
      </w:r>
    </w:p>
    <w:p w:rsidRDefault="00240BF4" w:rsidP="00240BF4" w:rsidR="00240BF4">
      <w:pPr>
        <w:spacing w:after="0"/>
        <w:jc w:val="both"/>
      </w:pPr>
    </w:p>
    <w:p w:rsidRDefault="00240BF4" w:rsidP="00240BF4" w:rsidR="00240BF4">
      <w:pPr>
        <w:spacing w:after="0"/>
        <w:jc w:val="both"/>
      </w:pPr>
      <w:r>
        <w:t xml:space="preserve">I. Na dan 15. veljače 2017. dužnik u Očevidniku redoslijeda osnova za plaćanje ima evidentirane neizvršene osnove za plaćanje u ukupnom iznosu od 6.202,23 kune, u koji iznos je uračunata kamata i naknada Financijske agencije za provedbu ovrhe na novčanim sredstvima.  </w:t>
      </w:r>
    </w:p>
    <w:p w:rsidRDefault="00240BF4" w:rsidP="00240BF4" w:rsidR="00240BF4">
      <w:pPr>
        <w:spacing w:after="0"/>
        <w:jc w:val="both"/>
      </w:pPr>
    </w:p>
    <w:p w:rsidRDefault="00240BF4" w:rsidP="00240BF4" w:rsidR="00240BF4">
      <w:pPr>
        <w:spacing w:after="0"/>
        <w:jc w:val="both"/>
      </w:pPr>
      <w:r>
        <w:t xml:space="preserve">II. Pozivaju se osobe ovlaštene za zastupanje dužnika – </w:t>
      </w:r>
      <w:proofErr w:type="spellStart"/>
      <w:r>
        <w:t>Tatomir</w:t>
      </w:r>
      <w:proofErr w:type="spellEnd"/>
      <w:r>
        <w:t xml:space="preserve"> Jagodić, </w:t>
      </w:r>
      <w:proofErr w:type="spellStart"/>
      <w:r>
        <w:t>Traun</w:t>
      </w:r>
      <w:proofErr w:type="spellEnd"/>
      <w:r>
        <w:t xml:space="preserve">, </w:t>
      </w:r>
      <w:proofErr w:type="spellStart"/>
      <w:r>
        <w:t>Urnenhainweg</w:t>
      </w:r>
      <w:proofErr w:type="spellEnd"/>
      <w:r>
        <w:t xml:space="preserve"> 14, Austrija, OIB: 68572662784, </w:t>
      </w:r>
      <w:proofErr w:type="spellStart"/>
      <w:r>
        <w:t>Sascha</w:t>
      </w:r>
      <w:proofErr w:type="spellEnd"/>
      <w:r>
        <w:t xml:space="preserve"> </w:t>
      </w:r>
      <w:proofErr w:type="spellStart"/>
      <w:r>
        <w:t>Rene</w:t>
      </w:r>
      <w:proofErr w:type="spellEnd"/>
      <w:r>
        <w:t xml:space="preserve"> </w:t>
      </w:r>
      <w:proofErr w:type="spellStart"/>
      <w:r>
        <w:t>Rinder</w:t>
      </w:r>
      <w:proofErr w:type="spellEnd"/>
      <w:r>
        <w:t xml:space="preserve">, </w:t>
      </w:r>
      <w:proofErr w:type="spellStart"/>
      <w:r>
        <w:t>Leonding</w:t>
      </w:r>
      <w:proofErr w:type="spellEnd"/>
      <w:r>
        <w:t xml:space="preserve">, </w:t>
      </w:r>
      <w:proofErr w:type="spellStart"/>
      <w:r>
        <w:t>Wiener</w:t>
      </w:r>
      <w:proofErr w:type="spellEnd"/>
      <w:r>
        <w:t xml:space="preserve"> </w:t>
      </w:r>
      <w:proofErr w:type="spellStart"/>
      <w:r>
        <w:t>Bundesstrasse</w:t>
      </w:r>
      <w:proofErr w:type="spellEnd"/>
      <w:r>
        <w:t xml:space="preserve"> 8, Austrija, OIB: 09781632784, i </w:t>
      </w:r>
      <w:proofErr w:type="spellStart"/>
      <w:r>
        <w:t>Harald</w:t>
      </w:r>
      <w:proofErr w:type="spellEnd"/>
      <w:r>
        <w:t xml:space="preserve"> </w:t>
      </w:r>
      <w:proofErr w:type="spellStart"/>
      <w:r>
        <w:t>Maximilian</w:t>
      </w:r>
      <w:proofErr w:type="spellEnd"/>
      <w:r>
        <w:t xml:space="preserve"> </w:t>
      </w:r>
      <w:proofErr w:type="spellStart"/>
      <w:r>
        <w:t>Mayrhofer</w:t>
      </w:r>
      <w:proofErr w:type="spellEnd"/>
      <w:r>
        <w:t xml:space="preserve">, </w:t>
      </w:r>
      <w:proofErr w:type="spellStart"/>
      <w:r>
        <w:t>Linz</w:t>
      </w:r>
      <w:proofErr w:type="spellEnd"/>
      <w:r>
        <w:t xml:space="preserve">, </w:t>
      </w:r>
      <w:proofErr w:type="spellStart"/>
      <w:r>
        <w:t>Stifterstrasse</w:t>
      </w:r>
      <w:proofErr w:type="spellEnd"/>
      <w:r>
        <w:t xml:space="preserve"> 31/11, Austrija, OIB: 57809815364, da u roku od 15 dana od objave ovog oglasa na mrežnoj stranici e-Oglasna ploča Trgovačkog suda u Bjelovaru podnesu sudu javnobilježnički ovjerovljen popis imovine i obveza na propisanom obrascu.</w:t>
      </w:r>
    </w:p>
    <w:p w:rsidRDefault="00240BF4" w:rsidP="00240BF4" w:rsidR="00240BF4">
      <w:pPr>
        <w:spacing w:after="0"/>
        <w:jc w:val="both"/>
      </w:pPr>
    </w:p>
    <w:p w:rsidRDefault="00240BF4" w:rsidP="00240BF4" w:rsidR="00240BF4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40BF4" w:rsidP="00240BF4" w:rsidR="00240BF4">
      <w:pPr>
        <w:spacing w:after="0"/>
        <w:jc w:val="both"/>
      </w:pPr>
    </w:p>
    <w:p w:rsidRDefault="00240BF4" w:rsidP="00240BF4" w:rsidR="00240BF4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40BF4" w:rsidP="00240BF4" w:rsidR="00240BF4">
      <w:pPr>
        <w:spacing w:after="0"/>
        <w:jc w:val="both"/>
      </w:pPr>
    </w:p>
    <w:p w:rsidRDefault="00240BF4" w:rsidP="00240BF4" w:rsidR="00240BF4">
      <w:pPr>
        <w:spacing w:after="0"/>
        <w:jc w:val="center"/>
      </w:pPr>
      <w:r>
        <w:t>U Bjelovaru, 13. rujna 2017. godine</w:t>
      </w:r>
    </w:p>
    <w:p w:rsidRDefault="00240BF4" w:rsidP="00240BF4" w:rsidR="00240BF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40BF4" w:rsidP="00240BF4" w:rsidR="00240BF4">
      <w:pPr>
        <w:spacing w:after="0"/>
        <w:ind w:firstLine="5103"/>
      </w:pPr>
      <w:r>
        <w:t xml:space="preserve">    SUDSKI SAVJETNIK</w:t>
      </w:r>
    </w:p>
    <w:p w:rsidRDefault="00240BF4" w:rsidP="00240BF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BF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296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90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St-677/2017-2</izvorni_sadrzaj>
    <derivirana_varijabla naziv="DomainObject.Oznaka_1">St-677/2017-2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Rinder društvo s ograničenom odgovornošću za usluge zastupanog po punomoćniku Tatomir Jagodić; Sascha Rene Rinder; Harald Maximilian Mayrhofer</izvorni_sadrzaj>
    <derivirana_varijabla naziv="DomainObject.Predmet.ProtustrankaFormated_1">  Rinder društvo s ograničenom odgovornošću za usluge zastupanog po punomoćniku Tatomir Jagodić; Sascha Rene Rinder; Harald Maximilian Mayrhofer</derivirana_varijabla>
  </DomainObject.Predmet.ProtustrankaFormated>
  <DomainObject.Predmet.ProtustrankaFormatedOIB>
    <izvorni_sadrzaj>  Rinder društvo s ograničenom odgovornošću za usluge, OIB 11374430455 zastupanog po punomoćniku Tatomir Jagodić; Sascha Rene Rinder; Harald Maximilian Mayrhofer</izvorni_sadrzaj>
    <derivirana_varijabla naziv="DomainObject.Predmet.ProtustrankaFormatedOIB_1">  Rinder društvo s ograničenom odgovornošću za usluge, OIB 11374430455 zastupanog po punomoćniku Tatomir Jagodić; Sascha Rene Rinder; Harald Maximilian Mayrhofer</derivirana_varijabla>
  </DomainObject.Predmet.ProtustrankaFormatedOIB>
  <DomainObject.Predmet.ProtustrankaFormatedWithAdress>
    <izvorni_sadrzaj> Rinder društvo s ograničenom odgovornošću za usluge, Miškinina 14a, 10000 Zagreb zastupanog po punomoćniku Tatomir Jagodić; Sascha Rene Rinder; Harald Maximilian Mayrhofer</izvorni_sadrzaj>
    <derivirana_varijabla naziv="DomainObject.Predmet.ProtustrankaFormatedWithAdress_1"> Rinder društvo s ograničenom odgovornošću za usluge, Miškinina 14a, 10000 Zagreb zastupanog po punomoćniku Tatomir Jagodić; Sascha Rene Rinder; Harald Maximilian Mayrhofer</derivirana_varijabla>
  </DomainObject.Predmet.ProtustrankaFormatedWithAdress>
  <DomainObject.Predmet.ProtustrankaFormatedWithAdressOIB>
    <izvorni_sadrzaj> Rinder društvo s ograničenom odgovornošću za usluge, OIB 11374430455, Miškinina 14a, 10000 Zagreb zastupanog po punomoćniku Tatomir Jagodić; Sascha Rene Rinder; Harald Maximilian Mayrhofer</izvorni_sadrzaj>
    <derivirana_varijabla naziv="DomainObject.Predmet.ProtustrankaFormatedWithAdressOIB_1"> Rinder društvo s ograničenom odgovornošću za usluge, OIB 11374430455, Miškinina 14a, 10000 Zagreb zastupanog po punomoćniku Tatomir Jagodić; Sascha Rene Rinder; Harald Maximilian Mayrhofer</derivirana_varijabla>
  </DomainObject.Predmet.ProtustrankaFormatedWithAdressOIB>
  <DomainObject.Predmet.ProtustrankaWithAdress>
    <izvorni_sadrzaj>Rinder društvo s ograničenom odgovornošću za usluge Miškinina 14a, 10000 Zagreb</izvorni_sadrzaj>
    <derivirana_varijabla naziv="DomainObject.Predmet.ProtustrankaWithAdress_1">Rinder društvo s ograničenom odgovornošću za usluge Miškinina 14a, 10000 Zagreb</derivirana_varijabla>
  </DomainObject.Predmet.ProtustrankaWithAdress>
  <DomainObject.Predmet.ProtustrankaWithAdressOIB>
    <izvorni_sadrzaj>Rinder društvo s ograničenom odgovornošću za usluge, OIB 11374430455, Miškinina 14a, 10000 Zagreb</izvorni_sadrzaj>
    <derivirana_varijabla naziv="DomainObject.Predmet.ProtustrankaWithAdressOIB_1">Rinder društvo s ograničenom odgovornošću za usluge, OIB 11374430455, Miškinina 14a, 10000 Zagreb</derivirana_varijabla>
  </DomainObject.Predmet.ProtustrankaWithAdressOIB>
  <DomainObject.Predmet.ProtustrankaNazivFormated>
    <izvorni_sadrzaj>Rinder društvo s ograničenom odgovornošću za usluge</izvorni_sadrzaj>
    <derivirana_varijabla naziv="DomainObject.Predmet.ProtustrankaNazivFormated_1">Rinder društvo s ograničenom odgovornošću za usluge</derivirana_varijabla>
  </DomainObject.Predmet.ProtustrankaNazivFormated>
  <DomainObject.Predmet.ProtustrankaNazivFormatedOIB>
    <izvorni_sadrzaj>Rinder društvo s ograničenom odgovornošću za usluge, OIB 11374430455</izvorni_sadrzaj>
    <derivirana_varijabla naziv="DomainObject.Predmet.ProtustrankaNazivFormatedOIB_1">Rinder društvo s ograničenom odgovornošću za usluge, OIB 11374430455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Rinder društvo s ograničenom odgovornošću za usluge zastupanog po punomoćniku Tatomir Jagodić; Sascha Rene Rinder; Harald Maximilian Mayrhofer</item>
    </izvorni_sadrzaj>
    <derivirana_varijabla naziv="DomainObject.Predmet.ProtuStrankaListFormated_1">
      <item>Rinder društvo s ograničenom odgovornošću za usluge zastupanog po punomoćniku Tatomir Jagodić; Sascha Rene Rinder; Harald Maximilian Mayrhofer</item>
    </derivirana_varijabla>
  </DomainObject.Predmet.ProtuStrankaListFormated>
  <DomainObject.Predmet.ProtuStrankaListFormatedOIB>
    <izvorni_sadrzaj>
      <item>Rinder društvo s ograničenom odgovornošću za usluge, OIB 11374430455 zastupanog po punomoćniku Tatomir Jagodić; Sascha Rene Rinder; Harald Maximilian Mayrhofer</item>
    </izvorni_sadrzaj>
    <derivirana_varijabla naziv="DomainObject.Predmet.ProtuStrankaListFormatedOIB_1">
      <item>Rinder društvo s ograničenom odgovornošću za usluge, OIB 11374430455 zastupanog po punomoćniku Tatomir Jagodić; Sascha Rene Rinder; Harald Maximilian Mayrhofer</item>
    </derivirana_varijabla>
  </DomainObject.Predmet.ProtuStrankaListFormatedOIB>
  <DomainObject.Predmet.ProtuStrankaListFormatedWithAdress>
    <izvorni_sadrzaj>
      <item>Rinder društvo s ograničenom odgovornošću za usluge, Miškinina 14a, 10000 Zagreb zastupanog po punomoćniku Tatomir Jagodić; Sascha Rene Rinder; Harald Maximilian Mayrhofer</item>
    </izvorni_sadrzaj>
    <derivirana_varijabla naziv="DomainObject.Predmet.ProtuStrankaListFormatedWithAdress_1">
      <item>Rinder društvo s ograničenom odgovornošću za usluge, Miškinina 14a, 10000 Zagreb zastupanog po punomoćniku Tatomir Jagodić; Sascha Rene Rinder; Harald Maximilian Mayrhofer</item>
    </derivirana_varijabla>
  </DomainObject.Predmet.ProtuStrankaListFormatedWithAdress>
  <DomainObject.Predmet.ProtuStrankaListFormatedWithAdressOIB>
    <izvorni_sadrzaj>
      <item>Rinder društvo s ograničenom odgovornošću za usluge, OIB 11374430455, Miškinina 14a, 10000 Zagreb zastupanog po punomoćniku Tatomir Jagodić; Sascha Rene Rinder; Harald Maximilian Mayrhofer</item>
    </izvorni_sadrzaj>
    <derivirana_varijabla naziv="DomainObject.Predmet.ProtuStrankaListFormatedWithAdressOIB_1">
      <item>Rinder društvo s ograničenom odgovornošću za usluge, OIB 11374430455, Miškinina 14a, 10000 Zagreb zastupanog po punomoćniku Tatomir Jagodić; Sascha Rene Rinder; Harald Maximilian Mayrhofer</item>
    </derivirana_varijabla>
  </DomainObject.Predmet.ProtuStrankaListFormatedWithAdressOIB>
  <DomainObject.Predmet.ProtuStrankaListNazivFormated>
    <izvorni_sadrzaj>
      <item>Rinder društvo s ograničenom odgovornošću za usluge</item>
    </izvorni_sadrzaj>
    <derivirana_varijabla naziv="DomainObject.Predmet.ProtuStrankaListNazivFormated_1">
      <item>Rinder društvo s ograničenom odgovornošću za usluge</item>
    </derivirana_varijabla>
  </DomainObject.Predmet.ProtuStrankaListNazivFormated>
  <DomainObject.Predmet.ProtuStrankaListNazivFormatedOIB>
    <izvorni_sadrzaj>
      <item>Rinder društvo s ograničenom odgovornošću za usluge, OIB 11374430455</item>
    </izvorni_sadrzaj>
    <derivirana_varijabla naziv="DomainObject.Predmet.ProtuStrankaListNazivFormatedOIB_1">
      <item>Rinder društvo s ograničenom odgovornošću za usluge, OIB 11374430455</item>
    </derivirana_varijabla>
  </DomainObject.Predmet.ProtuStrankaListNazivFormatedOIB>
  <DomainObject.Predmet.OstaliListFormated>
    <izvorni_sadrzaj>
      <item>Tatomir Jagodić punomoćnik sudionika u postupku Rinder društvo s ograničenom odgovornošću za usluge</item>
      <item>Sascha Rene Rinder punomoćnik sudionika u postupku Rinder društvo s ograničenom odgovornošću za usluge</item>
      <item>Harald Maximilian Mayrhofer punomoćnik sudionika u postupku Rinder društvo s ograničenom odgovornošću za usluge</item>
    </izvorni_sadrzaj>
    <derivirana_varijabla naziv="DomainObject.Predmet.OstaliListFormated_1">
      <item>Tatomir Jagodić punomoćnik sudionika u postupku Rinder društvo s ograničenom odgovornošću za usluge</item>
      <item>Sascha Rene Rinder punomoćnik sudionika u postupku Rinder društvo s ograničenom odgovornošću za usluge</item>
      <item>Harald Maximilian Mayrhofer punomoćnik sudionika u postupku Rinder društvo s ograničenom odgovornošću za usluge</item>
    </derivirana_varijabla>
  </DomainObject.Predmet.OstaliListFormated>
  <DomainObject.Predmet.OstaliListFormatedOIB>
    <izvorni_sadrzaj>
      <item>Tatomir Jagodić, OIB 68572662784 punomoćnik sudionika u postupku Rinder društvo s ograničenom odgovornošću za usluge</item>
      <item>Sascha Rene Rinder, OIB 09781632784 punomoćnik sudionika u postupku Rinder društvo s ograničenom odgovornošću za usluge</item>
      <item>Harald Maximilian Mayrhofer, OIB 57809815364 punomoćnik sudionika u postupku Rinder društvo s ograničenom odgovornošću za usluge</item>
    </izvorni_sadrzaj>
    <derivirana_varijabla naziv="DomainObject.Predmet.OstaliListFormatedOIB_1">
      <item>Tatomir Jagodić, OIB 68572662784 punomoćnik sudionika u postupku Rinder društvo s ograničenom odgovornošću za usluge</item>
      <item>Sascha Rene Rinder, OIB 09781632784 punomoćnik sudionika u postupku Rinder društvo s ograničenom odgovornošću za usluge</item>
      <item>Harald Maximilian Mayrhofer, OIB 57809815364 punomoćnik sudionika u postupku Rinder društvo s ograničenom odgovornošću za usluge</item>
    </derivirana_varijabla>
  </DomainObject.Predmet.OstaliListFormatedOIB>
  <DomainObject.Predmet.OstaliListFormatedWithAdress>
    <izvorni_sadrzaj>
      <item>Tatomir Jagodić, Urnenhainweg, 4050 Traun punomoćnik sudionika u postupku Rinder društvo s ograničenom odgovornošću za usluge</item>
      <item>Sascha Rene Rinder, Wiener Bundesstrasse 8, 4060 Leonding punomoćnik sudionika u postupku Rinder društvo s ograničenom odgovornošću za usluge</item>
      <item>Harald Maximilian Mayrhofer, Stifterstrasse 31/11, 4020 Linz punomoćnik sudionika u postupku Rinder društvo s ograničenom odgovornošću za usluge</item>
    </izvorni_sadrzaj>
    <derivirana_varijabla naziv="DomainObject.Predmet.OstaliListFormatedWithAdress_1">
      <item>Tatomir Jagodić, Urnenhainweg, 4050 Traun punomoćnik sudionika u postupku Rinder društvo s ograničenom odgovornošću za usluge</item>
      <item>Sascha Rene Rinder, Wiener Bundesstrasse 8, 4060 Leonding punomoćnik sudionika u postupku Rinder društvo s ograničenom odgovornošću za usluge</item>
      <item>Harald Maximilian Mayrhofer, Stifterstrasse 31/11, 4020 Linz punomoćnik sudionika u postupku Rinder društvo s ograničenom odgovornošću za usluge</item>
    </derivirana_varijabla>
  </DomainObject.Predmet.OstaliListFormatedWithAdress>
  <DomainObject.Predmet.OstaliListFormatedWithAdressOIB>
    <izvorni_sadrzaj>
      <item>Tatomir Jagodić, OIB 68572662784, Urnenhainweg, 4050 Traun punomoćnik sudionika u postupku Rinder društvo s ograničenom odgovornošću za usluge</item>
      <item>Sascha Rene Rinder, OIB 09781632784, Wiener Bundesstrasse 8, 4060 Leonding punomoćnik sudionika u postupku Rinder društvo s ograničenom odgovornošću za usluge</item>
      <item>Harald Maximilian Mayrhofer, OIB 57809815364, Stifterstrasse 31/11, 4020 Linz punomoćnik sudionika u postupku Rinder društvo s ograničenom odgovornošću za usluge</item>
    </izvorni_sadrzaj>
    <derivirana_varijabla naziv="DomainObject.Predmet.OstaliListFormatedWithAdressOIB_1">
      <item>Tatomir Jagodić, OIB 68572662784, Urnenhainweg, 4050 Traun punomoćnik sudionika u postupku Rinder društvo s ograničenom odgovornošću za usluge</item>
      <item>Sascha Rene Rinder, OIB 09781632784, Wiener Bundesstrasse 8, 4060 Leonding punomoćnik sudionika u postupku Rinder društvo s ograničenom odgovornošću za usluge</item>
      <item>Harald Maximilian Mayrhofer, OIB 57809815364, Stifterstrasse 31/11, 4020 Linz punomoćnik sudionika u postupku Rinder društvo s ograničenom odgovornošću za usluge</item>
    </derivirana_varijabla>
  </DomainObject.Predmet.OstaliListFormatedWithAdressOIB>
  <DomainObject.Predmet.OstaliListNazivFormated>
    <izvorni_sadrzaj>
      <item>Tatomir Jagodić</item>
      <item>Sascha Rene Rinder</item>
      <item>Harald Maximilian Mayrhofer</item>
    </izvorni_sadrzaj>
    <derivirana_varijabla naziv="DomainObject.Predmet.OstaliListNazivFormated_1">
      <item>Tatomir Jagodić</item>
      <item>Sascha Rene Rinder</item>
      <item>Harald Maximilian Mayrhofer</item>
    </derivirana_varijabla>
  </DomainObject.Predmet.OstaliListNazivFormated>
  <DomainObject.Predmet.OstaliListNazivFormatedOIB>
    <izvorni_sadrzaj>
      <item>Tatomir Jagodić, OIB 68572662784</item>
      <item>Sascha Rene Rinder, OIB 09781632784</item>
      <item>Harald Maximilian Mayrhofer, OIB 57809815364</item>
    </izvorni_sadrzaj>
    <derivirana_varijabla naziv="DomainObject.Predmet.OstaliListNazivFormatedOIB_1">
      <item>Tatomir Jagodić, OIB 68572662784</item>
      <item>Sascha Rene Rinder, OIB 09781632784</item>
      <item>Harald Maximilian Mayrhofer, OIB 57809815364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St-677/2017-2</izvorni_sadrzaj>
    <derivirana_varijabla naziv="DomainObject.PoslovniBrojDokumenta_1">St-677/2017-2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Rinder društvo s ograničenom odgovornošću za usluge</izvorni_sadrzaj>
    <derivirana_varijabla naziv="DomainObject.Predmet.ProtustrankaIDrugi_1">Rinder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Rinder društvo s ograničenom odgovornošću za usluge, OIB 11374430455, Miškinina 14a, 10000 Zagreb</izvorni_sadrzaj>
    <derivirana_varijabla naziv="DomainObject.Predmet.ProtustrankaIDrugiAdressOIB_1">Rinder društvo s ograničenom odgovornošću za usluge, OIB 11374430455, Miškinina 14a,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Rinder društvo s ograničenom odgovornošću za usluge</item>
      <item>FINA Regionalni centar Zagreb</item>
      <item>Tatomir Jagodić</item>
      <item>Sascha Rene Rinder</item>
      <item>Harald Maximilian Mayrhofer</item>
    </izvorni_sadrzaj>
    <derivirana_varijabla naziv="DomainObject.Predmet.SudioniciListNaziv_1">
      <item>Rinder društvo s ograničenom odgovornošću za usluge</item>
      <item>FINA Regionalni centar Zagreb</item>
      <item>Tatomir Jagodić</item>
      <item>Sascha Rene Rinder</item>
      <item>Harald Maximilian Mayrhofer</item>
    </derivirana_varijabla>
  </DomainObject.Predmet.SudioniciListNaziv>
  <DomainObject.Predmet.SudioniciListAdressOIB>
    <izvorni_sadrzaj>
      <item>Rinder društvo s ograničenom odgovornošću za usluge, OIB 11374430455, Miškinina 14a,10000 Zagreb</item>
      <item>FINA Regionalni centar Zagreb, OIB 85821130368, Trg svibanjskih žrtava 1995. br. 1,10000 Zagreb</item>
      <item>Tatomir Jagodić, OIB 68572662784, Urnenhainweg,4050 Traun</item>
      <item>Sascha Rene Rinder, OIB 09781632784, Wiener Bundesstrasse 8,4060 Leonding</item>
      <item>Harald Maximilian Mayrhofer, OIB 57809815364, Stifterstrasse 31/11,4020 Linz</item>
    </izvorni_sadrzaj>
    <derivirana_varijabla naziv="DomainObject.Predmet.SudioniciListAdressOIB_1">
      <item>Rinder društvo s ograničenom odgovornošću za usluge, OIB 11374430455, Miškinina 14a,10000 Zagreb</item>
      <item>FINA Regionalni centar Zagreb, OIB 85821130368, Trg svibanjskih žrtava 1995. br. 1,10000 Zagreb</item>
      <item>Tatomir Jagodić, OIB 68572662784, Urnenhainweg,4050 Traun</item>
      <item>Sascha Rene Rinder, OIB 09781632784, Wiener Bundesstrasse 8,4060 Leonding</item>
      <item>Harald Maximilian Mayrhofer, OIB 57809815364, Stifterstrasse 31/11,4020 Linz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A1F05-75C1-4E14-830D-4701B5B15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1771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