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47ae" w14:paraId="94947ae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9751D0">
        <w:t>DANVALE USLUGE j.d.o.o. za trgovinu i usluge, OIB: 24845677091, MBS: 081046092, Zagreb, Ulica grada Vukovara 269D</w:t>
      </w:r>
      <w:r w:rsidR="00FB1F31">
        <w:t xml:space="preserve">, </w:t>
      </w:r>
      <w:r w:rsidR="00F825FF">
        <w:t>7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9751D0">
        <w:t>DANVALE USLUGE j.d.o.o. za trgovinu i usluge, OIB: 24845677091, MBS: 081046092, Zagreb, Ulica grada Vukovara 269D</w:t>
      </w:r>
      <w:r w:rsidR="005742F6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5E7E77">
        <w:t>David Jakovljević</w:t>
      </w:r>
      <w:r w:rsidR="00CD5B58">
        <w:t xml:space="preserve">, OIB: </w:t>
      </w:r>
      <w:r w:rsidR="005E7E77">
        <w:t>63014812654, Sesvete, Kašinska 7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9751D0">
        <w:t>DANVALE USLUGE j.d.o.o. za trgovinu i usluge, OIB: 24845677091, MBS: 081046092, Zagreb, Ulica grada Vukovara 269D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F07590" w:rsidP="005C2CD1" w:rsidR="00F07590">
      <w:pPr>
        <w:pStyle w:val="Tijeloteksta"/>
        <w:rPr>
          <w:bCs/>
        </w:rPr>
      </w:pPr>
    </w:p>
    <w:p w:rsidRDefault="00837226" w:rsidP="005C2CD1" w:rsidR="00837226">
      <w:pPr>
        <w:pStyle w:val="Tijeloteksta"/>
        <w:rPr>
          <w:bCs/>
        </w:rPr>
      </w:pPr>
    </w:p>
    <w:p w:rsidRDefault="0081735B" w:rsidP="0081735B" w:rsidR="0081735B" w:rsidRPr="0081735B">
      <w:pPr>
        <w:pStyle w:val="Tijeloteksta"/>
        <w:ind w:firstLine="708"/>
        <w:rPr>
          <w:bCs/>
        </w:rPr>
      </w:pPr>
      <w:r w:rsidRPr="0081735B">
        <w:rPr>
          <w:bCs/>
        </w:rPr>
        <w:t xml:space="preserve">Trgovački sud u Zagrebu </w:t>
      </w:r>
      <w:r w:rsidR="00CD5E52">
        <w:rPr>
          <w:bCs/>
        </w:rPr>
        <w:t>7. prosinca</w:t>
      </w:r>
      <w:r w:rsidRPr="0081735B">
        <w:rPr>
          <w:bCs/>
        </w:rPr>
        <w:t xml:space="preserve"> 201</w:t>
      </w:r>
      <w:r w:rsidR="00CD5E52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CD5E52">
        <w:rPr>
          <w:bCs/>
        </w:rPr>
        <w:t>7</w:t>
      </w:r>
      <w:r w:rsidR="004152B9">
        <w:rPr>
          <w:bCs/>
        </w:rPr>
        <w:t>-01/04, Ur.broj: 04-06-1</w:t>
      </w:r>
      <w:r w:rsidR="00CD5E52">
        <w:rPr>
          <w:bCs/>
        </w:rPr>
        <w:t>7</w:t>
      </w:r>
      <w:r w:rsidRPr="0081735B">
        <w:rPr>
          <w:bCs/>
        </w:rPr>
        <w:t>-</w:t>
      </w:r>
      <w:r w:rsidR="00CD5E52">
        <w:rPr>
          <w:bCs/>
        </w:rPr>
        <w:t>5984</w:t>
      </w:r>
      <w:r w:rsidRPr="0081735B">
        <w:rPr>
          <w:bCs/>
        </w:rPr>
        <w:t xml:space="preserve"> od </w:t>
      </w:r>
      <w:r w:rsidR="00CD5E52">
        <w:rPr>
          <w:bCs/>
        </w:rPr>
        <w:t>5. prosinca</w:t>
      </w:r>
      <w:r w:rsidR="004945E5">
        <w:rPr>
          <w:bCs/>
        </w:rPr>
        <w:t xml:space="preserve"> 201</w:t>
      </w:r>
      <w:r w:rsidR="00CD5E52">
        <w:rPr>
          <w:bCs/>
        </w:rPr>
        <w:t>7</w:t>
      </w:r>
      <w:r w:rsidRPr="0081735B">
        <w:rPr>
          <w:bCs/>
        </w:rPr>
        <w:t xml:space="preserve">. nad stečajnim dužnikom </w:t>
      </w:r>
      <w:r w:rsidR="009751D0">
        <w:t>DANVALE USLUGE j.d.o.o. za trgovinu i usluge, OIB: 24845677091, MBS: 081046092, Zagreb, Ulica grada Vukovara 269D</w:t>
      </w:r>
      <w:r w:rsidR="0022725E" w:rsidRPr="0022725E">
        <w:rPr>
          <w:bCs/>
        </w:rPr>
        <w:t>.</w:t>
      </w:r>
    </w:p>
    <w:p w:rsidRDefault="0081735B" w:rsidP="0081735B" w:rsidR="0081735B" w:rsidRPr="0081735B">
      <w:pPr>
        <w:pStyle w:val="Tijeloteksta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</w:t>
      </w:r>
      <w:r w:rsidRPr="00D87014">
        <w:rPr>
          <w:bCs/>
        </w:rPr>
        <w:lastRenderedPageBreak/>
        <w:t>postupanje u stečajnim predmetima Trgovačkog suda u Zagrebu te je Trgovački sud u Zagrebu ustupio ovome Sudu navedeni predmet na daljnje postupanje, koji je zaprimljen 9.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 SZ-a, Trgovački sud u Osijeku 18. travnja 2018. objavio je Oglas na mrežnoj stranici e-oglasna ploča sudova pod poslovnim brojem 19 St-3</w:t>
      </w:r>
      <w:r w:rsidR="009751D0">
        <w:t>54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F825FF">
        <w:t>7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6976E6" w:rsidP="00AC0727" w:rsidR="006976E6">
      <w:pPr>
        <w:pStyle w:val="Tijeloteksta"/>
        <w:ind w:left="6024"/>
        <w:jc w:val="left"/>
      </w:pP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823F12">
        <w:t>1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64F" w:rsidP="005C2CD1" w:rsidR="00D5064F">
      <w:r>
        <w:separator/>
      </w:r>
    </w:p>
  </w:endnote>
  <w:endnote w:id="0" w:type="continuationSeparator">
    <w:p w:rsidRDefault="00D5064F" w:rsidP="005C2CD1" w:rsidR="00D506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64F" w:rsidP="005C2CD1" w:rsidR="00D5064F">
      <w:r>
        <w:separator/>
      </w:r>
    </w:p>
  </w:footnote>
  <w:footnote w:id="0" w:type="continuationSeparator">
    <w:p w:rsidRDefault="00D5064F" w:rsidP="005C2CD1" w:rsidR="00D506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3B1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BE5120">
          <w:t>354</w:t>
        </w:r>
        <w:r w:rsidR="008D4581">
          <w:t>/201</w:t>
        </w:r>
        <w:r w:rsidR="009963EC">
          <w:t>8</w:t>
        </w:r>
        <w:r w:rsidR="008D4581">
          <w:t>-</w:t>
        </w:r>
        <w:r w:rsidR="00114B95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BE5120">
      <w:t>354</w:t>
    </w:r>
    <w:r w:rsidR="00071A4C">
      <w:t>/201</w:t>
    </w:r>
    <w:r w:rsidR="009963EC">
      <w:t>8</w:t>
    </w:r>
    <w:r w:rsidR="00071A4C">
      <w:t>-</w:t>
    </w:r>
    <w:r w:rsidR="00114B9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14B95"/>
    <w:rsid w:val="001378FA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33B1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E7E77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02379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23F12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669"/>
    <w:rsid w:val="00A46436"/>
    <w:rsid w:val="00A50CF6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45F5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5CCE"/>
    <w:rsid w:val="00C33593"/>
    <w:rsid w:val="00C33DA9"/>
    <w:rsid w:val="00C53EB6"/>
    <w:rsid w:val="00C7219A"/>
    <w:rsid w:val="00C7470E"/>
    <w:rsid w:val="00C85BE9"/>
    <w:rsid w:val="00CA01EF"/>
    <w:rsid w:val="00CA4D65"/>
    <w:rsid w:val="00CB3530"/>
    <w:rsid w:val="00CB5B58"/>
    <w:rsid w:val="00CB64EA"/>
    <w:rsid w:val="00CD5B58"/>
    <w:rsid w:val="00CD5E52"/>
    <w:rsid w:val="00CD7608"/>
    <w:rsid w:val="00CE0EE4"/>
    <w:rsid w:val="00CF1783"/>
    <w:rsid w:val="00CF2459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5064F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F040DB"/>
    <w:rsid w:val="00F0759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St-354/2018</izvorni_sadrzaj>
    <derivirana_varijabla naziv="DomainObject.Predmet.OznakaBroj_1">St-354/2018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DANVALE USLUGE j.d.o.o.</izvorni_sadrzaj>
    <derivirana_varijabla naziv="DomainObject.Predmet.ProtustrankaFormated_1">  DANVALE USLUGE j.d.o.o.</derivirana_varijabla>
  </DomainObject.Predmet.ProtustrankaFormated>
  <DomainObject.Predmet.ProtustrankaFormatedOIB>
    <izvorni_sadrzaj>  DANVALE USLUGE j.d.o.o., OIB 24845677091</izvorni_sadrzaj>
    <derivirana_varijabla naziv="DomainObject.Predmet.ProtustrankaFormatedOIB_1">  DANVALE USLUGE j.d.o.o., OIB 24845677091</derivirana_varijabla>
  </DomainObject.Predmet.ProtustrankaFormatedOIB>
  <DomainObject.Predmet.ProtustrankaFormatedWithAdress>
    <izvorni_sadrzaj> DANVALE USLUGE j.d.o.o., Ulica grada Vukovara/269D, 10000 Zagreb</izvorni_sadrzaj>
    <derivirana_varijabla naziv="DomainObject.Predmet.ProtustrankaFormatedWithAdress_1"> DANVALE USLUGE j.d.o.o., Ulica grada Vukovara/269D, 10000 Zagreb</derivirana_varijabla>
  </DomainObject.Predmet.ProtustrankaFormatedWithAdress>
  <DomainObject.Predmet.ProtustrankaFormatedWithAdressOIB>
    <izvorni_sadrzaj> DANVALE USLUGE j.d.o.o., OIB 24845677091, Ulica grada Vukovara/269D, 10000 Zagreb</izvorni_sadrzaj>
    <derivirana_varijabla naziv="DomainObject.Predmet.ProtustrankaFormatedWithAdressOIB_1"> DANVALE USLUGE j.d.o.o., OIB 24845677091, Ulica grada Vukovara/269D, 10000 Zagreb</derivirana_varijabla>
  </DomainObject.Predmet.ProtustrankaFormatedWithAdressOIB>
  <DomainObject.Predmet.ProtustrankaWithAdress>
    <izvorni_sadrzaj>DANVALE USLUGE j.d.o.o. Ulica grada Vukovara/269D, 10000 Zagreb</izvorni_sadrzaj>
    <derivirana_varijabla naziv="DomainObject.Predmet.ProtustrankaWithAdress_1">DANVALE USLUGE j.d.o.o. Ulica grada Vukovara/269D, 10000 Zagreb</derivirana_varijabla>
  </DomainObject.Predmet.ProtustrankaWithAdress>
  <DomainObject.Predmet.ProtustrankaWithAdressOIB>
    <izvorni_sadrzaj>DANVALE USLUGE j.d.o.o., OIB 24845677091, Ulica grada Vukovara/269D, 10000 Zagreb</izvorni_sadrzaj>
    <derivirana_varijabla naziv="DomainObject.Predmet.ProtustrankaWithAdressOIB_1">DANVALE USLUGE j.d.o.o., OIB 24845677091, Ulica grada Vukovara/269D, 10000 Zagreb</derivirana_varijabla>
  </DomainObject.Predmet.ProtustrankaWithAdressOIB>
  <DomainObject.Predmet.ProtustrankaNazivFormated>
    <izvorni_sadrzaj>DANVALE USLUGE j.d.o.o.</izvorni_sadrzaj>
    <derivirana_varijabla naziv="DomainObject.Predmet.ProtustrankaNazivFormated_1">DANVALE USLUGE j.d.o.o.</derivirana_varijabla>
  </DomainObject.Predmet.ProtustrankaNazivFormated>
  <DomainObject.Predmet.ProtustrankaNazivFormatedOIB>
    <izvorni_sadrzaj>DANVALE USLUGE j.d.o.o., OIB 24845677091</izvorni_sadrzaj>
    <derivirana_varijabla naziv="DomainObject.Predmet.ProtustrankaNazivFormatedOIB_1">DANVALE USLUGE j.d.o.o., OIB 24845677091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DANVALE USLUGE j.d.o.o.</item>
    </izvorni_sadrzaj>
    <derivirana_varijabla naziv="DomainObject.Predmet.ProtuStrankaListFormated_1">
      <item>DANVALE USLUGE j.d.o.o.</item>
    </derivirana_varijabla>
  </DomainObject.Predmet.ProtuStrankaListFormated>
  <DomainObject.Predmet.ProtuStrankaListFormatedOIB>
    <izvorni_sadrzaj>
      <item>DANVALE USLUGE j.d.o.o., OIB 24845677091</item>
    </izvorni_sadrzaj>
    <derivirana_varijabla naziv="DomainObject.Predmet.ProtuStrankaListFormatedOIB_1">
      <item>DANVALE USLUGE j.d.o.o., OIB 24845677091</item>
    </derivirana_varijabla>
  </DomainObject.Predmet.ProtuStrankaListFormatedOIB>
  <DomainObject.Predmet.ProtuStrankaListFormatedWithAdress>
    <izvorni_sadrzaj>
      <item>DANVALE USLUGE j.d.o.o., Ulica grada Vukovara/269D, 10000 Zagreb</item>
    </izvorni_sadrzaj>
    <derivirana_varijabla naziv="DomainObject.Predmet.ProtuStrankaListFormatedWithAdress_1">
      <item>DANVALE USLUGE j.d.o.o., Ulica grada Vukovara/269D, 10000 Zagreb</item>
    </derivirana_varijabla>
  </DomainObject.Predmet.ProtuStrankaListFormatedWithAdress>
  <DomainObject.Predmet.ProtuStrankaListFormatedWithAdressOIB>
    <izvorni_sadrzaj>
      <item>DANVALE USLUGE j.d.o.o., OIB 24845677091, Ulica grada Vukovara/269D, 10000 Zagreb</item>
    </izvorni_sadrzaj>
    <derivirana_varijabla naziv="DomainObject.Predmet.ProtuStrankaListFormatedWithAdressOIB_1">
      <item>DANVALE USLUGE j.d.o.o., OIB 24845677091, Ulica grada Vukovara/269D, 10000 Zagreb</item>
    </derivirana_varijabla>
  </DomainObject.Predmet.ProtuStrankaListFormatedWithAdressOIB>
  <DomainObject.Predmet.ProtuStrankaListNazivFormated>
    <izvorni_sadrzaj>
      <item>DANVALE USLUGE j.d.o.o.</item>
    </izvorni_sadrzaj>
    <derivirana_varijabla naziv="DomainObject.Predmet.ProtuStrankaListNazivFormated_1">
      <item>DANVALE USLUGE j.d.o.o.</item>
    </derivirana_varijabla>
  </DomainObject.Predmet.ProtuStrankaListNazivFormated>
  <DomainObject.Predmet.ProtuStrankaListNazivFormatedOIB>
    <izvorni_sadrzaj>
      <item>DANVALE USLUGE j.d.o.o., OIB 24845677091</item>
    </izvorni_sadrzaj>
    <derivirana_varijabla naziv="DomainObject.Predmet.ProtuStrankaListNazivFormatedOIB_1">
      <item>DANVALE USLUGE j.d.o.o., OIB 24845677091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DANVALE USLUGE j.d.o.o.</izvorni_sadrzaj>
    <derivirana_varijabla naziv="DomainObject.Predmet.ProtustrankaIDrugi_1">DANVALE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DANVALE USLUGE j.d.o.o., OIB 24845677091, Ulica grada Vukovara/269D, 10000 Zagreb</izvorni_sadrzaj>
    <derivirana_varijabla naziv="DomainObject.Predmet.ProtustrankaIDrugiAdressOIB_1">DANVALE USLUGE j.d.o.o., OIB 24845677091, Ulica grada Vukovara/269D,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DANVALE USLUGE j.d.o.o.</item>
      <item>FINA Regionalni centar Zagreb</item>
    </izvorni_sadrzaj>
    <derivirana_varijabla naziv="DomainObject.Predmet.SudioniciListNaziv_1">
      <item>DANVALE USLUGE j.d.o.o.</item>
      <item>FINA Regionalni centar Zagreb</item>
    </derivirana_varijabla>
  </DomainObject.Predmet.SudioniciListNaziv>
  <DomainObject.Predmet.SudioniciListAdressOIB>
    <izvorni_sadrzaj>
      <item>DANVALE USLUGE j.d.o.o., OIB 24845677091, Ulica grada Vukovara/269D,10000 Zagreb</item>
      <item>FINA Regionalni centar Zagreb, OIB 85821130368, Trg svibanjskih žrtava 1995. 1,10000 Zagreb</item>
    </izvorni_sadrzaj>
    <derivirana_varijabla naziv="DomainObject.Predmet.SudioniciListAdressOIB_1">
      <item>DANVALE USLUGE j.d.o.o., OIB 24845677091, Ulica grada Vukovara/269D,10000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24845677091</item>
      <item>, OIB 85821130368</item>
    </izvorni_sadrzaj>
    <derivirana_varijabla naziv="DomainObject.Predmet.SudioniciListNazivOIB_1">
      <item>, OIB 24845677091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4EC15B-8CA7-41A4-A7C0-136F806AFD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3154</properties:Characters>
  <properties:Lines>95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2018-06-07T05:40:00Z</dcterms:created>
  <dc:creator>Korisnik</dc:creator>
  <cp:lastModifiedBy>Renata Horvat</cp:lastModifiedBy>
  <cp:lastPrinted>2018-05-23T11:56:00Z</cp:lastPrinted>
  <dcterms:modified xmlns:xsi="http://www.w3.org/2001/XMLSchema-instance" xsi:type="dcterms:W3CDTF">2018-06-07T07:49:00Z</dcterms:modified>
  <cp:revision>8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(DANVALE USLUGE j.do.o.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