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fb0c" w14:paraId="a46fb0c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2E0F18">
        <w:t>4257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6D4FC7">
        <w:t xml:space="preserve"> </w:t>
      </w:r>
      <w:r w:rsidR="002E0F18">
        <w:t xml:space="preserve">KUŠINEC-TRANSPORT d.o.o., Sveti Ivan Zelina, Laktec 50, OIB </w:t>
      </w:r>
      <w:r w:rsidR="002E0F18" w:rsidRPr="006349FB">
        <w:t>13674428460</w:t>
      </w:r>
      <w:r w:rsidR="006D4FC7">
        <w:t xml:space="preserve">, </w:t>
      </w:r>
      <w:r w:rsidR="00A5527D">
        <w:rPr>
          <w:lang w:val="hr-HR"/>
        </w:rPr>
        <w:t>0</w:t>
      </w:r>
      <w:r w:rsidR="002E0F18">
        <w:rPr>
          <w:lang w:val="hr-HR"/>
        </w:rPr>
        <w:t>8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2E0F18">
        <w:rPr>
          <w:szCs w:val="24"/>
          <w:lang w:val="hr-HR"/>
        </w:rPr>
        <w:t xml:space="preserve">Božo Kušinec, Laktec, Laktec 50, OIB </w:t>
      </w:r>
      <w:r w:rsidR="002E0F18" w:rsidRPr="002E0F18">
        <w:rPr>
          <w:szCs w:val="24"/>
          <w:lang w:val="hr-HR"/>
        </w:rPr>
        <w:t>73083737350</w:t>
      </w:r>
      <w:r w:rsidR="00EF212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E0F18">
        <w:rPr>
          <w:szCs w:val="24"/>
          <w:lang w:val="hr-HR"/>
        </w:rPr>
        <w:t xml:space="preserve"> </w:t>
      </w:r>
      <w:r w:rsidR="002E0F18">
        <w:t xml:space="preserve">KUŠINEC-TRANSPORT d.o.o., Sveti Ivan Zelina, Laktec 50, OIB </w:t>
      </w:r>
      <w:r w:rsidR="002E0F18" w:rsidRPr="006349FB">
        <w:t>13674428460</w:t>
      </w:r>
      <w:r w:rsidR="006D4FC7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2E0F18">
        <w:rPr>
          <w:szCs w:val="24"/>
          <w:lang w:val="hr-HR"/>
        </w:rPr>
        <w:t xml:space="preserve"> Božo Kušinec, Laktec, Laktec 50, OIB </w:t>
      </w:r>
      <w:r w:rsidR="002E0F18" w:rsidRPr="002E0F18">
        <w:rPr>
          <w:szCs w:val="24"/>
          <w:lang w:val="hr-HR"/>
        </w:rPr>
        <w:t>73083737350</w:t>
      </w:r>
      <w:r w:rsidR="00EF212B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14FE6">
        <w:rPr>
          <w:szCs w:val="24"/>
          <w:lang w:val="hr-HR"/>
        </w:rPr>
        <w:t>0</w:t>
      </w:r>
      <w:r w:rsidR="002E0F18">
        <w:rPr>
          <w:szCs w:val="24"/>
          <w:lang w:val="hr-HR"/>
        </w:rPr>
        <w:t>8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F82EDD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F82EDD">
        <w:rPr>
          <w:szCs w:val="24"/>
          <w:lang w:val="hr-HR"/>
        </w:rPr>
        <w:t>,</w:t>
      </w:r>
      <w:r w:rsidR="00F82EDD">
        <w:t>v.r.</w:t>
      </w:r>
    </w:p>
    <w:p w:rsidRDefault="00F82EDD" w:rsidP="00492E13" w:rsidR="00F82EDD">
      <w:pPr>
        <w:jc w:val="center"/>
      </w:pPr>
    </w:p>
    <w:p w:rsidRDefault="00F82EDD" w:rsidP="00492E13" w:rsidR="00F82EDD">
      <w:pPr>
        <w:jc w:val="center"/>
      </w:pPr>
    </w:p>
    <w:p w:rsidRDefault="00F82EDD" w:rsidP="002152A3" w:rsidR="00F82EDD">
      <w:pPr>
        <w:jc w:val="right"/>
      </w:pPr>
      <w:r>
        <w:t>za točnost otpravka</w:t>
      </w:r>
    </w:p>
    <w:p w:rsidRDefault="00F82EDD" w:rsidP="002152A3" w:rsidR="00F82EDD">
      <w:pPr>
        <w:jc w:val="right"/>
      </w:pPr>
      <w:r>
        <w:t>ovlašteni službenik</w:t>
      </w:r>
    </w:p>
    <w:p w:rsidRDefault="00F82EDD" w:rsidP="002152A3" w:rsidR="00F82EDD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2E0F18">
          <w:t>4257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B0F93"/>
    <w:rsid w:val="002E0F18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  <w:rsid w:val="00F8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2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ED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2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ED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4257</izvorni_sadrzaj>
    <derivirana_varijabla naziv="DomainObject.Predmet.Broj_1">4257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St-4257/2016</izvorni_sadrzaj>
    <derivirana_varijabla naziv="DomainObject.Predmet.OznakaBroj_1">St-4257/2016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KUŠINEC-TRANSPORT d.o.o. zastupanog po punomoćniku Božo Kušinec; Neven Kušinec</izvorni_sadrzaj>
    <derivirana_varijabla naziv="DomainObject.Predmet.ProtustrankaFormated_1">  KUŠINEC-TRANSPORT d.o.o. zastupanog po punomoćniku Božo Kušinec; Neven Kušinec</derivirana_varijabla>
  </DomainObject.Predmet.ProtustrankaFormated>
  <DomainObject.Predmet.ProtustrankaFormatedOIB>
    <izvorni_sadrzaj>  KUŠINEC-TRANSPORT d.o.o., OIB 13674428460 zastupanog po punomoćniku Božo Kušinec; Neven Kušinec</izvorni_sadrzaj>
    <derivirana_varijabla naziv="DomainObject.Predmet.ProtustrankaFormatedOIB_1">  KUŠINEC-TRANSPORT d.o.o., OIB 13674428460 zastupanog po punomoćniku Božo Kušinec; Neven Kušinec</derivirana_varijabla>
  </DomainObject.Predmet.ProtustrankaFormatedOIB>
  <DomainObject.Predmet.ProtustrankaFormatedWithAdress>
    <izvorni_sadrzaj> KUŠINEC-TRANSPORT d.o.o., Laktec 50, 10380 Sveti Ivan Zelina zastupanog po punomoćniku Božo Kušinec; Neven Kušinec</izvorni_sadrzaj>
    <derivirana_varijabla naziv="DomainObject.Predmet.ProtustrankaFormatedWithAdress_1"> KUŠINEC-TRANSPORT d.o.o., Laktec 50, 10380 Sveti Ivan Zelina zastupanog po punomoćniku Božo Kušinec; Neven Kušinec</derivirana_varijabla>
  </DomainObject.Predmet.ProtustrankaFormatedWithAdress>
  <DomainObject.Predmet.ProtustrankaFormatedWithAdressOIB>
    <izvorni_sadrzaj> KUŠINEC-TRANSPORT d.o.o., OIB 13674428460, Laktec 50, 10380 Sveti Ivan Zelina zastupanog po punomoćniku Božo Kušinec; Neven Kušinec</izvorni_sadrzaj>
    <derivirana_varijabla naziv="DomainObject.Predmet.ProtustrankaFormatedWithAdressOIB_1"> KUŠINEC-TRANSPORT d.o.o., OIB 13674428460, Laktec 50, 10380 Sveti Ivan Zelina zastupanog po punomoćniku Božo Kušinec; Neven Kušinec</derivirana_varijabla>
  </DomainObject.Predmet.ProtustrankaFormatedWithAdressOIB>
  <DomainObject.Predmet.ProtustrankaWithAdress>
    <izvorni_sadrzaj>KUŠINEC-TRANSPORT d.o.o. Laktec 50, 10380 Sveti Ivan Zelina</izvorni_sadrzaj>
    <derivirana_varijabla naziv="DomainObject.Predmet.ProtustrankaWithAdress_1">KUŠINEC-TRANSPORT d.o.o. Laktec 50, 10380 Sveti Ivan Zelina</derivirana_varijabla>
  </DomainObject.Predmet.ProtustrankaWithAdress>
  <DomainObject.Predmet.ProtustrankaWithAdressOIB>
    <izvorni_sadrzaj>KUŠINEC-TRANSPORT d.o.o., OIB 13674428460, Laktec 50, 10380 Sveti Ivan Zelina</izvorni_sadrzaj>
    <derivirana_varijabla naziv="DomainObject.Predmet.ProtustrankaWithAdressOIB_1">KUŠINEC-TRANSPORT d.o.o., OIB 13674428460, Laktec 50, 10380 Sveti Ivan Zelina</derivirana_varijabla>
  </DomainObject.Predmet.ProtustrankaWithAdressOIB>
  <DomainObject.Predmet.ProtustrankaNazivFormated>
    <izvorni_sadrzaj>KUŠINEC-TRANSPORT d.o.o.</izvorni_sadrzaj>
    <derivirana_varijabla naziv="DomainObject.Predmet.ProtustrankaNazivFormated_1">KUŠINEC-TRANSPORT d.o.o.</derivirana_varijabla>
  </DomainObject.Predmet.ProtustrankaNazivFormated>
  <DomainObject.Predmet.ProtustrankaNazivFormatedOIB>
    <izvorni_sadrzaj>KUŠINEC-TRANSPORT d.o.o., OIB 13674428460</izvorni_sadrzaj>
    <derivirana_varijabla naziv="DomainObject.Predmet.ProtustrankaNazivFormatedOIB_1">KUŠINEC-TRANSPORT d.o.o., OIB 13674428460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Kušinec; Neven Kušinec</izvorni_sadrzaj>
    <derivirana_varijabla naziv="DomainObject.Predmet.StrankaFormated_1">  FINA Regionalni centar Zagreb; Božo Kušinec; Neven Kušinec</derivirana_varijabla>
  </DomainObject.Predmet.StrankaFormated>
  <DomainObject.Predmet.StrankaFormatedOIB>
    <izvorni_sadrzaj>  FINA Regionalni centar Zagreb, OIB 85821130368; Božo Kušinec, OIB 73083737350; Neven Kušinec, OIB 05195132924</izvorni_sadrzaj>
    <derivirana_varijabla naziv="DomainObject.Predmet.StrankaFormatedOIB_1">  FINA Regionalni centar Zagreb, OIB 85821130368; Božo Kušinec, OIB 73083737350; Neven Kušinec, OIB 05195132924</derivirana_varijabla>
  </DomainObject.Predmet.StrankaFormatedOIB>
  <DomainObject.Predmet.StrankaFormatedWithAdress>
    <izvorni_sadrzaj> FINA Regionalni centar Zagreb, Trg svibanjskih žrtava 1995. 1, 10000 Zagreb; Božo Kušinec, Laktec 50, 10382 Laktec; Neven Kušinec, Laktec 50, 10382 Laktec</izvorni_sadrzaj>
    <derivirana_varijabla naziv="DomainObject.Predmet.StrankaFormatedWithAdress_1"> FINA Regionalni centar Zagreb, Trg svibanjskih žrtava 1995. 1, 10000 Zagreb; Božo Kušinec, Laktec 50, 10382 Laktec; Neven Kušinec, Laktec 50, 10382 Laktec</derivirana_varijabla>
  </DomainObject.Predmet.StrankaFormatedWithAdress>
  <DomainObject.Predmet.StrankaFormatedWithAdressOIB>
    <izvorni_sadrzaj> FINA Regionalni centar Zagreb, OIB 85821130368, Trg svibanjskih žrtava 1995. 1, 10000 Zagreb; Božo Kušinec, OIB 73083737350, Laktec 50, 10382 Laktec; Neven Kušinec, OIB 05195132924, Laktec 50, 10382 Laktec</izvorni_sadrzaj>
    <derivirana_varijabla naziv="DomainObject.Predmet.StrankaFormatedWithAdressOIB_1"> FINA Regionalni centar Zagreb, OIB 85821130368, Trg svibanjskih žrtava 1995. 1, 10000 Zagreb; Božo Kušinec, OIB 73083737350, Laktec 50, 10382 Laktec; Neven Kušinec, OIB 05195132924, Laktec 50, 10382 Laktec</derivirana_varijabla>
  </DomainObject.Predmet.StrankaFormatedWithAdressOIB>
  <DomainObject.Predmet.StrankaWithAdress>
    <izvorni_sadrzaj>FINA Regionalni centar Zagreb Trg svibanjskih žrtava 1995. 1,10000 Zagreb,Božo Kušinec Laktec 50,10382 Laktec,Neven Kušinec Laktec 50,10382 Laktec</izvorni_sadrzaj>
    <derivirana_varijabla naziv="DomainObject.Predmet.StrankaWithAdress_1">FINA Regionalni centar Zagreb Trg svibanjskih žrtava 1995. 1,10000 Zagreb,Božo Kušinec Laktec 50,10382 Laktec,Neven Kušinec Laktec 50,10382 Laktec</derivirana_varijabla>
  </DomainObject.Predmet.StrankaWithAdress>
  <DomainObject.Predmet.StrankaWithAdressOIB>
    <izvorni_sadrzaj>FINA Regionalni centar Zagreb, OIB 85821130368, Trg svibanjskih žrtava 1995. 1,10000 Zagreb,Božo Kušinec, OIB 73083737350, Laktec 50,10382 Laktec,Neven Kušinec, OIB 05195132924, Laktec 50,10382 Laktec</izvorni_sadrzaj>
    <derivirana_varijabla naziv="DomainObject.Predmet.StrankaWithAdressOIB_1">FINA Regionalni centar Zagreb, OIB 85821130368, Trg svibanjskih žrtava 1995. 1,10000 Zagreb,Božo Kušinec, OIB 73083737350, Laktec 50,10382 Laktec,Neven Kušinec, OIB 05195132924, Laktec 50,10382 Laktec</derivirana_varijabla>
  </DomainObject.Predmet.StrankaWithAdressOIB>
  <DomainObject.Predmet.StrankaNazivFormated>
    <izvorni_sadrzaj>FINA Regionalni centar Zagreb,Božo Kušinec,Neven Kušinec</izvorni_sadrzaj>
    <derivirana_varijabla naziv="DomainObject.Predmet.StrankaNazivFormated_1">FINA Regionalni centar Zagreb,Božo Kušinec,Neven Kušinec</derivirana_varijabla>
  </DomainObject.Predmet.StrankaNazivFormated>
  <DomainObject.Predmet.StrankaNazivFormatedOIB>
    <izvorni_sadrzaj>FINA Regionalni centar Zagreb, OIB 85821130368,Božo Kušinec, OIB 73083737350,Neven Kušinec, OIB 05195132924</izvorni_sadrzaj>
    <derivirana_varijabla naziv="DomainObject.Predmet.StrankaNazivFormatedOIB_1">FINA Regionalni centar Zagreb, OIB 85821130368,Božo Kušinec, OIB 73083737350,Neven Kušinec, OIB 05195132924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Božo Kušinec</item>
      <item>Neven Kušinec</item>
    </izvorni_sadrzaj>
    <derivirana_varijabla naziv="DomainObject.Predmet.StrankaListFormated_1">
      <item>FINA Regionalni centar Zagreb</item>
      <item>Božo Kušinec</item>
      <item>Neven Kušinec</item>
    </derivirana_varijabla>
  </DomainObject.Predmet.StrankaListFormated>
  <DomainObject.Predmet.StrankaList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FormatedOIB_1">
      <item>FINA Regionalni centar Zagreb, OIB 85821130368</item>
      <item>Božo Kušinec, OIB 73083737350</item>
      <item>Neven Kušinec, OIB 05195132924</item>
    </derivirana_varijabla>
  </DomainObject.Predmet.StrankaListFormatedOIB>
  <DomainObject.Predmet.StrankaListFormatedWithAdress>
    <izvorni_sadrzaj>
      <item>FINA Regionalni centar Zagreb, Trg svibanjskih žrtava 1995. 1, 10000 Zagreb</item>
      <item>Božo Kušinec, Laktec 50, 10382 Laktec</item>
      <item>Neven Kušinec, Laktec 50, 10382 Laktec</item>
    </izvorni_sadrzaj>
    <derivirana_varijabla naziv="DomainObject.Predmet.StrankaListFormatedWithAdress_1">
      <item>FINA Regionalni centar Zagreb, Trg svibanjskih žrtava 1995. 1, 10000 Zagreb</item>
      <item>Božo Kušinec, Laktec 50, 10382 Laktec</item>
      <item>Neven Kušinec, Laktec 50, 10382 Laktec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Božo Kušinec, OIB 73083737350, Laktec 50, 10382 Laktec</item>
      <item>Neven Kušinec, OIB 05195132924, Laktec 50, 10382 Laktec</item>
    </izvorni_sadrzaj>
    <derivirana_varijabla naziv="DomainObject.Predmet.StrankaListFormatedWithAdressOIB_1">
      <item>FINA Regionalni centar Zagreb, OIB 85821130368, Trg svibanjskih žrtava 1995. 1, 10000 Zagreb</item>
      <item>Božo Kušinec, OIB 73083737350, Laktec 50, 10382 Laktec</item>
      <item>Neven Kušinec, OIB 05195132924, Laktec 50, 10382 Laktec</item>
    </derivirana_varijabla>
  </DomainObject.Predmet.StrankaListFormatedWithAdressOIB>
  <DomainObject.Predmet.StrankaListNazivFormated>
    <izvorni_sadrzaj>
      <item>FINA Regionalni centar Zagreb</item>
      <item>Božo Kušinec</item>
      <item>Neven Kušinec</item>
    </izvorni_sadrzaj>
    <derivirana_varijabla naziv="DomainObject.Predmet.StrankaListNazivFormated_1">
      <item>FINA Regionalni centar Zagreb</item>
      <item>Božo Kušinec</item>
      <item>Neven Kušinec</item>
    </derivirana_varijabla>
  </DomainObject.Predmet.StrankaListNazivFormated>
  <DomainObject.Predmet.StrankaListNaziv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NazivFormatedOIB_1">
      <item>FINA Regionalni centar Zagreb, OIB 85821130368</item>
      <item>Božo Kušinec, OIB 73083737350</item>
      <item>Neven Kušinec, OIB 05195132924</item>
    </derivirana_varijabla>
  </DomainObject.Predmet.StrankaListNazivFormatedOIB>
  <DomainObject.Predmet.ProtuStrankaListFormated>
    <izvorni_sadrzaj>
      <item>KUŠINEC-TRANSPORT d.o.o. zastupanog po punomoćniku Božo Kušinec; Neven Kušinec</item>
    </izvorni_sadrzaj>
    <derivirana_varijabla naziv="DomainObject.Predmet.ProtuStrankaListFormated_1">
      <item>KUŠINEC-TRANSPORT d.o.o. zastupanog po punomoćniku Božo Kušinec; Neven Kušinec</item>
    </derivirana_varijabla>
  </DomainObject.Predmet.ProtuStrankaListFormated>
  <DomainObject.Predmet.ProtuStrankaListFormatedOIB>
    <izvorni_sadrzaj>
      <item>KUŠINEC-TRANSPORT d.o.o., OIB 13674428460 zastupanog po punomoćniku Božo Kušinec; Neven Kušinec</item>
    </izvorni_sadrzaj>
    <derivirana_varijabla naziv="DomainObject.Predmet.ProtuStrankaListFormatedOIB_1">
      <item>KUŠINEC-TRANSPORT d.o.o., OIB 13674428460 zastupanog po punomoćniku Božo Kušinec; Neven Kušinec</item>
    </derivirana_varijabla>
  </DomainObject.Predmet.ProtuStrankaListFormatedOIB>
  <DomainObject.Predmet.ProtuStrankaListFormatedWithAdress>
    <izvorni_sadrzaj>
      <item>KUŠINEC-TRANSPORT d.o.o., Laktec 50, 10380 Sveti Ivan Zelina zastupanog po punomoćniku Božo Kušinec; Neven Kušinec</item>
    </izvorni_sadrzaj>
    <derivirana_varijabla naziv="DomainObject.Predmet.ProtuStrankaListFormatedWithAdress_1">
      <item>KUŠINEC-TRANSPORT d.o.o., Laktec 50, 10380 Sveti Ivan Zelina zastupanog po punomoćniku Božo Kušinec; Neven Kušinec</item>
    </derivirana_varijabla>
  </DomainObject.Predmet.ProtuStrankaListFormatedWithAdress>
  <DomainObject.Predmet.ProtuStrankaListFormatedWithAdressOIB>
    <izvorni_sadrzaj>
      <item>KUŠINEC-TRANSPORT d.o.o., OIB 13674428460, Laktec 50, 10380 Sveti Ivan Zelina zastupanog po punomoćniku Božo Kušinec; Neven Kušinec</item>
    </izvorni_sadrzaj>
    <derivirana_varijabla naziv="DomainObject.Predmet.ProtuStrankaListFormatedWithAdressOIB_1">
      <item>KUŠINEC-TRANSPORT d.o.o., OIB 13674428460, Laktec 50, 10380 Sveti Ivan Zelina zastupanog po punomoćniku Božo Kušinec; Neven Kušinec</item>
    </derivirana_varijabla>
  </DomainObject.Predmet.ProtuStrankaListFormatedWithAdressOIB>
  <DomainObject.Predmet.ProtuStrankaListNazivFormated>
    <izvorni_sadrzaj>
      <item>KUŠINEC-TRANSPORT d.o.o.</item>
    </izvorni_sadrzaj>
    <derivirana_varijabla naziv="DomainObject.Predmet.ProtuStrankaListNazivFormated_1">
      <item>KUŠINEC-TRANSPORT d.o.o.</item>
    </derivirana_varijabla>
  </DomainObject.Predmet.ProtuStrankaListNazivFormated>
  <DomainObject.Predmet.ProtuStrankaListNazivFormatedOIB>
    <izvorni_sadrzaj>
      <item>KUŠINEC-TRANSPORT d.o.o., OIB 13674428460</item>
    </izvorni_sadrzaj>
    <derivirana_varijabla naziv="DomainObject.Predmet.ProtuStrankaListNazivFormatedOIB_1">
      <item>KUŠINEC-TRANSPORT d.o.o., OIB 13674428460</item>
    </derivirana_varijabla>
  </DomainObject.Predmet.ProtuStrankaListNazivFormatedOIB>
  <DomainObject.Predmet.OstaliListFormated>
    <izvorni_sadrzaj>
      <item>Božo Kušinec punomoćnik sudionika u postupku KUŠINEC-TRANSPORT d.o.o.</item>
      <item>Neven Kušinec punomoćnik sudionika u postupku KUŠINEC-TRANSPORT d.o.o.</item>
    </izvorni_sadrzaj>
    <derivirana_varijabla naziv="DomainObject.Predmet.OstaliListFormated_1">
      <item>Božo Kušinec punomoćnik sudionika u postupku KUŠINEC-TRANSPORT d.o.o.</item>
      <item>Neven Kušinec punomoćnik sudionika u postupku KUŠINEC-TRANSPORT d.o.o.</item>
    </derivirana_varijabla>
  </DomainObject.Predmet.OstaliListFormated>
  <DomainObject.Predmet.OstaliListFormatedOIB>
    <izvorni_sadrzaj>
      <item>Božo Kušinec, OIB 73083737350 punomoćnik sudionika u postupku KUŠINEC-TRANSPORT d.o.o.</item>
      <item>Neven Kušinec, OIB 05195132924 punomoćnik sudionika u postupku KUŠINEC-TRANSPORT d.o.o.</item>
    </izvorni_sadrzaj>
    <derivirana_varijabla naziv="DomainObject.Predmet.OstaliListFormatedOIB_1">
      <item>Božo Kušinec, OIB 73083737350 punomoćnik sudionika u postupku KUŠINEC-TRANSPORT d.o.o.</item>
      <item>Neven Kušinec, OIB 05195132924 punomoćnik sudionika u postupku KUŠINEC-TRANSPORT d.o.o.</item>
    </derivirana_varijabla>
  </DomainObject.Predmet.OstaliListFormatedOIB>
  <DomainObject.Predmet.OstaliListFormatedWithAdress>
    <izvorni_sadrzaj>
      <item>Božo Kušinec, Laktec 50, 10382 Laktec punomoćnik sudionika u postupku KUŠINEC-TRANSPORT d.o.o.</item>
      <item>Neven Kušinec, Laktec 50, 10382 Laktec punomoćnik sudionika u postupku KUŠINEC-TRANSPORT d.o.o.</item>
    </izvorni_sadrzaj>
    <derivirana_varijabla naziv="DomainObject.Predmet.OstaliListFormatedWithAdress_1">
      <item>Božo Kušinec, Laktec 50, 10382 Laktec punomoćnik sudionika u postupku KUŠINEC-TRANSPORT d.o.o.</item>
      <item>Neven Kušinec, Laktec 50, 10382 Laktec punomoćnik sudionika u postupku KUŠINEC-TRANSPORT d.o.o.</item>
    </derivirana_varijabla>
  </DomainObject.Predmet.OstaliListFormatedWithAdress>
  <DomainObject.Predmet.OstaliListFormatedWithAdressOIB>
    <izvorni_sadrzaj>
      <item>Božo Kušinec, OIB 73083737350, Laktec 50, 10382 Laktec punomoćnik sudionika u postupku KUŠINEC-TRANSPORT d.o.o.</item>
      <item>Neven Kušinec, OIB 05195132924, Laktec 50, 10382 Laktec punomoćnik sudionika u postupku KUŠINEC-TRANSPORT d.o.o.</item>
    </izvorni_sadrzaj>
    <derivirana_varijabla naziv="DomainObject.Predmet.OstaliListFormatedWithAdressOIB_1">
      <item>Božo Kušinec, OIB 73083737350, Laktec 50, 10382 Laktec punomoćnik sudionika u postupku KUŠINEC-TRANSPORT d.o.o.</item>
      <item>Neven Kušinec, OIB 05195132924, Laktec 50, 10382 Laktec punomoćnik sudionika u postupku KUŠINEC-TRANSPORT d.o.o.</item>
    </derivirana_varijabla>
  </DomainObject.Predmet.OstaliListFormatedWithAdressOIB>
  <DomainObject.Predmet.OstaliListNazivFormated>
    <izvorni_sadrzaj>
      <item>Božo Kušinec</item>
      <item>Neven Kušinec</item>
    </izvorni_sadrzaj>
    <derivirana_varijabla naziv="DomainObject.Predmet.OstaliListNazivFormated_1">
      <item>Božo Kušinec</item>
      <item>Neven Kušinec</item>
    </derivirana_varijabla>
  </DomainObject.Predmet.OstaliListNazivFormated>
  <DomainObject.Predmet.OstaliListNazivFormatedOIB>
    <izvorni_sadrzaj>
      <item>Božo Kušinec, OIB 73083737350</item>
      <item>Neven Kušinec, OIB 05195132924</item>
    </izvorni_sadrzaj>
    <derivirana_varijabla naziv="DomainObject.Predmet.OstaliListNazivFormatedOIB_1">
      <item>Božo Kušinec, OIB 73083737350</item>
      <item>Neven Kušinec, OIB 05195132924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KUŠINEC-TRANSPORT d.o.o.</izvorni_sadrzaj>
    <derivirana_varijabla naziv="DomainObject.Predmet.ProtustrankaIDrugi_1">KUŠINEC-TRANSPORT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KUŠINEC-TRANSPORT d.o.o., OIB 13674428460, Laktec 50, 10380 Sveti Ivan Zelina</izvorni_sadrzaj>
    <derivirana_varijabla naziv="DomainObject.Predmet.ProtustrankaIDrugiAdressOIB_1">KUŠINEC-TRANSPORT d.o.o., OIB 13674428460, Laktec 50,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KUŠINEC-TRANSPORT d.o.o.</item>
      <item>Božo Kušinec</item>
      <item>Neven Kušinec</item>
      <item>Božo Kušinec</item>
      <item>Neven Kušinec</item>
    </izvorni_sadrzaj>
    <derivirana_varijabla naziv="DomainObject.Predmet.SudioniciListNaziv_1">
      <item>FINA Regionalni centar Zagreb</item>
      <item>KUŠINEC-TRANSPORT d.o.o.</item>
      <item>Božo Kušinec</item>
      <item>Neven Kušinec</item>
      <item>Božo Kušinec</item>
      <item>Neven Kušinec</item>
    </derivirana_varijabla>
  </DomainObject.Predmet.SudioniciListNaziv>
  <DomainObject.Predmet.SudioniciListAdressOIB>
    <izvorni_sadrzaj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Neven Kušinec, OIB 05195132924, Laktec 50,10382 Laktec</item>
      <item>Božo Kušinec, OIB 73083737350, Laktec 50,10382 Laktec</item>
      <item>Neven Kušinec, OIB 05195132924, Laktec 50,10382 Laktec</item>
    </izvorni_sadrzaj>
    <derivirana_varijabla naziv="DomainObject.Predmet.SudioniciListAdressOIB_1"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Neven Kušinec, OIB 05195132924, Laktec 50,10382 Laktec</item>
      <item>Božo Kušinec, OIB 73083737350, Laktec 50,10382 Laktec</item>
      <item>Neven Kušinec, OIB 05195132924, Laktec 50,10382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13674428460</item>
      <item>, OIB 73083737350</item>
      <item>, OIB 05195132924</item>
      <item>, OIB 73083737350</item>
      <item>, OIB 05195132924</item>
    </izvorni_sadrzaj>
    <derivirana_varijabla naziv="DomainObject.Predmet.SudioniciListNazivOIB_1">
      <item>, OIB 85821130368</item>
      <item>, OIB 13674428460</item>
      <item>, OIB 73083737350</item>
      <item>, OIB 05195132924</item>
      <item>, OIB 73083737350</item>
      <item>, OIB 05195132924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472</properties:Words>
  <properties:Characters>2323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2017-02-08T08:31:00Z</dcterms:created>
  <dc:creator>MINISTARSTVO PRAVOSUĐA</dc:creator>
  <cp:lastModifiedBy>Višnja Svečak</cp:lastModifiedBy>
  <cp:lastPrinted>2017-02-08T08:33:00Z</cp:lastPrinted>
  <dcterms:modified xmlns:xsi="http://www.w3.org/2001/XMLSchema-instance" xsi:type="dcterms:W3CDTF">2017-02-08T08:33:00Z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