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5142" w14:paraId="d465142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D744A">
        <w:t>59</w:t>
      </w:r>
      <w:r w:rsidRPr="00F30D73">
        <w:t>/</w:t>
      </w:r>
      <w:r w:rsidR="00651E9B">
        <w:t>20</w:t>
      </w:r>
      <w:r w:rsidR="002B2A2A">
        <w:t>1</w:t>
      </w:r>
      <w:r w:rsidR="008D744A">
        <w:t>8</w:t>
      </w:r>
      <w:r w:rsidR="00B30EDC">
        <w:t>-</w:t>
      </w:r>
      <w:r w:rsidR="008D744A">
        <w:t>45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8D744A" w:rsidRPr="00855A6D">
        <w:t>SID d.o.o. u stečaju, Šibenik, Jerolima Milete 1, OIB: 96968239922</w:t>
      </w:r>
      <w:r w:rsidR="00F30D73">
        <w:t>,</w:t>
      </w:r>
      <w:r w:rsidRPr="00F24E03">
        <w:t xml:space="preserve"> </w:t>
      </w:r>
      <w:r w:rsidR="008D744A">
        <w:t>4</w:t>
      </w:r>
      <w:r w:rsidR="00651E9B">
        <w:t xml:space="preserve">. </w:t>
      </w:r>
      <w:r w:rsidR="008D744A">
        <w:t>lipnja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5F1A1A">
        <w:t>10</w:t>
      </w:r>
      <w:r w:rsidR="00651E9B">
        <w:t>,</w:t>
      </w:r>
      <w:r w:rsidR="00CF3E7C">
        <w:t>40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CF3E7C" w:rsidP="009E003C" w:rsidR="009E003C" w:rsidRPr="00C54F05">
      <w:pPr>
        <w:jc w:val="both"/>
      </w:pPr>
      <w:r>
        <w:t>Utvrđuje se da je nazoč</w:t>
      </w:r>
      <w:r w:rsidR="00D722BB">
        <w:t>n</w:t>
      </w:r>
      <w:r w:rsidR="008D744A">
        <w:t xml:space="preserve">a Radojka </w:t>
      </w:r>
      <w:proofErr w:type="spellStart"/>
      <w:r w:rsidR="008D744A">
        <w:t>Danek</w:t>
      </w:r>
      <w:proofErr w:type="spellEnd"/>
      <w:r w:rsidR="00651E9B">
        <w:t>,</w:t>
      </w:r>
      <w:r w:rsidR="009E003C" w:rsidRPr="00C54F05">
        <w:t xml:space="preserve"> stečajn</w:t>
      </w:r>
      <w:r w:rsidR="008D744A">
        <w:t>a</w:t>
      </w:r>
      <w:r w:rsidR="009E003C" w:rsidRPr="00C54F05">
        <w:t xml:space="preserve"> upravitelj</w:t>
      </w:r>
      <w:r w:rsidR="008D744A"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  <w:r w:rsidR="00CF3E7C">
        <w:t>nitko</w:t>
      </w:r>
    </w:p>
    <w:p w:rsidRDefault="004D5067" w:rsidP="00F71208" w:rsidR="004D5067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CF3E7C">
        <w:t xml:space="preserve"> 11</w:t>
      </w:r>
      <w:r w:rsidR="00651E9B">
        <w:t xml:space="preserve">. </w:t>
      </w:r>
      <w:r w:rsidR="008D744A">
        <w:t>travnja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8D744A" w:rsidP="008D744A" w:rsidR="005F1A1A" w:rsidRPr="008F55D6">
      <w:pPr>
        <w:pStyle w:val="Odlomakpopisa"/>
        <w:numPr>
          <w:ilvl w:val="0"/>
          <w:numId w:val="21"/>
        </w:numPr>
        <w:jc w:val="both"/>
      </w:pPr>
      <w:r>
        <w:t>Donošenje odluke o izradi stečajnog plana.</w:t>
      </w:r>
    </w:p>
    <w:p w:rsidRDefault="006539F1" w:rsidP="0069087B" w:rsidR="006539F1">
      <w:pPr>
        <w:ind w:left="360"/>
        <w:jc w:val="both"/>
      </w:pPr>
    </w:p>
    <w:p w:rsidRDefault="00CF3E7C" w:rsidP="00F71208" w:rsidR="00CF3E7C">
      <w:pPr>
        <w:jc w:val="both"/>
      </w:pPr>
      <w:r>
        <w:t>Utvrđuje se da nema uvjeta za održavanje današnjeg ročišta.</w:t>
      </w:r>
    </w:p>
    <w:p w:rsidRDefault="00CF3E7C" w:rsidP="00F71208" w:rsidR="00CF3E7C">
      <w:pPr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CF3E7C">
        <w:t>10</w:t>
      </w:r>
      <w:r w:rsidR="00651E9B">
        <w:t>,</w:t>
      </w:r>
      <w:r w:rsidR="00CF3E7C">
        <w:t>45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D744A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D744A">
      <w:t>59</w:t>
    </w:r>
    <w:r w:rsidR="002316EC" w:rsidRPr="00F30D73">
      <w:t>/</w:t>
    </w:r>
    <w:r w:rsidR="00A65177">
      <w:t>1</w:t>
    </w:r>
    <w:r w:rsidR="008D744A">
      <w:t>8</w:t>
    </w:r>
    <w:r w:rsidR="00A65177">
      <w:t>-</w:t>
    </w:r>
    <w:r w:rsidR="008D744A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F3E7C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60C9E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St-59/2018-42</izvorni_sadrzaj>
    <derivirana_varijabla naziv="DomainObject.Zapisnik.Oznaka_1">St-59/2018-42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St-59/2018-42</izvorni_sadrzaj>
    <derivirana_varijabla naziv="DomainObject.PoslovniBrojDokumenta_1">St-59/2018-42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F3C73-6A60-4023-AEFF-14AAF9DCD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113</properties:Words>
  <properties:Characters>614</properties:Characters>
  <properties:Lines>33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2019-06-04T05:42:00Z</dcterms:created>
  <dc:creator>abajlo</dc:creator>
  <cp:lastModifiedBy>Ante Rubelj</cp:lastModifiedBy>
  <cp:lastPrinted>2019-03-19T10:01:00Z</cp:lastPrinted>
  <dcterms:modified xmlns:xsi="http://www.w3.org/2001/XMLSchema-instance" xsi:type="dcterms:W3CDTF">2019-06-04T11:36:00Z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St-59/2018-42 / Zapisnik - Skupština vjerovnika (1St-59-16 skupština vjerovnika 4.6.2019.docx)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