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246a" w14:paraId="f50246a" w:rsidRDefault="00780EDE" w:rsidP="00F349AA" w:rsidR="003E43D7" w:rsidRPr="00E71CA0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71CA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E71CA0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4576</w:t>
      </w:r>
      <w:r w:rsidR="00A60399" w:rsidRPr="00E71CA0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E71CA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E71CA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E71CA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E71CA0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E71CA0" w:rsidRPr="00E71CA0">
        <w:rPr>
          <w:rFonts w:hAnsi="Times New Roman" w:ascii="Times New Roman"/>
          <w:sz w:val="24"/>
          <w:szCs w:val="24"/>
        </w:rPr>
        <w:t>ELTOP-M. d.o.o., Krapinske Toplice, Zagrebačka 45, OIB: 46484533286</w:t>
      </w:r>
      <w:r w:rsidR="00684648" w:rsidRPr="00E71CA0">
        <w:rPr>
          <w:rFonts w:hAnsi="Times New Roman" w:ascii="Times New Roman"/>
          <w:sz w:val="24"/>
          <w:szCs w:val="24"/>
        </w:rPr>
        <w:t>,</w:t>
      </w:r>
      <w:r w:rsidR="00E71CA0" w:rsidRPr="00E71CA0">
        <w:rPr>
          <w:rFonts w:hAnsi="Times New Roman" w:ascii="Times New Roman"/>
          <w:sz w:val="24"/>
          <w:szCs w:val="24"/>
        </w:rPr>
        <w:t xml:space="preserve"> </w:t>
      </w:r>
      <w:r w:rsidR="00684648" w:rsidRPr="00E71CA0">
        <w:rPr>
          <w:rFonts w:hAnsi="Times New Roman" w:ascii="Times New Roman"/>
          <w:sz w:val="24"/>
          <w:szCs w:val="24"/>
        </w:rPr>
        <w:t xml:space="preserve"> </w:t>
      </w:r>
      <w:r w:rsidR="00E71CA0" w:rsidRPr="00E71CA0">
        <w:rPr>
          <w:rFonts w:hAnsi="Times New Roman" w:ascii="Times New Roman"/>
          <w:sz w:val="24"/>
          <w:szCs w:val="24"/>
        </w:rPr>
        <w:t>20. listopada</w:t>
      </w:r>
      <w:r w:rsidR="00684648" w:rsidRPr="00E71CA0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E71CA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E71CA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E71CA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E71CA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E71CA0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E71CA0" w:rsidRPr="00E71CA0">
        <w:t xml:space="preserve">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ELTOP-M. d.o.o., Krapinske Toplice, Zagrebačka 45, OIB: 46484533286</w:t>
      </w:r>
      <w:r w:rsidR="00F349AA" w:rsidRPr="00E71CA0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457616</w:t>
      </w:r>
      <w:r w:rsidR="00464ED8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E71CA0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E71CA0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E71CA0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E71CA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E71CA0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E71CA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E71CA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E71CA0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E71CA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E71CA0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E71CA0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71CA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E71CA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E71CA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25. svibnja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412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189.400,07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4576/2016-6</w:t>
      </w:r>
      <w:r w:rsidR="001B1651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06. ožujka</w:t>
      </w:r>
      <w:r w:rsidR="001B1651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E71CA0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18. listopada </w:t>
      </w:r>
      <w:r w:rsidR="000E510A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2017., </w:t>
      </w:r>
      <w:r w:rsidR="001B1651" w:rsidRPr="00E71CA0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10. ožujka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967</w:t>
      </w:r>
      <w:r w:rsidR="000D40CD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192.019,04</w:t>
      </w:r>
      <w:r w:rsidR="000D40CD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E71CA0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E71CA0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E71CA0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E71CA0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E71CA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71CA0" w:rsidRPr="00E71CA0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E71CA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71CA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E71CA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71CA0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71CA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71CA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E71CA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71CA0" w:rsidP="00E71CA0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 Službenik</w:t>
      </w:r>
    </w:p>
    <w:p w:rsidRDefault="00E71CA0" w:rsidP="00E71CA0" w:rsidR="00E71CA0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E71CA0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987" w:rsidR="00D16987">
      <w:r>
        <w:separator/>
      </w:r>
    </w:p>
  </w:endnote>
  <w:endnote w:id="0" w:type="continuationSeparator">
    <w:p w:rsidRDefault="00D16987" w:rsidR="00D16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987" w:rsidR="00D16987">
      <w:r>
        <w:separator/>
      </w:r>
    </w:p>
  </w:footnote>
  <w:footnote w:id="0" w:type="continuationSeparator">
    <w:p w:rsidRDefault="00D16987" w:rsidR="00D169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47CC7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E71CA0" w:rsidRPr="00E71CA0">
      <w:rPr>
        <w:rFonts w:hAnsi="Verdana" w:ascii="Verdana"/>
        <w:color w:val="000000"/>
      </w:rPr>
      <w:t>4576</w:t>
    </w:r>
    <w:r w:rsidR="00C8420E" w:rsidRPr="00E71CA0">
      <w:rPr>
        <w:rFonts w:hAnsi="Verdana" w:ascii="Verdana"/>
        <w:color w:val="000000"/>
      </w:rPr>
      <w:t>/16</w:t>
    </w:r>
    <w:r w:rsidR="00E71CA0">
      <w:rPr>
        <w:rFonts w:hAnsi="Verdana" w:ascii="Verdana"/>
        <w:color w:val="000000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47CC7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16987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1CA0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47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CC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CC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CC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CC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47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CC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CC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CC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CC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4576</izvorni_sadrzaj>
    <derivirana_varijabla naziv="DomainObject.Predmet.Broj_1">4576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St-4576/2016</izvorni_sadrzaj>
    <derivirana_varijabla naziv="DomainObject.Predmet.OznakaBroj_1">St-4576/2016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ELTOP-M. d.o.o. zastupanog po punomoćniku Nikica Mihaliček</izvorni_sadrzaj>
    <derivirana_varijabla naziv="DomainObject.Predmet.ProtustrankaFormated_1">  ELTOP-M. d.o.o. zastupanog po punomoćniku Nikica Mihaliček</derivirana_varijabla>
  </DomainObject.Predmet.ProtustrankaFormated>
  <DomainObject.Predmet.ProtustrankaFormatedOIB>
    <izvorni_sadrzaj>  ELTOP-M. d.o.o., OIB 46484533286 zastupanog po punomoćniku Nikica Mihaliček</izvorni_sadrzaj>
    <derivirana_varijabla naziv="DomainObject.Predmet.ProtustrankaFormatedOIB_1">  ELTOP-M. d.o.o., OIB 46484533286 zastupanog po punomoćniku Nikica Mihaliček</derivirana_varijabla>
  </DomainObject.Predmet.ProtustrankaFormatedOIB>
  <DomainObject.Predmet.ProtustrankaFormatedWithAdress>
    <izvorni_sadrzaj> ELTOP-M. d.o.o., Zagrebačka 45, 49217 Krapinske Toplice zastupanog po punomoćniku Nikica Mihaliček</izvorni_sadrzaj>
    <derivirana_varijabla naziv="DomainObject.Predmet.ProtustrankaFormatedWithAdress_1"> ELTOP-M. d.o.o., Zagrebačka 45, 49217 Krapinske Toplice zastupanog po punomoćniku Nikica Mihaliček</derivirana_varijabla>
  </DomainObject.Predmet.ProtustrankaFormatedWithAdress>
  <DomainObject.Predmet.ProtustrankaFormatedWithAdressOIB>
    <izvorni_sadrzaj> ELTOP-M. d.o.o., OIB 46484533286, Zagrebačka 45, 49217 Krapinske Toplice zastupanog po punomoćniku Nikica Mihaliček</izvorni_sadrzaj>
    <derivirana_varijabla naziv="DomainObject.Predmet.ProtustrankaFormatedWithAdressOIB_1"> ELTOP-M. d.o.o., OIB 46484533286, Zagrebačka 45, 49217 Krapinske Toplice zastupanog po punomoćniku Nikica Mihaliček</derivirana_varijabla>
  </DomainObject.Predmet.ProtustrankaFormatedWithAdressOIB>
  <DomainObject.Predmet.ProtustrankaWithAdress>
    <izvorni_sadrzaj>ELTOP-M. d.o.o. Zagrebačka 45, 49217 Krapinske Toplice</izvorni_sadrzaj>
    <derivirana_varijabla naziv="DomainObject.Predmet.ProtustrankaWithAdress_1">ELTOP-M. d.o.o. Zagrebačka 45, 49217 Krapinske Toplice</derivirana_varijabla>
  </DomainObject.Predmet.ProtustrankaWithAdress>
  <DomainObject.Predmet.ProtustrankaWithAdressOIB>
    <izvorni_sadrzaj>ELTOP-M. d.o.o., OIB 46484533286, Zagrebačka 45, 49217 Krapinske Toplice</izvorni_sadrzaj>
    <derivirana_varijabla naziv="DomainObject.Predmet.ProtustrankaWithAdressOIB_1">ELTOP-M. d.o.o., OIB 46484533286, Zagrebačka 45, 49217 Krapinske Toplice</derivirana_varijabla>
  </DomainObject.Predmet.ProtustrankaWithAdressOIB>
  <DomainObject.Predmet.ProtustrankaNazivFormated>
    <izvorni_sadrzaj>ELTOP-M. d.o.o.</izvorni_sadrzaj>
    <derivirana_varijabla naziv="DomainObject.Predmet.ProtustrankaNazivFormated_1">ELTOP-M. d.o.o.</derivirana_varijabla>
  </DomainObject.Predmet.ProtustrankaNazivFormated>
  <DomainObject.Predmet.ProtustrankaNazivFormatedOIB>
    <izvorni_sadrzaj>ELTOP-M. d.o.o., OIB 46484533286</izvorni_sadrzaj>
    <derivirana_varijabla naziv="DomainObject.Predmet.ProtustrankaNazivFormatedOIB_1">ELTOP-M. d.o.o., OIB 46484533286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Nikica Mihaliček</izvorni_sadrzaj>
    <derivirana_varijabla naziv="DomainObject.Predmet.StrankaFormated_1">  FINA Regionalni centar Zagreb; Nikica Mihaliček</derivirana_varijabla>
  </DomainObject.Predmet.StrankaFormated>
  <DomainObject.Predmet.StrankaFormatedOIB>
    <izvorni_sadrzaj>  FINA Regionalni centar Zagreb, OIB 85821130368; Nikica Mihaliček, OIB 84627487783</izvorni_sadrzaj>
    <derivirana_varijabla naziv="DomainObject.Predmet.StrankaFormatedOIB_1">  FINA Regionalni centar Zagreb, OIB 85821130368; Nikica Mihaliček, OIB 84627487783</derivirana_varijabla>
  </DomainObject.Predmet.StrankaFormatedOIB>
  <DomainObject.Predmet.StrankaFormatedWithAdress>
    <izvorni_sadrzaj> FINA Regionalni centar Zagreb, Trg svibanjskih žrtava 1995. br. 1, 10000 Zagreb; Nikica Mihaliček, Zagrebačka 45, 49217 Krapinske Toplice</izvorni_sadrzaj>
    <derivirana_varijabla naziv="DomainObject.Predmet.StrankaFormatedWithAdress_1"> FINA Regionalni centar Zagreb, Trg svibanjskih žrtava 1995. br. 1, 10000 Zagreb; Nikica Mihaliček, Zagrebačka 45, 49217 Krapinske Toplice</derivirana_varijabla>
  </DomainObject.Predmet.StrankaFormatedWithAdress>
  <DomainObject.Predmet.StrankaFormatedWithAdressOIB>
    <izvorni_sadrzaj> FINA Regionalni centar Zagreb, OIB 85821130368, Trg svibanjskih žrtava 1995. br. 1, 10000 Zagreb; Nikica Mihaliček, OIB 84627487783, Zagrebačka 45, 49217 Krapinske Toplice</izvorni_sadrzaj>
    <derivirana_varijabla naziv="DomainObject.Predmet.StrankaFormatedWithAdressOIB_1"> FINA Regionalni centar Zagreb, OIB 85821130368, Trg svibanjskih žrtava 1995. br. 1, 10000 Zagreb; Nikica Mihaliček, OIB 84627487783, Zagrebačka 45, 49217 Krapinske Toplice</derivirana_varijabla>
  </DomainObject.Predmet.StrankaFormatedWithAdressOIB>
  <DomainObject.Predmet.StrankaWithAdress>
    <izvorni_sadrzaj>FINA Regionalni centar Zagreb Trg svibanjskih žrtava 1995. br. 1,10000 Zagreb,Nikica Mihaliček Zagrebačka 45,49217 Krapinske Toplice</izvorni_sadrzaj>
    <derivirana_varijabla naziv="DomainObject.Predmet.StrankaWithAdress_1">FINA Regionalni centar Zagreb Trg svibanjskih žrtava 1995. br. 1,10000 Zagreb,Nikica Mihaliček Zagrebačka 45,49217 Krapinske Toplice</derivirana_varijabla>
  </DomainObject.Predmet.StrankaWithAdress>
  <DomainObject.Predmet.StrankaWithAdressOIB>
    <izvorni_sadrzaj>FINA Regionalni centar Zagreb, OIB 85821130368, Trg svibanjskih žrtava 1995. br. 1,10000 Zagreb,Nikica Mihaliček, OIB 84627487783, Zagrebačka 45,49217 Krapinske Toplice</izvorni_sadrzaj>
    <derivirana_varijabla naziv="DomainObject.Predmet.StrankaWithAdressOIB_1">FINA Regionalni centar Zagreb, OIB 85821130368, Trg svibanjskih žrtava 1995. br. 1,10000 Zagreb,Nikica Mihaliček, OIB 84627487783, Zagrebačka 45,49217 Krapinske Toplice</derivirana_varijabla>
  </DomainObject.Predmet.StrankaWithAdressOIB>
  <DomainObject.Predmet.StrankaNazivFormated>
    <izvorni_sadrzaj>FINA Regionalni centar Zagreb,Nikica Mihaliček</izvorni_sadrzaj>
    <derivirana_varijabla naziv="DomainObject.Predmet.StrankaNazivFormated_1">FINA Regionalni centar Zagreb,Nikica Mihaliček</derivirana_varijabla>
  </DomainObject.Predmet.StrankaNazivFormated>
  <DomainObject.Predmet.StrankaNazivFormatedOIB>
    <izvorni_sadrzaj>FINA Regionalni centar Zagreb, OIB 85821130368,Nikica Mihaliček, OIB 84627487783</izvorni_sadrzaj>
    <derivirana_varijabla naziv="DomainObject.Predmet.StrankaNazivFormatedOIB_1">FINA Regionalni centar Zagreb, OIB 85821130368,Nikica Mihaliček, OIB 84627487783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Nikica Mihaliček</item>
    </izvorni_sadrzaj>
    <derivirana_varijabla naziv="DomainObject.Predmet.StrankaListFormated_1">
      <item>FINA Regionalni centar Zagreb</item>
      <item>Nikica Mihaliček</item>
    </derivirana_varijabla>
  </DomainObject.Predmet.StrankaListFormated>
  <DomainObject.Predmet.StrankaListFormatedOIB>
    <izvorni_sadrzaj>
      <item>FINA Regionalni centar Zagreb, OIB 85821130368</item>
      <item>Nikica Mihaliček, OIB 84627487783</item>
    </izvorni_sadrzaj>
    <derivirana_varijabla naziv="DomainObject.Predmet.StrankaListFormatedOIB_1">
      <item>FINA Regionalni centar Zagreb, OIB 85821130368</item>
      <item>Nikica Mihaliček, OIB 84627487783</item>
    </derivirana_varijabla>
  </DomainObject.Predmet.StrankaListFormatedOIB>
  <DomainObject.Predmet.StrankaListFormatedWithAdress>
    <izvorni_sadrzaj>
      <item>FINA Regionalni centar Zagreb, Trg svibanjskih žrtava 1995. br. 1, 10000 Zagreb</item>
      <item>Nikica Mihaliček, Zagrebačka 45, 49217 Krapinske Toplice</item>
    </izvorni_sadrzaj>
    <derivirana_varijabla naziv="DomainObject.Predmet.StrankaListFormatedWithAdress_1">
      <item>FINA Regionalni centar Zagreb, Trg svibanjskih žrtava 1995. br. 1, 10000 Zagreb</item>
      <item>Nikica Mihaliček, Zagrebačka 45, 49217 Krapinske Toplice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Nikica Mihaliček, OIB 84627487783, Zagrebačka 45, 49217 Krapinske Toplice</item>
    </izvorni_sadrzaj>
    <derivirana_varijabla naziv="DomainObject.Predmet.StrankaListFormatedWithAdressOIB_1">
      <item>FINA Regionalni centar Zagreb, OIB 85821130368, Trg svibanjskih žrtava 1995. br. 1, 10000 Zagreb</item>
      <item>Nikica Mihaliček, OIB 84627487783, Zagrebačka 45, 49217 Krapinske Toplice</item>
    </derivirana_varijabla>
  </DomainObject.Predmet.StrankaListFormatedWithAdressOIB>
  <DomainObject.Predmet.StrankaListNazivFormated>
    <izvorni_sadrzaj>
      <item>FINA Regionalni centar Zagreb</item>
      <item>Nikica Mihaliček</item>
    </izvorni_sadrzaj>
    <derivirana_varijabla naziv="DomainObject.Predmet.StrankaListNazivFormated_1">
      <item>FINA Regionalni centar Zagreb</item>
      <item>Nikica Mihaliček</item>
    </derivirana_varijabla>
  </DomainObject.Predmet.StrankaListNazivFormated>
  <DomainObject.Predmet.StrankaListNazivFormatedOIB>
    <izvorni_sadrzaj>
      <item>FINA Regionalni centar Zagreb, OIB 85821130368</item>
      <item>Nikica Mihaliček, OIB 84627487783</item>
    </izvorni_sadrzaj>
    <derivirana_varijabla naziv="DomainObject.Predmet.StrankaListNazivFormatedOIB_1">
      <item>FINA Regionalni centar Zagreb, OIB 85821130368</item>
      <item>Nikica Mihaliček, OIB 84627487783</item>
    </derivirana_varijabla>
  </DomainObject.Predmet.StrankaListNazivFormatedOIB>
  <DomainObject.Predmet.ProtuStrankaListFormated>
    <izvorni_sadrzaj>
      <item>ELTOP-M. d.o.o. zastupanog po punomoćniku Nikica Mihaliček</item>
    </izvorni_sadrzaj>
    <derivirana_varijabla naziv="DomainObject.Predmet.ProtuStrankaListFormated_1">
      <item>ELTOP-M. d.o.o. zastupanog po punomoćniku Nikica Mihaliček</item>
    </derivirana_varijabla>
  </DomainObject.Predmet.ProtuStrankaListFormated>
  <DomainObject.Predmet.ProtuStrankaListFormatedOIB>
    <izvorni_sadrzaj>
      <item>ELTOP-M. d.o.o., OIB 46484533286 zastupanog po punomoćniku Nikica Mihaliček</item>
    </izvorni_sadrzaj>
    <derivirana_varijabla naziv="DomainObject.Predmet.ProtuStrankaListFormatedOIB_1">
      <item>ELTOP-M. d.o.o., OIB 46484533286 zastupanog po punomoćniku Nikica Mihaliček</item>
    </derivirana_varijabla>
  </DomainObject.Predmet.ProtuStrankaListFormatedOIB>
  <DomainObject.Predmet.ProtuStrankaListFormatedWithAdress>
    <izvorni_sadrzaj>
      <item>ELTOP-M. d.o.o., Zagrebačka 45, 49217 Krapinske Toplice zastupanog po punomoćniku Nikica Mihaliček</item>
    </izvorni_sadrzaj>
    <derivirana_varijabla naziv="DomainObject.Predmet.ProtuStrankaListFormatedWithAdress_1">
      <item>ELTOP-M. d.o.o., Zagrebačka 45, 49217 Krapinske Toplice zastupanog po punomoćniku Nikica Mihaliček</item>
    </derivirana_varijabla>
  </DomainObject.Predmet.ProtuStrankaListFormatedWithAdress>
  <DomainObject.Predmet.ProtuStrankaListFormatedWithAdressOIB>
    <izvorni_sadrzaj>
      <item>ELTOP-M. d.o.o., OIB 46484533286, Zagrebačka 45, 49217 Krapinske Toplice zastupanog po punomoćniku Nikica Mihaliček</item>
    </izvorni_sadrzaj>
    <derivirana_varijabla naziv="DomainObject.Predmet.ProtuStrankaListFormatedWithAdressOIB_1">
      <item>ELTOP-M. d.o.o., OIB 46484533286, Zagrebačka 45, 49217 Krapinske Toplice zastupanog po punomoćniku Nikica Mihaliček</item>
    </derivirana_varijabla>
  </DomainObject.Predmet.ProtuStrankaListFormatedWithAdressOIB>
  <DomainObject.Predmet.ProtuStrankaListNazivFormated>
    <izvorni_sadrzaj>
      <item>ELTOP-M. d.o.o.</item>
    </izvorni_sadrzaj>
    <derivirana_varijabla naziv="DomainObject.Predmet.ProtuStrankaListNazivFormated_1">
      <item>ELTOP-M. d.o.o.</item>
    </derivirana_varijabla>
  </DomainObject.Predmet.ProtuStrankaListNazivFormated>
  <DomainObject.Predmet.ProtuStrankaListNazivFormatedOIB>
    <izvorni_sadrzaj>
      <item>ELTOP-M. d.o.o., OIB 46484533286</item>
    </izvorni_sadrzaj>
    <derivirana_varijabla naziv="DomainObject.Predmet.ProtuStrankaListNazivFormatedOIB_1">
      <item>ELTOP-M. d.o.o., OIB 46484533286</item>
    </derivirana_varijabla>
  </DomainObject.Predmet.ProtuStrankaListNazivFormatedOIB>
  <DomainObject.Predmet.OstaliListFormated>
    <izvorni_sadrzaj>
      <item>Nikica Mihaliček punomoćnik sudionika u postupku ELTOP-M. d.o.o.</item>
    </izvorni_sadrzaj>
    <derivirana_varijabla naziv="DomainObject.Predmet.OstaliListFormated_1">
      <item>Nikica Mihaliček punomoćnik sudionika u postupku ELTOP-M. d.o.o.</item>
    </derivirana_varijabla>
  </DomainObject.Predmet.OstaliListFormated>
  <DomainObject.Predmet.OstaliListFormatedOIB>
    <izvorni_sadrzaj>
      <item>Nikica Mihaliček, OIB 84627487783 punomoćnik sudionika u postupku ELTOP-M. d.o.o.</item>
    </izvorni_sadrzaj>
    <derivirana_varijabla naziv="DomainObject.Predmet.OstaliListFormatedOIB_1">
      <item>Nikica Mihaliček, OIB 84627487783 punomoćnik sudionika u postupku ELTOP-M. d.o.o.</item>
    </derivirana_varijabla>
  </DomainObject.Predmet.OstaliListFormatedOIB>
  <DomainObject.Predmet.OstaliListFormatedWithAdress>
    <izvorni_sadrzaj>
      <item>Nikica Mihaliček, Zagrebačka 45, 49217 Krapinske Toplice punomoćnik sudionika u postupku ELTOP-M. d.o.o.</item>
    </izvorni_sadrzaj>
    <derivirana_varijabla naziv="DomainObject.Predmet.OstaliListFormatedWithAdress_1">
      <item>Nikica Mihaliček, Zagrebačka 45, 49217 Krapinske Toplice punomoćnik sudionika u postupku ELTOP-M. d.o.o.</item>
    </derivirana_varijabla>
  </DomainObject.Predmet.OstaliListFormatedWithAdress>
  <DomainObject.Predmet.OstaliListFormatedWithAdressOIB>
    <izvorni_sadrzaj>
      <item>Nikica Mihaliček, OIB 84627487783, Zagrebačka 45, 49217 Krapinske Toplice punomoćnik sudionika u postupku ELTOP-M. d.o.o.</item>
    </izvorni_sadrzaj>
    <derivirana_varijabla naziv="DomainObject.Predmet.OstaliListFormatedWithAdressOIB_1">
      <item>Nikica Mihaliček, OIB 84627487783, Zagrebačka 45, 49217 Krapinske Toplice punomoćnik sudionika u postupku ELTOP-M. d.o.o.</item>
    </derivirana_varijabla>
  </DomainObject.Predmet.OstaliListFormatedWithAdressOIB>
  <DomainObject.Predmet.OstaliListNazivFormated>
    <izvorni_sadrzaj>
      <item>Nikica Mihaliček</item>
    </izvorni_sadrzaj>
    <derivirana_varijabla naziv="DomainObject.Predmet.OstaliListNazivFormated_1">
      <item>Nikica Mihaliček</item>
    </derivirana_varijabla>
  </DomainObject.Predmet.OstaliListNazivFormated>
  <DomainObject.Predmet.OstaliListNazivFormatedOIB>
    <izvorni_sadrzaj>
      <item>Nikica Mihaliček, OIB 84627487783</item>
    </izvorni_sadrzaj>
    <derivirana_varijabla naziv="DomainObject.Predmet.OstaliListNazivFormatedOIB_1">
      <item>Nikica Mihaliček, OIB 84627487783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ELTOP-M. d.o.o.</izvorni_sadrzaj>
    <derivirana_varijabla naziv="DomainObject.Predmet.ProtustrankaIDrugi_1">ELTOP-M.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ELTOP-M. d.o.o., OIB 46484533286, Zagrebačka 45, 49217 Krapinske Toplice</izvorni_sadrzaj>
    <derivirana_varijabla naziv="DomainObject.Predmet.ProtustrankaIDrugiAdressOIB_1">ELTOP-M. d.o.o., OIB 46484533286, Zagrebačka 45,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ELTOP-M. d.o.o.</item>
      <item>Nikica Mihaliček</item>
      <item>Nikica Mihaliček</item>
    </izvorni_sadrzaj>
    <derivirana_varijabla naziv="DomainObject.Predmet.SudioniciListNaziv_1">
      <item>FINA Regionalni centar Zagreb</item>
      <item>ELTOP-M. d.o.o.</item>
      <item>Nikica Mihaliček</item>
      <item>Nikica Mihaliček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</izvorni_sadrzaj>
    <derivirana_varijabla naziv="DomainObject.Predmet.SudioniciListAdressOIB_1"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46484533286</item>
      <item>, OIB 84627487783</item>
      <item>, OIB 84627487783</item>
    </izvorni_sadrzaj>
    <derivirana_varijabla naziv="DomainObject.Predmet.SudioniciListNazivOIB_1">
      <item>, OIB 85821130368</item>
      <item>, OIB 46484533286</item>
      <item>, OIB 84627487783</item>
      <item>, OIB 84627487783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645</properties:Words>
  <properties:Characters>3499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2017-10-20T09:38:00Z</dcterms:created>
  <dc:creator>MINISTARSTVO PRAVOSUĐA</dc:creator>
  <cp:lastModifiedBy>Maja Renić</cp:lastModifiedBy>
  <cp:lastPrinted>2017-10-20T09:35:00Z</cp:lastPrinted>
  <dcterms:modified xmlns:xsi="http://www.w3.org/2001/XMLSchema-instance" xsi:type="dcterms:W3CDTF">2017-10-20T09:38:00Z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