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e940" w14:paraId="39de940" w:rsidRDefault="00EB100E" w:rsidP="00EB100E" w:rsidR="00EB100E">
      <w:pPr>
        <w:pStyle w:val="Bezproreda"/>
        <w15:collapsed w:val="false"/>
      </w:pPr>
      <w:bookmarkStart w:name="_GoBack" w:id="0"/>
      <w:bookmarkEnd w:id="0"/>
    </w:p>
    <w:p w:rsidRDefault="0046039E" w:rsidP="00EB100E" w:rsidR="00EB100E">
      <w:pPr>
        <w:pStyle w:val="Bezproreda"/>
        <w:ind w:firstLine="708" w:left="5664"/>
      </w:pPr>
      <w:r>
        <w:t>1 St-44/2015-9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  <w:jc w:val="center"/>
      </w:pPr>
      <w:r>
        <w:t>U   I M E     R E P U B L I K E      H R V A T S K E</w:t>
      </w:r>
    </w:p>
    <w:p w:rsidRDefault="00EB100E" w:rsidP="00EB100E" w:rsidR="00EB100E">
      <w:pPr>
        <w:pStyle w:val="Bezproreda"/>
        <w:jc w:val="center"/>
      </w:pPr>
    </w:p>
    <w:p w:rsidRDefault="00EB100E" w:rsidP="00EB100E" w:rsidR="00EB100E">
      <w:pPr>
        <w:pStyle w:val="Bezproreda"/>
        <w:jc w:val="center"/>
      </w:pPr>
      <w:r>
        <w:t>R J E Š E N J E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  <w:r>
        <w:t>TRGOVAČK</w:t>
      </w:r>
      <w:r w:rsidR="005101D9">
        <w:t xml:space="preserve">I SUD U BJELOVARU, po </w:t>
      </w:r>
      <w:r>
        <w:t xml:space="preserve"> sucu Branki Pleskalt,  u stečajnom predmetu nad trgovačkim društvom </w:t>
      </w:r>
      <w:r w:rsidR="00365A0C">
        <w:t>RUKE jednostavno društvo s ograničenom odgovornošću za proizvodnju, trgovinu i usluge VELIKA PISANICA</w:t>
      </w:r>
      <w:r>
        <w:t>,</w:t>
      </w:r>
      <w:r w:rsidR="00365A0C">
        <w:t xml:space="preserve"> Hrvatske Republike 42, OIB: 57531072909,</w:t>
      </w:r>
      <w:r>
        <w:t xml:space="preserve">   dana  17.  studenog  2015. godine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976A20" w:rsidR="00EB100E">
      <w:pPr>
        <w:pStyle w:val="Bezproreda"/>
        <w:jc w:val="center"/>
      </w:pPr>
      <w:r>
        <w:t>r i j e š i o     j e</w:t>
      </w:r>
    </w:p>
    <w:p w:rsidRDefault="00EB100E" w:rsidP="00976A20" w:rsidR="00EB100E">
      <w:pPr>
        <w:pStyle w:val="Bezproreda"/>
        <w:jc w:val="center"/>
      </w:pPr>
    </w:p>
    <w:p w:rsidRDefault="00EB100E" w:rsidP="00EB100E" w:rsidR="00EB100E">
      <w:pPr>
        <w:pStyle w:val="Bezproreda"/>
      </w:pPr>
      <w:r>
        <w:t xml:space="preserve">I  Otvara se  stečajni postupak nad trgovačkim društvom  </w:t>
      </w:r>
      <w:r w:rsidR="00365A0C">
        <w:t>RUKE jednostavno društvo s ograničenom odgovornošću za proizvodnju, trgovinu i usluge VELIKA PISANICA, Hrvatske Republike 42, OIB: 57531072909</w:t>
      </w:r>
      <w:r>
        <w:t>.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  <w:r>
        <w:t xml:space="preserve">II Za stečajnog upravitelja imenuje se </w:t>
      </w:r>
      <w:r w:rsidR="00365A0C">
        <w:t>Dražen Vidman iz Ivanca, V. Nazora 77</w:t>
      </w:r>
      <w:r>
        <w:t xml:space="preserve">.  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  <w:r>
        <w:t xml:space="preserve">III Zaključuje se stečajni postupak nad trgovačkim društvom  </w:t>
      </w:r>
      <w:r w:rsidR="00365A0C">
        <w:t>RUKE jednostavno društvo s ograničenom odgovornošću za proizvodnju, trgovinu i usluge VELIKA PISANICA, Hrvatske Republike 42, OIB: 57531072909</w:t>
      </w:r>
      <w:r>
        <w:t>.</w:t>
      </w:r>
    </w:p>
    <w:p w:rsidRDefault="00EB100E" w:rsidP="00EB100E" w:rsidR="00EB100E">
      <w:pPr>
        <w:pStyle w:val="Bezproreda"/>
      </w:pPr>
      <w:r>
        <w:t xml:space="preserve"> </w:t>
      </w:r>
    </w:p>
    <w:p w:rsidRDefault="00EB100E" w:rsidP="00EB100E" w:rsidR="00EB100E">
      <w:pPr>
        <w:pStyle w:val="Bezproreda"/>
      </w:pPr>
      <w:r>
        <w:t>IV Ovo rješenje objaviti će se na e-oglasnoj ploči suda i dostaviti će se sudskom registru ovog suda radi brisanja dužnika iz sudskog registra.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  <w:jc w:val="center"/>
      </w:pPr>
      <w:r>
        <w:t>Obrazloženje</w:t>
      </w:r>
    </w:p>
    <w:p w:rsidRDefault="00EB100E" w:rsidP="00EB100E" w:rsidR="00EB100E">
      <w:pPr>
        <w:pStyle w:val="Bezproreda"/>
      </w:pPr>
    </w:p>
    <w:p w:rsidRDefault="004261AD" w:rsidP="00EB100E" w:rsidR="00EB100E">
      <w:pPr>
        <w:pStyle w:val="Bezproreda"/>
      </w:pPr>
      <w:r>
        <w:t>Predlagateljica</w:t>
      </w:r>
      <w:r w:rsidR="00EB100E">
        <w:t xml:space="preserve"> </w:t>
      </w:r>
      <w:r>
        <w:t>FINA ZAGREB, Podružnica Bjelovar</w:t>
      </w:r>
      <w:r w:rsidR="00EB100E">
        <w:t>, podnije</w:t>
      </w:r>
      <w:r w:rsidR="00365A0C">
        <w:t xml:space="preserve">la  je ovome sudu dana  </w:t>
      </w:r>
      <w:r>
        <w:t>1</w:t>
      </w:r>
      <w:r w:rsidR="00365A0C">
        <w:t>4.  rujna</w:t>
      </w:r>
      <w:r w:rsidR="00EB100E">
        <w:t xml:space="preserve">  2015. godine prijedlog za otvaranje stečajnog postupka nad dužnikom </w:t>
      </w:r>
      <w:r>
        <w:t xml:space="preserve"> </w:t>
      </w:r>
      <w:r w:rsidR="00365A0C">
        <w:t>RUKE jednostavno društvo s ograničenom odgovornošću za proizvodnju, trgovinu i usluge VELIKA PISANICA, Hrvatske Republike 42, OIB: 57531072909</w:t>
      </w:r>
      <w:r w:rsidR="00331E73">
        <w:t xml:space="preserve">, a temeljem odredbe čl. 110. st. 1. </w:t>
      </w:r>
      <w:r w:rsidR="00CB5B6C">
        <w:t>Stečajnog zakona. Obrazlažući prijedlog predlagatelj navodi da je dužnik na dan 2. rujna 2015. godine u očevidniku redoslijeda osnova za plaćanje imao evidentirane neizvršene osnove za plaćanje u ukupnom iznosu od 34.898,97 kuna.</w:t>
      </w:r>
    </w:p>
    <w:p w:rsidRDefault="004261AD" w:rsidP="00EB100E" w:rsidR="004261AD">
      <w:pPr>
        <w:pStyle w:val="Bezproreda"/>
      </w:pPr>
    </w:p>
    <w:p w:rsidRDefault="00CB5B6C" w:rsidP="00EB100E" w:rsidR="00EB100E">
      <w:pPr>
        <w:pStyle w:val="Bezproreda"/>
      </w:pPr>
      <w:r>
        <w:t xml:space="preserve">Obzirom na navedeno </w:t>
      </w:r>
      <w:r w:rsidR="00EB100E">
        <w:t>predlagatelj</w:t>
      </w:r>
      <w:r>
        <w:t xml:space="preserve"> smatra da je </w:t>
      </w:r>
      <w:r w:rsidR="00EB100E">
        <w:t xml:space="preserve">učinio vjerojatnim postojanje </w:t>
      </w:r>
      <w:r>
        <w:t xml:space="preserve">nesposobnosti za plaćanje kao </w:t>
      </w:r>
      <w:r w:rsidR="00EB100E">
        <w:t xml:space="preserve"> stečajnog razloga </w:t>
      </w:r>
      <w:r>
        <w:t>predviđenog odredbom članka 6</w:t>
      </w:r>
      <w:r w:rsidR="00EB100E">
        <w:t>.  Stečajnog zakona</w:t>
      </w:r>
      <w:r>
        <w:t>.</w:t>
      </w:r>
      <w:r w:rsidR="00BB2283">
        <w:t xml:space="preserve"> </w:t>
      </w:r>
      <w:r w:rsidR="00EB100E">
        <w:t xml:space="preserve"> </w:t>
      </w:r>
    </w:p>
    <w:p w:rsidRDefault="00CB5B6C" w:rsidP="00EB100E" w:rsidR="00CB5B6C">
      <w:pPr>
        <w:pStyle w:val="Bezproreda"/>
      </w:pPr>
    </w:p>
    <w:p w:rsidRDefault="00CB5B6C" w:rsidP="00EB100E" w:rsidR="00CB5B6C">
      <w:pPr>
        <w:pStyle w:val="Bezproreda"/>
      </w:pPr>
      <w:r>
        <w:t>Stoga je temeljem odredbe čl. 115. Stečajnog zakona, sud donio rješenje o pokretanju prethodnog postupka te odredio privremenog stečajnog upravitelja u osobni Dražena Vidman iz Ivanca radi utvrđivanja uvjeta za otvaranje stečajnog postupka.</w:t>
      </w:r>
    </w:p>
    <w:p w:rsidRDefault="00CB5B6C" w:rsidP="00EB100E" w:rsidR="00CB5B6C">
      <w:pPr>
        <w:pStyle w:val="Bezproreda"/>
      </w:pPr>
    </w:p>
    <w:p w:rsidRDefault="004261AD" w:rsidP="00EB100E" w:rsidR="00EB100E">
      <w:pPr>
        <w:pStyle w:val="Bezproreda"/>
      </w:pPr>
      <w:r>
        <w:t>Na ročištu održanom dana 17.  studenog</w:t>
      </w:r>
      <w:r w:rsidR="00EB100E">
        <w:t xml:space="preserve">  2015. godine,  privremeni stečajni upravitelj izjavio je da ostaje u cijelosti kod pisanog i</w:t>
      </w:r>
      <w:r w:rsidR="00365A0C">
        <w:t>zvješća predanog na spis dana 17</w:t>
      </w:r>
      <w:r w:rsidR="007E0AB4">
        <w:t>. studenog 2015. godine (list 13</w:t>
      </w:r>
      <w:r w:rsidR="00365A0C">
        <w:t>-41</w:t>
      </w:r>
      <w:r w:rsidR="00EB100E">
        <w:t xml:space="preserve"> </w:t>
      </w:r>
      <w:r w:rsidR="00EB100E">
        <w:lastRenderedPageBreak/>
        <w:t xml:space="preserve">spisa),  u kojem navodi da se žiro-račun nalazi u blokadi neprekidno </w:t>
      </w:r>
      <w:r w:rsidR="00365A0C">
        <w:t>od 6. svi</w:t>
      </w:r>
      <w:r w:rsidR="00CB5B6C">
        <w:t xml:space="preserve">bnja 2015. godine </w:t>
      </w:r>
      <w:r w:rsidR="00365A0C">
        <w:t xml:space="preserve"> do 16. studenog 2015. godine</w:t>
      </w:r>
      <w:r w:rsidR="00CB5B6C">
        <w:t xml:space="preserve"> odnosno </w:t>
      </w:r>
      <w:r w:rsidR="00365A0C">
        <w:t>194 dana</w:t>
      </w:r>
      <w:r w:rsidR="00EB100E">
        <w:t xml:space="preserve">. Nadalje navodi da  </w:t>
      </w:r>
      <w:r w:rsidR="00CB5B6C">
        <w:t xml:space="preserve">uvidom u </w:t>
      </w:r>
      <w:r w:rsidR="00365A0C">
        <w:t xml:space="preserve"> popis dugotrajne imovine od strane dužnika, </w:t>
      </w:r>
      <w:r w:rsidR="00CB5B6C">
        <w:t xml:space="preserve">utvrdio da se imovina </w:t>
      </w:r>
      <w:r w:rsidR="00365A0C">
        <w:t xml:space="preserve">sastoji od pokretnine i to polovnog računala sa programom, knjigovodstvene vrijednosti na dan 31. prosinca 2014. godine u iznosu od 2.510,39 kuna, te </w:t>
      </w:r>
      <w:r w:rsidR="00CB5B6C">
        <w:t xml:space="preserve">da </w:t>
      </w:r>
      <w:r w:rsidR="00365A0C">
        <w:t>druge imovine nama.  D</w:t>
      </w:r>
      <w:r w:rsidR="00EB100E">
        <w:t xml:space="preserve">užnik ne obavlja poslovne aktivnosti niti ima mogućnosti za nastavak poslovanja, </w:t>
      </w:r>
      <w:r w:rsidR="00CB5B6C">
        <w:t xml:space="preserve"> a isto tako </w:t>
      </w:r>
      <w:r w:rsidR="00365A0C">
        <w:t xml:space="preserve"> dužnik nema unovčive imovine osim računala knjigovodstvene vrijednosti </w:t>
      </w:r>
      <w:r w:rsidR="00B91479">
        <w:t xml:space="preserve">u iznosu od 2.510,39 kuna, koja imovina nije dostatna za podmirenje </w:t>
      </w:r>
      <w:r w:rsidR="00CB5B6C">
        <w:t xml:space="preserve">troškova </w:t>
      </w:r>
      <w:r w:rsidR="00B91479">
        <w:t>prethodnog postupka kao i stečajnog postupka, pa p</w:t>
      </w:r>
      <w:r w:rsidR="00CB5B6C">
        <w:t>redlaže da sudac sukladno čl. 132.</w:t>
      </w:r>
      <w:r w:rsidR="00B91479">
        <w:t xml:space="preserve"> Stečajnog zakona ( NN br</w:t>
      </w:r>
      <w:r w:rsidR="00CB5B6C">
        <w:t xml:space="preserve">. 44/96, 29/99, 123/03, 82/06, </w:t>
      </w:r>
      <w:r w:rsidR="00B91479">
        <w:t>116/10</w:t>
      </w:r>
      <w:r w:rsidR="00CB5B6C">
        <w:t>, 25/12, 133/12, 45/13 i 71/15,</w:t>
      </w:r>
      <w:r w:rsidR="00B91479">
        <w:t xml:space="preserve"> dalje</w:t>
      </w:r>
      <w:r w:rsidR="00CB5B6C">
        <w:t>:</w:t>
      </w:r>
      <w:r w:rsidR="00B91479">
        <w:t xml:space="preserve"> SZ),  donese rješenje o otvaranju i zaključenju stečajnog postupka.</w:t>
      </w:r>
    </w:p>
    <w:p w:rsidRDefault="00EB100E" w:rsidP="00EB100E" w:rsidR="00EB100E">
      <w:pPr>
        <w:pStyle w:val="Bezproreda"/>
      </w:pPr>
    </w:p>
    <w:p w:rsidRDefault="00BB2283" w:rsidP="00EB100E" w:rsidR="00EB100E">
      <w:pPr>
        <w:pStyle w:val="Bezproreda"/>
      </w:pPr>
      <w:r>
        <w:t>O</w:t>
      </w:r>
      <w:r w:rsidR="00EB100E">
        <w:t>bzirom da iz izvješća privremenog stečajnog upravitelja</w:t>
      </w:r>
      <w:r w:rsidR="00CB5B6C">
        <w:t xml:space="preserve"> nedvojbeno</w:t>
      </w:r>
      <w:r w:rsidR="00EB100E">
        <w:t xml:space="preserve"> proizlazi da </w:t>
      </w:r>
      <w:r w:rsidR="00CB5B6C">
        <w:t xml:space="preserve">je kod </w:t>
      </w:r>
      <w:r w:rsidR="00EB100E">
        <w:t xml:space="preserve"> dužnik</w:t>
      </w:r>
      <w:r w:rsidR="00CB5B6C">
        <w:t xml:space="preserve">a ispunjen stečajni razlog nesposobnosti za plaćanje te da dužnik </w:t>
      </w:r>
      <w:r w:rsidR="00EB100E">
        <w:t xml:space="preserve"> ne raspolaže nikakvom imovinom niti sredstvima kojima bi se mogli pokriti troškovi stečajnog postupka, to je sud</w:t>
      </w:r>
      <w:r>
        <w:t xml:space="preserve">  </w:t>
      </w:r>
      <w:r w:rsidR="00CB5B6C">
        <w:t xml:space="preserve"> temeljem odredbe članka  132. </w:t>
      </w:r>
      <w:r w:rsidR="00EB100E">
        <w:t xml:space="preserve">Stečajnog zakona, riješio  kao u izreci 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  <w:r>
        <w:t>Temeljem iznijetog valjalo je riješiti kao u izreci.</w:t>
      </w:r>
    </w:p>
    <w:p w:rsidRDefault="00EB100E" w:rsidP="00EB100E" w:rsidR="00EB100E">
      <w:pPr>
        <w:pStyle w:val="Bezproreda"/>
      </w:pPr>
    </w:p>
    <w:p w:rsidRDefault="00BB2283" w:rsidP="00EB100E" w:rsidR="00EB100E">
      <w:pPr>
        <w:pStyle w:val="Bezproreda"/>
      </w:pPr>
      <w:r>
        <w:t>Bjelovar,  17. studenog</w:t>
      </w:r>
      <w:r w:rsidR="00EB100E">
        <w:t xml:space="preserve">  2015.</w:t>
      </w:r>
    </w:p>
    <w:p w:rsidRDefault="00EB100E" w:rsidP="00EB100E" w:rsidR="00EB100E">
      <w:pPr>
        <w:pStyle w:val="Bezproreda"/>
      </w:pPr>
    </w:p>
    <w:p w:rsidRDefault="005101D9" w:rsidP="005101D9" w:rsidR="00EB100E">
      <w:pPr>
        <w:pStyle w:val="Bezproreda"/>
        <w:ind w:firstLine="708" w:left="4248"/>
      </w:pPr>
      <w:r>
        <w:t xml:space="preserve">     </w:t>
      </w:r>
      <w:r w:rsidR="00EB100E">
        <w:t>S</w:t>
      </w:r>
      <w:r>
        <w:t xml:space="preserve"> </w:t>
      </w:r>
      <w:r w:rsidR="00EB100E">
        <w:t>U</w:t>
      </w:r>
      <w:r>
        <w:t xml:space="preserve"> </w:t>
      </w:r>
      <w:r w:rsidR="00EB100E">
        <w:t>D</w:t>
      </w:r>
      <w:r>
        <w:t xml:space="preserve"> </w:t>
      </w:r>
      <w:r w:rsidR="00EB100E">
        <w:t>A</w:t>
      </w:r>
      <w:r>
        <w:t xml:space="preserve"> </w:t>
      </w:r>
      <w:r w:rsidR="00EB100E">
        <w:t>C</w:t>
      </w:r>
    </w:p>
    <w:p w:rsidRDefault="00BB2283" w:rsidP="00BB2283" w:rsidR="00BB2283">
      <w:pPr>
        <w:pStyle w:val="Bezproreda"/>
        <w:ind w:firstLine="708" w:left="4248"/>
      </w:pPr>
    </w:p>
    <w:p w:rsidRDefault="00EB100E" w:rsidP="00EB100E" w:rsidR="00EB100E">
      <w:pPr>
        <w:pStyle w:val="Bezproreda"/>
      </w:pPr>
      <w:r>
        <w:t xml:space="preserve">                                                                      </w:t>
      </w:r>
      <w:r w:rsidR="00BB2283">
        <w:t xml:space="preserve">                             </w:t>
      </w:r>
      <w:r>
        <w:t xml:space="preserve">BRANKA PLESKALT  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  <w:r>
        <w:t>POUKA O PRAVNOM LIJEKU: protiv ovog rješenja žalbu može podnijeti zastupnik po zakonu dužnika, a u skladu s odredbom članka 53. stavak 5. Stečajnog zakona u roku od 8 dana od dana dostave pisanog otpravka s tim da žalba ne zadržava ovrhu rješenja. Žalba se podnosi ovome sudu a o žalbi odlučuje Visoki trgovački sud u Zagrebu.</w:t>
      </w: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</w:p>
    <w:p w:rsidRDefault="00EB100E" w:rsidP="00EB100E" w:rsidR="00EB100E">
      <w:pPr>
        <w:pStyle w:val="Bezproreda"/>
      </w:pPr>
      <w:r>
        <w:t>Rj.</w:t>
      </w:r>
    </w:p>
    <w:p w:rsidRDefault="00EB100E" w:rsidP="00EB100E" w:rsidR="00EB100E">
      <w:pPr>
        <w:pStyle w:val="Bezproreda"/>
      </w:pPr>
      <w:r>
        <w:t xml:space="preserve">Dna: predlagateljici </w:t>
      </w:r>
      <w:r w:rsidR="00BB2283">
        <w:t>– putem e-oglasne ploče</w:t>
      </w:r>
    </w:p>
    <w:p w:rsidRDefault="00EB100E" w:rsidP="00EB100E" w:rsidR="00EB100E">
      <w:pPr>
        <w:pStyle w:val="Bezproreda"/>
      </w:pPr>
      <w:r>
        <w:t xml:space="preserve">        Stečajnom dužniku</w:t>
      </w:r>
      <w:r w:rsidR="00BB2283">
        <w:t>-putem e-oglasne ploče</w:t>
      </w:r>
    </w:p>
    <w:p w:rsidRDefault="00EB100E" w:rsidP="00EB100E" w:rsidR="00EB100E">
      <w:pPr>
        <w:pStyle w:val="Bezproreda"/>
      </w:pPr>
      <w:r>
        <w:t xml:space="preserve">        Stečajnom upravitelju</w:t>
      </w:r>
      <w:r w:rsidR="00BB2283">
        <w:t xml:space="preserve"> – putem e-oglasne ploče</w:t>
      </w:r>
    </w:p>
    <w:p w:rsidRDefault="00EB100E" w:rsidP="00EB100E" w:rsidR="00EB100E">
      <w:pPr>
        <w:pStyle w:val="Bezproreda"/>
      </w:pPr>
      <w:r>
        <w:t xml:space="preserve">        Sudskom registru – ovdje, nakon pravomoćnosti</w:t>
      </w:r>
    </w:p>
    <w:p w:rsidRDefault="00EB100E" w:rsidP="00EB100E" w:rsidR="00EB100E">
      <w:pPr>
        <w:pStyle w:val="Bezproreda"/>
      </w:pPr>
      <w:r>
        <w:t xml:space="preserve">        </w:t>
      </w:r>
      <w:r w:rsidR="00BB2283">
        <w:t xml:space="preserve">e-Oglasna ploča </w:t>
      </w:r>
    </w:p>
    <w:p w:rsidRDefault="00EB100E" w:rsidP="00EB100E" w:rsidR="00EB100E">
      <w:pPr>
        <w:pStyle w:val="Bezproreda"/>
      </w:pPr>
      <w:r>
        <w:t xml:space="preserve">        Sc. pravomoćnost</w:t>
      </w:r>
    </w:p>
    <w:p w:rsidRDefault="00BB2283" w:rsidP="00EB100E" w:rsidR="00EB100E">
      <w:pPr>
        <w:pStyle w:val="Bezproreda"/>
      </w:pPr>
      <w:r>
        <w:t>Bjelovar, 17. 11</w:t>
      </w:r>
      <w:r w:rsidR="00EB100E">
        <w:t>. 2015.</w:t>
      </w:r>
    </w:p>
    <w:p w:rsidRDefault="00EB100E" w:rsidP="00EB100E" w:rsidR="00EB100E"/>
    <w:p w:rsidRDefault="00CB5B6C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00E"/>
    <w:rsid w:val="002B311D"/>
    <w:rsid w:val="00331E73"/>
    <w:rsid w:val="00365A0C"/>
    <w:rsid w:val="004261AD"/>
    <w:rsid w:val="0046039E"/>
    <w:rsid w:val="005101D9"/>
    <w:rsid w:val="007E0AB4"/>
    <w:rsid w:val="00976A20"/>
    <w:rsid w:val="00A55522"/>
    <w:rsid w:val="00A92139"/>
    <w:rsid w:val="00B07D3A"/>
    <w:rsid w:val="00B91479"/>
    <w:rsid w:val="00BB2283"/>
    <w:rsid w:val="00CB5B6C"/>
    <w:rsid w:val="00EB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B10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55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B10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55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St-44/2015-9</izvorni_sadrzaj>
    <derivirana_varijabla naziv="DomainObject.Oznaka_1">St-44/2015-9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RUKE jednostavno društvo s ograničenom odgovornošću za proizvodnju, trgovinu i usluge, Velika Pisanica</izvorni_sadrzaj>
    <derivirana_varijabla naziv="DomainObject.Predmet.ProtustrankaFormated_1">  RUKE jednostavno društvo s ograničenom odgovornošću za proizvodnju, trgovinu i usluge, Velika Pisanica</derivirana_varijabla>
  </DomainObject.Predmet.ProtustrankaFormated>
  <DomainObject.Predmet.ProtustrankaFormatedOIB>
    <izvorni_sadrzaj>  RUKE jednostavno društvo s ograničenom odgovornošću za proizvodnju, trgovinu i usluge, Velika Pisanica, OIB 57531072909</izvorni_sadrzaj>
    <derivirana_varijabla naziv="DomainObject.Predmet.ProtustrankaFormatedOIB_1">  RUKE jednostavno društvo s ograničenom odgovornošću za proizvodnju, trgovinu i usluge, Velika Pisanica, OIB 57531072909</derivirana_varijabla>
  </DomainObject.Predmet.ProtustrankaFormatedOIB>
  <DomainObject.Predmet.ProtustrankaFormatedWithAdress>
    <izvorni_sadrzaj> RUKE jednostavno društvo s ograničenom odgovornošću za proizvodnju, trgovinu i usluge, Velika Pisanica, Hrvatske Republike 42, 43270 Velika Pisanica</izvorni_sadrzaj>
    <derivirana_varijabla naziv="DomainObject.Predmet.ProtustrankaFormatedWithAdress_1"> RUKE jednostavno društvo s ograničenom odgovornošću za proizvodnju, trgovinu i usluge, Velika Pisanica, Hrvatske Republike 42, 43270 Velika Pisanica</derivirana_varijabla>
  </DomainObject.Predmet.ProtustrankaFormatedWithAdress>
  <DomainObject.Predmet.ProtustrankaFormatedWithAdressOIB>
    <izvorni_sadrzaj> RUKE jednostavno društvo s ograničenom odgovornošću za proizvodnju, trgovinu i usluge, Velika Pisanica, OIB 57531072909, Hrvatske Republike 42, 43270 Velika Pisanica</izvorni_sadrzaj>
    <derivirana_varijabla naziv="DomainObject.Predmet.ProtustrankaFormatedWithAdressOIB_1"> RUKE jednostavno društvo s ograničenom odgovornošću za proizvodnju, trgovinu i usluge, Velika Pisanica, OIB 57531072909, Hrvatske Republike 42, 43270 Velika Pisanica</derivirana_varijabla>
  </DomainObject.Predmet.ProtustrankaFormatedWithAdressOIB>
  <DomainObject.Predmet.ProtustrankaWithAdress>
    <izvorni_sadrzaj>RUKE jednostavno društvo s ograničenom odgovornošću za proizvodnju, trgovinu i usluge, Velika Pisanica Hrvatske Republike 42, 43270 Velika Pisanica</izvorni_sadrzaj>
    <derivirana_varijabla naziv="DomainObject.Predmet.ProtustrankaWithAdress_1">RUKE jednostavno društvo s ograničenom odgovornošću za proizvodnju, trgovinu i usluge, Velika Pisanica Hrvatske Republike 42, 43270 Velika Pisanica</derivirana_varijabla>
  </DomainObject.Predmet.ProtustrankaWithAdress>
  <DomainObject.Predmet.ProtustrankaWithAdressOIB>
    <izvorni_sadrzaj>RUKE jednostavno društvo s ograničenom odgovornošću za proizvodnju, trgovinu i usluge, Velika Pisanica, OIB 57531072909, Hrvatske Republike 42, 43270 Velika Pisanica</izvorni_sadrzaj>
    <derivirana_varijabla naziv="DomainObject.Predmet.ProtustrankaWithAdressOIB_1">RUKE jednostavno društvo s ograničenom odgovornošću za proizvodnju, trgovinu i usluge, Velika Pisanica, OIB 57531072909, Hrvatske Republike 42, 43270 Velika Pisanica</derivirana_varijabla>
  </DomainObject.Predmet.ProtustrankaWithAdressOIB>
  <DomainObject.Predmet.ProtustrankaNazivFormated>
    <izvorni_sadrzaj>RUKE jednostavno društvo s ograničenom odgovornošću za proizvodnju, trgovinu i usluge, Velika Pisanica</izvorni_sadrzaj>
    <derivirana_varijabla naziv="DomainObject.Predmet.ProtustrankaNazivFormated_1">RUKE jednostavno društvo s ograničenom odgovornošću za proizvodnju, trgovinu i usluge, Velika Pisanica</derivirana_varijabla>
  </DomainObject.Predmet.ProtustrankaNazivFormated>
  <DomainObject.Predmet.ProtustrankaNazivFormatedOIB>
    <izvorni_sadrzaj>RUKE jednostavno društvo s ograničenom odgovornošću za proizvodnju, trgovinu i usluge, Velika Pisanica, OIB 57531072909</izvorni_sadrzaj>
    <derivirana_varijabla naziv="DomainObject.Predmet.ProtustrankaNazivFormatedOIB_1">RUKE jednostavno društvo s ograničenom odgovornošću za proizvodnju, trgovinu i usluge, Velika Pisanica, OIB 57531072909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RUKE jednostavno društvo s ograničenom odgovornošću za proizvodnju, trgovinu i usluge, Velika Pisanica</item>
    </izvorni_sadrzaj>
    <derivirana_varijabla naziv="DomainObject.Predmet.ProtuStrankaListFormated_1">
      <item>RUKE jednostavno društvo s ograničenom odgovornošću za proizvodnju, trgovinu i usluge, Velika Pisanica</item>
    </derivirana_varijabla>
  </DomainObject.Predmet.ProtuStrankaListFormated>
  <DomainObject.Predmet.ProtuStrankaListFormatedOIB>
    <izvorni_sadrzaj>
      <item>RUKE jednostavno društvo s ograničenom odgovornošću za proizvodnju, trgovinu i usluge, Velika Pisanica, OIB 57531072909</item>
    </izvorni_sadrzaj>
    <derivirana_varijabla naziv="DomainObject.Predmet.ProtuStrankaListFormatedOIB_1">
      <item>RUKE jednostavno društvo s ograničenom odgovornošću za proizvodnju, trgovinu i usluge, Velika Pisanica, OIB 57531072909</item>
    </derivirana_varijabla>
  </DomainObject.Predmet.ProtuStrankaListFormatedOIB>
  <DomainObject.Predmet.ProtuStrankaListFormatedWithAdress>
    <izvorni_sadrzaj>
      <item>RUKE jednostavno društvo s ograničenom odgovornošću za proizvodnju, trgovinu i usluge, Velika Pisanica, Hrvatske Republike 42, 43270 Velika Pisanica</item>
    </izvorni_sadrzaj>
    <derivirana_varijabla naziv="DomainObject.Predmet.ProtuStrankaListFormatedWithAdress_1">
      <item>RUKE jednostavno društvo s ograničenom odgovornošću za proizvodnju, trgovinu i usluge, Velika Pisanica, Hrvatske Republike 42, 43270 Velika Pisanica</item>
    </derivirana_varijabla>
  </DomainObject.Predmet.ProtuStrankaListFormatedWithAdress>
  <DomainObject.Predmet.ProtuStrankaListFormatedWithAdressOIB>
    <izvorni_sadrzaj>
      <item>RUKE jednostavno društvo s ograničenom odgovornošću za proizvodnju, trgovinu i usluge, Velika Pisanica, OIB 57531072909, Hrvatske Republike 42, 43270 Velika Pisanica</item>
    </izvorni_sadrzaj>
    <derivirana_varijabla naziv="DomainObject.Predmet.ProtuStrankaListFormatedWithAdressOIB_1">
      <item>RUKE jednostavno društvo s ograničenom odgovornošću za proizvodnju, trgovinu i usluge, Velika Pisanica, OIB 57531072909, Hrvatske Republike 42, 43270 Velika Pisanica</item>
    </derivirana_varijabla>
  </DomainObject.Predmet.ProtuStrankaListFormatedWithAdressOIB>
  <DomainObject.Predmet.ProtuStrankaListNazivFormated>
    <izvorni_sadrzaj>
      <item>RUKE jednostavno društvo s ograničenom odgovornošću za proizvodnju, trgovinu i usluge, Velika Pisanica</item>
    </izvorni_sadrzaj>
    <derivirana_varijabla naziv="DomainObject.Predmet.ProtuStrankaListNazivFormated_1">
      <item>RUKE jednostavno društvo s ograničenom odgovornošću za proizvodnju, trgovinu i usluge, Velika Pisanica</item>
    </derivirana_varijabla>
  </DomainObject.Predmet.ProtuStrankaListNazivFormated>
  <DomainObject.Predmet.ProtuStrankaListNazivFormatedOIB>
    <izvorni_sadrzaj>
      <item>RUKE jednostavno društvo s ograničenom odgovornošću za proizvodnju, trgovinu i usluge, Velika Pisanica, OIB 57531072909</item>
    </izvorni_sadrzaj>
    <derivirana_varijabla naziv="DomainObject.Predmet.ProtuStrankaListNazivFormatedOIB_1">
      <item>RUKE jednostavno društvo s ograničenom odgovornošću za proizvodnju, trgovinu i usluge, Velika Pisanica, OIB 57531072909</item>
    </derivirana_varijabla>
  </DomainObject.Predmet.ProtuStrankaListNazivFormatedOIB>
  <DomainObject.Predmet.OstaliListFormated>
    <izvorni_sadrzaj>
      <item>Dražen Vidman</item>
    </izvorni_sadrzaj>
    <derivirana_varijabla naziv="DomainObject.Predmet.OstaliListFormated_1">
      <item>Dražen Vidman</item>
    </derivirana_varijabla>
  </DomainObject.Predmet.OstaliListFormated>
  <DomainObject.Predmet.OstaliListFormatedOIB>
    <izvorni_sadrzaj>
      <item>Dražen Vidman, OIB 42883746819</item>
    </izvorni_sadrzaj>
    <derivirana_varijabla naziv="DomainObject.Predmet.OstaliListFormatedOIB_1">
      <item>Dražen Vidman, OIB 42883746819</item>
    </derivirana_varijabla>
  </DomainObject.Predmet.OstaliListFormatedOIB>
  <DomainObject.Predmet.OstaliListFormatedWithAdress>
    <izvorni_sadrzaj>
      <item>Dražen Vidman, V. Nazora 77., 42240 Ivanec</item>
    </izvorni_sadrzaj>
    <derivirana_varijabla naziv="DomainObject.Predmet.OstaliListFormatedWithAdress_1">
      <item>Dražen Vidman, V. Nazora 77., 42240 Ivanec</item>
    </derivirana_varijabla>
  </DomainObject.Predmet.OstaliListFormatedWithAdress>
  <DomainObject.Predmet.OstaliListFormatedWithAdressOIB>
    <izvorni_sadrzaj>
      <item>Dražen Vidman, OIB 42883746819, V. Nazora 77., 42240 Ivanec</item>
    </izvorni_sadrzaj>
    <derivirana_varijabla naziv="DomainObject.Predmet.OstaliListFormatedWithAdressOIB_1">
      <item>Dražen Vidman, OIB 42883746819, V. Nazora 77., 42240 Ivanec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St-44/2015-9</izvorni_sadrzaj>
    <derivirana_varijabla naziv="DomainObject.PoslovniBrojDokumenta_1">St-44/2015-9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RUKE jednostavno društvo s ograničenom odgovornošću za proizvodnju, trgovinu i usluge, Velika Pisanica</izvorni_sadrzaj>
    <derivirana_varijabla naziv="DomainObject.Predmet.ProtustrankaIDrugi_1">RUKE jednostavno društvo s ograničenom odgovornošću za proizvodnju, trgovinu i usluge, Velika Pisanica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RUKE jednostavno društvo s ograničenom odgovornošću za proizvodnju, trgovinu i usluge, Velika Pisanica, OIB 57531072909, Hrvatske Republike 42, 43270 Velika Pisanica</izvorni_sadrzaj>
    <derivirana_varijabla naziv="DomainObject.Predmet.ProtustrankaIDrugiAdressOIB_1">RUKE jednostavno društvo s ograničenom odgovornošću za proizvodnju, trgovinu i usluge, Velika Pisanica, OIB 57531072909, Hrvatske Republike 42,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RUKE jednostavno društvo s ograničenom odgovornošću za proizvodnju, trgovinu i usluge, Velika Pisanica</item>
      <item>Dražen Vidman</item>
    </izvorni_sadrzaj>
    <derivirana_varijabla naziv="DomainObject.Predmet.SudioniciListNaziv_1">
      <item>FINANCIJSKA AGENCIJA, RC ZAGREB, Podružnica Bjelovar</item>
      <item>RUKE jednostavno društvo s ograničenom odgovornošću za proizvodnju, trgovinu i usluge, Velika Pisanica</item>
      <item>Dražen Vidman</item>
    </derivirana_varijabla>
  </DomainObject.Predmet.SudioniciListNaziv>
  <DomainObject.Predmet.SudioniciListAdressOIB>
    <izvorni_sadrzaj>
      <item>FINANCIJSKA AGENCIJA, RC ZAGREB, Podružnica Bjelovar, F. Supila 4,43000 Bjelovar</item>
      <item>RUKE jednostavno društvo s ograničenom odgovornošću za proizvodnju, trgovinu i usluge, Velika Pisanica, OIB 57531072909, Hrvatske Republike 42,43270 Velika Pisanica</item>
      <item>Dražen Vidman, OIB 42883746819, V. Nazora 77.,42240 Ivanec</item>
    </izvorni_sadrzaj>
    <derivirana_varijabla naziv="DomainObject.Predmet.SudioniciListAdressOIB_1">
      <item>FINANCIJSKA AGENCIJA, RC ZAGREB, Podružnica Bjelovar, F. Supila 4,43000 Bjelovar</item>
      <item>RUKE jednostavno društvo s ograničenom odgovornošću za proizvodnju, trgovinu i usluge, Velika Pisanica, OIB 57531072909, Hrvatske Republike 42,43270 Velika Pisanica</item>
      <item>Dražen Vidman, OIB 42883746819, V. Nazora 77.,42240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57531072909</item>
      <item>, OIB 42883746819</item>
    </izvorni_sadrzaj>
    <derivirana_varijabla naziv="DomainObject.Predmet.SudioniciListNazivOIB_1">
      <item>, OIB null</item>
      <item>, OIB 57531072909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3468</properties:Characters>
  <properties:Lines>92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2015-11-17T13:14:00Z</dcterms:created>
  <dc:creator>Vesna Dragišić</dc:creator>
  <cp:lastModifiedBy>Vesna Dragišić</cp:lastModifiedBy>
  <cp:lastPrinted>2015-11-18T11:36:00Z</cp:lastPrinted>
  <dcterms:modified xmlns:xsi="http://www.w3.org/2001/XMLSchema-instance" xsi:type="dcterms:W3CDTF">2015-11-18T14:06:00Z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