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c2fb" w14:paraId="cc4c2fb" w:rsidRDefault="002E5413" w:rsidP="002E5413" w:rsidR="002E5413">
      <w:pPr>
        <w:jc w:val="right"/>
        <w15:collapsed w:val="false"/>
      </w:pPr>
      <w:r>
        <w:t>6 St-</w:t>
      </w:r>
      <w:r w:rsidR="008C56EC">
        <w:t>1346/17-11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Financijska agencija Regionalni centar Osijek, za otvaranje stečajnog  postupka nad dužnikom </w:t>
      </w:r>
      <w:r w:rsidR="008C56EC" w:rsidRPr="0070678F">
        <w:rPr>
          <w:b/>
        </w:rPr>
        <w:t>AUTO SERVIS JURKOVIĆ j.d.o.o. za uslužne djelatnosti, Vinkovci, Senjskih uskoka 32, MBS 030164090, OIB 02906285614</w:t>
      </w:r>
      <w:r>
        <w:t xml:space="preserve">, dana </w:t>
      </w:r>
      <w:r w:rsidR="008C56EC">
        <w:t>29</w:t>
      </w:r>
      <w:r>
        <w:t>. siječnja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8C56EC">
        <w:t>Jurici Jurković, Vinkovci, Senjskih uskoka 32, OIB: 32322748134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8C56EC">
        <w:rPr>
          <w:b/>
        </w:rPr>
        <w:t>1346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8C56EC">
        <w:t>Jurica Jurković, Vinkovci, Senjskih uskoka 32, OIB: 32322748134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8C56EC">
        <w:rPr>
          <w:b/>
        </w:rPr>
        <w:t>1346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8C56EC">
        <w:t>Jurici Jurković, Vinkovci, Senjskih uskoka 32, OIB: 32322748134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8C56EC">
        <w:t>Jurica Jurković, Vinkovci, Senjskih uskoka 32, OIB: 32322748134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8C56EC" w:rsidP="008C56EC" w:rsidR="008C56EC">
      <w:pPr>
        <w:jc w:val="right"/>
      </w:pPr>
      <w:r>
        <w:t>6 St-1346/17-11</w:t>
      </w:r>
    </w:p>
    <w:p w:rsidRDefault="002E5413" w:rsidP="002E5413" w:rsidR="002E5413">
      <w:pPr>
        <w:jc w:val="right"/>
      </w:pPr>
    </w:p>
    <w:p w:rsidRDefault="002E5413" w:rsidP="002E5413" w:rsidR="002E5413"/>
    <w:p w:rsidRDefault="00F64150" w:rsidP="002E5413" w:rsidR="00F64150"/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8C56EC">
        <w:rPr>
          <w:bCs/>
        </w:rPr>
        <w:t>1. kolovoza</w:t>
      </w:r>
      <w:r>
        <w:rPr>
          <w:bCs/>
        </w:rPr>
        <w:t xml:space="preserve"> 2017. podnijela ovom sudu prijedlog za pokretanje stečajnog postupka nad dužnikom </w:t>
      </w:r>
      <w:r w:rsidR="008C56EC" w:rsidRPr="008C56EC">
        <w:rPr>
          <w:b/>
        </w:rPr>
        <w:t>AUTO SERVIS JURKOVIĆ j.d.o.o. za uslužne djelatnosti, Vinkovci, Senjskih uskoka 32, MBS 030164090, OIB 02906285614</w:t>
      </w:r>
      <w:r>
        <w:t xml:space="preserve">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8C56EC">
        <w:t>1346</w:t>
      </w:r>
      <w:r w:rsidR="00AD0AD1">
        <w:t>/17</w:t>
      </w:r>
      <w:r>
        <w:t xml:space="preserve"> od </w:t>
      </w:r>
      <w:r w:rsidR="008C56EC">
        <w:t>6. rujna</w:t>
      </w:r>
      <w:r>
        <w:t xml:space="preserve"> 2017. g. pozvana je osoba  zastupanje dužnika </w:t>
      </w:r>
      <w:r w:rsidR="008C56EC">
        <w:t>Jurica Jurković, Vinkovci, Senjskih uskoka 32, OIB: 32322748134</w:t>
      </w:r>
      <w:r>
        <w:t xml:space="preserve">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</w:t>
      </w:r>
      <w:proofErr w:type="spellStart"/>
      <w:r>
        <w:t>z.z</w:t>
      </w:r>
      <w:proofErr w:type="spellEnd"/>
      <w:r>
        <w:t>. dužnika da u roku od 8 dana od dana primitka zaključka preda sudu izvješće o financijsko-gospodarskom stanju dužnika, popis imovine i obveza dužnika (</w:t>
      </w:r>
      <w:proofErr w:type="spellStart"/>
      <w:r>
        <w:t>prokazni</w:t>
      </w:r>
      <w:proofErr w:type="spellEnd"/>
      <w:r>
        <w:t xml:space="preserve"> popis imovine).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8C56EC">
        <w:t>18.9</w:t>
      </w:r>
      <w:r w:rsidR="002042D7">
        <w:t>.</w:t>
      </w:r>
      <w:r>
        <w:t>2017. g.</w:t>
      </w:r>
      <w:r w:rsidR="002042D7">
        <w:t xml:space="preserve"> a što je razvidno iz povratnice koja se nalazi u spisu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 xml:space="preserve">Slijedom </w:t>
      </w:r>
      <w:proofErr w:type="spellStart"/>
      <w:r>
        <w:t>nepostupanja</w:t>
      </w:r>
      <w:proofErr w:type="spellEnd"/>
      <w:r>
        <w:t xml:space="preserve"> zakonskog zastupnika dužnika po pozivu suda, sud je Zaključkom od </w:t>
      </w:r>
      <w:r w:rsidR="008C56EC">
        <w:t>17</w:t>
      </w:r>
      <w:r w:rsidR="00F64150">
        <w:t>.11.</w:t>
      </w:r>
      <w:r>
        <w:t xml:space="preserve">2017. g. pozvao </w:t>
      </w:r>
      <w:proofErr w:type="spellStart"/>
      <w:r>
        <w:t>z.z</w:t>
      </w:r>
      <w:proofErr w:type="spellEnd"/>
      <w:r>
        <w:t>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</w:t>
      </w:r>
      <w:r w:rsidR="008C56EC">
        <w:t>1346</w:t>
      </w:r>
      <w:r w:rsidR="002042D7">
        <w:t>/17-5</w:t>
      </w:r>
      <w:r>
        <w:t xml:space="preserve"> od </w:t>
      </w:r>
      <w:r w:rsidR="008C56EC">
        <w:t>17</w:t>
      </w:r>
      <w:r w:rsidR="00F64150">
        <w:t>. studenog</w:t>
      </w:r>
      <w:r>
        <w:t xml:space="preserve"> 2017. g. pokrenut je prethodni postupak radi utvrđivanja uvjeta za otvaranje stečajnog postupka nad dužnikom te je imenovan privremeni stečajni upravitelj u osobi </w:t>
      </w:r>
      <w:r w:rsidR="008C56EC">
        <w:t xml:space="preserve">Jadranka </w:t>
      </w:r>
      <w:proofErr w:type="spellStart"/>
      <w:r w:rsidR="008C56EC">
        <w:t>Šeput</w:t>
      </w:r>
      <w:proofErr w:type="spellEnd"/>
      <w:r w:rsidR="008C56EC">
        <w:t xml:space="preserve"> iz Osijeka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>Privremen</w:t>
      </w:r>
      <w:r w:rsidR="008C56EC">
        <w:t>a</w:t>
      </w:r>
      <w:r>
        <w:t xml:space="preserve"> stečajn</w:t>
      </w:r>
      <w:r w:rsidR="008C56EC">
        <w:t>a</w:t>
      </w:r>
      <w:r>
        <w:t xml:space="preserve"> upravitelj</w:t>
      </w:r>
      <w:r w:rsidR="008C56EC">
        <w:t>ica</w:t>
      </w:r>
      <w:r>
        <w:t xml:space="preserve"> je dana </w:t>
      </w:r>
      <w:r w:rsidR="008C56EC">
        <w:t>10. siječnja 2018. g.</w:t>
      </w:r>
      <w:r>
        <w:t xml:space="preserve"> u spis dostavio izvješće u kojem je naveo koje je sve radnje obavio kako bi utvrdio da li postoje uvjeti za otvaranje stečajnog postupka nad dužnikom i uz to pribavio je potvrdu Hrvatskog zavoda za mirovinsko osiguranje, potvrdu MUP RH, Policijske uprave Osječko-baranjske i potvrdu Općinskog suda u Osijeku, ZK odjela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8C56EC">
        <w:t>17</w:t>
      </w:r>
      <w:r w:rsidR="00F64150">
        <w:t>.11.</w:t>
      </w:r>
      <w:r>
        <w:t xml:space="preserve">2017. g. (uredno primio </w:t>
      </w:r>
      <w:r w:rsidR="00B667B4">
        <w:t>putem e-</w:t>
      </w:r>
      <w:proofErr w:type="spellStart"/>
      <w:r w:rsidR="00B667B4">
        <w:t>ogl</w:t>
      </w:r>
      <w:proofErr w:type="spellEnd"/>
      <w:r w:rsidR="00B667B4">
        <w:t>. pl.</w:t>
      </w:r>
      <w:r>
        <w:t xml:space="preserve">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8C56EC" w:rsidP="008C56EC" w:rsidR="008C56EC">
      <w:pPr>
        <w:jc w:val="right"/>
      </w:pPr>
      <w:r>
        <w:t>6 St-1346/17-11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B667B4">
        <w:t>6</w:t>
      </w:r>
      <w:r w:rsidR="00F64150">
        <w:t>.11</w:t>
      </w:r>
      <w:r>
        <w:t>.2017.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8C56EC">
        <w:t>1.8.</w:t>
      </w:r>
      <w:r>
        <w:t xml:space="preserve">2017. g. utvrdio da visina blokade žiro računa dužnika iznosi </w:t>
      </w:r>
      <w:r w:rsidR="008C56EC">
        <w:t>26.903,24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8C56EC">
        <w:t>29</w:t>
      </w:r>
      <w:r w:rsidR="00F64150">
        <w:t>. siječnja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B667B4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8C56EC">
        <w:t>Jurica Jurković, Vinkovci, Senjskih uskoka 32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8C56EC">
        <w:t>1.3.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101BF0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04F" w:rsidP="00C06AA6" w:rsidR="0039504F">
      <w:r>
        <w:separator/>
      </w:r>
    </w:p>
  </w:endnote>
  <w:endnote w:id="0" w:type="continuationSeparator">
    <w:p w:rsidRDefault="0039504F" w:rsidP="00C06AA6" w:rsidR="00395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04F" w:rsidP="00C06AA6" w:rsidR="0039504F">
      <w:r>
        <w:separator/>
      </w:r>
    </w:p>
  </w:footnote>
  <w:footnote w:id="0" w:type="continuationSeparator">
    <w:p w:rsidRDefault="0039504F" w:rsidP="00C06AA6" w:rsidR="00395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1BF0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1BF0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9504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C56EC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E1CE1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B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1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B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1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St-1346/2017</izvorni_sadrzaj>
    <derivirana_varijabla naziv="DomainObject.Predmet.OznakaBroj_1">St-1346/2017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JURKOVIĆ j.d.o.o. za uslužne djelatnosti</izvorni_sadrzaj>
    <derivirana_varijabla naziv="DomainObject.Predmet.ProtustrankaFormated_1">  AUTO SERVIS JURKOVIĆ j.d.o.o. za uslužne djelatnosti</derivirana_varijabla>
  </DomainObject.Predmet.ProtustrankaFormated>
  <DomainObject.Predmet.ProtustrankaFormatedOIB>
    <izvorni_sadrzaj>  AUTO SERVIS JURKOVIĆ j.d.o.o. za uslužne djelatnosti, OIB 02906285614</izvorni_sadrzaj>
    <derivirana_varijabla naziv="DomainObject.Predmet.ProtustrankaFormatedOIB_1">  AUTO SERVIS JURKOVIĆ j.d.o.o. za uslužne djelatnosti, OIB 02906285614</derivirana_varijabla>
  </DomainObject.Predmet.ProtustrankaFormatedOIB>
  <DomainObject.Predmet.ProtustrankaFormatedWithAdress>
    <izvorni_sadrzaj> AUTO SERVIS JURKOVIĆ j.d.o.o. za uslužne djelatnosti, Senjskih uskoka 32, 32100 Vinkovci</izvorni_sadrzaj>
    <derivirana_varijabla naziv="DomainObject.Predmet.ProtustrankaFormatedWithAdress_1"> AUTO SERVIS JURKOVIĆ j.d.o.o. za uslužne djelatnosti, Senjskih uskoka 32, 32100 Vinkovci</derivirana_varijabla>
  </DomainObject.Predmet.ProtustrankaFormatedWithAdress>
  <DomainObject.Predmet.ProtustrankaFormatedWithAdressOIB>
    <izvorni_sadrzaj> AUTO SERVIS JURKOVIĆ j.d.o.o. za uslužne djelatnosti, OIB 02906285614, Senjskih uskoka 32, 32100 Vinkovci</izvorni_sadrzaj>
    <derivirana_varijabla naziv="DomainObject.Predmet.ProtustrankaFormatedWithAdressOIB_1"> AUTO SERVIS JURKOVIĆ j.d.o.o. za uslužne djelatnosti, OIB 02906285614, Senjskih uskoka 32, 32100 Vinkovci</derivirana_varijabla>
  </DomainObject.Predmet.ProtustrankaFormatedWithAdressOIB>
  <DomainObject.Predmet.ProtustrankaWithAdress>
    <izvorni_sadrzaj>AUTO SERVIS JURKOVIĆ j.d.o.o. za uslužne djelatnosti Senjskih uskoka 32, 32100 Vinkovci</izvorni_sadrzaj>
    <derivirana_varijabla naziv="DomainObject.Predmet.ProtustrankaWithAdress_1">AUTO SERVIS JURKOVIĆ j.d.o.o. za uslužne djelatnosti Senjskih uskoka 32, 32100 Vinkovci</derivirana_varijabla>
  </DomainObject.Predmet.ProtustrankaWithAdress>
  <DomainObject.Predmet.ProtustrankaWithAdressOIB>
    <izvorni_sadrzaj>AUTO SERVIS JURKOVIĆ j.d.o.o. za uslužne djelatnosti, OIB 02906285614, Senjskih uskoka 32, 32100 Vinkovci</izvorni_sadrzaj>
    <derivirana_varijabla naziv="DomainObject.Predmet.ProtustrankaWithAdressOIB_1">AUTO SERVIS JURKOVIĆ j.d.o.o. za uslužne djelatnosti, OIB 02906285614, Senjskih uskoka 32, 32100 Vinkovci</derivirana_varijabla>
  </DomainObject.Predmet.ProtustrankaWithAdressOIB>
  <DomainObject.Predmet.ProtustrankaNazivFormated>
    <izvorni_sadrzaj>AUTO SERVIS JURKOVIĆ j.d.o.o. za uslužne djelatnosti</izvorni_sadrzaj>
    <derivirana_varijabla naziv="DomainObject.Predmet.ProtustrankaNazivFormated_1">AUTO SERVIS JURKOVIĆ j.d.o.o. za uslužne djelatnosti</derivirana_varijabla>
  </DomainObject.Predmet.ProtustrankaNazivFormated>
  <DomainObject.Predmet.ProtustrankaNazivFormatedOIB>
    <izvorni_sadrzaj>AUTO SERVIS JURKOVIĆ j.d.o.o. za uslužne djelatnosti, OIB 02906285614</izvorni_sadrzaj>
    <derivirana_varijabla naziv="DomainObject.Predmet.ProtustrankaNazivFormatedOIB_1">AUTO SERVIS JURKOVIĆ j.d.o.o. za uslužne djelatnosti, OIB 02906285614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JURKOVIĆ j.d.o.o. za uslužne djelatnosti</item>
    </izvorni_sadrzaj>
    <derivirana_varijabla naziv="DomainObject.Predmet.ProtuStrankaListFormated_1">
      <item>AUTO SERVIS JURKOVIĆ j.d.o.o. za uslužne djelatnosti</item>
    </derivirana_varijabla>
  </DomainObject.Predmet.ProtuStrankaListFormated>
  <DomainObject.Predmet.ProtuStrankaListFormatedOIB>
    <izvorni_sadrzaj>
      <item>AUTO SERVIS JURKOVIĆ j.d.o.o. za uslužne djelatnosti, OIB 02906285614</item>
    </izvorni_sadrzaj>
    <derivirana_varijabla naziv="DomainObject.Predmet.ProtuStrankaListFormatedOIB_1">
      <item>AUTO SERVIS JURKOVIĆ j.d.o.o. za uslužne djelatnosti, OIB 02906285614</item>
    </derivirana_varijabla>
  </DomainObject.Predmet.ProtuStrankaListFormatedOIB>
  <DomainObject.Predmet.ProtuStrankaListFormatedWithAdress>
    <izvorni_sadrzaj>
      <item>AUTO SERVIS JURKOVIĆ j.d.o.o. za uslužne djelatnosti, Senjskih uskoka 32, 32100 Vinkovci</item>
    </izvorni_sadrzaj>
    <derivirana_varijabla naziv="DomainObject.Predmet.ProtuStrankaListFormatedWithAdress_1">
      <item>AUTO SERVIS JURKOVIĆ j.d.o.o. za uslužne djelatnosti, Senjskih uskoka 32, 32100 Vinkovci</item>
    </derivirana_varijabla>
  </DomainObject.Predmet.ProtuStrankaListFormatedWithAdress>
  <DomainObject.Predmet.ProtuStrankaListFormatedWithAdressOIB>
    <izvorni_sadrzaj>
      <item>AUTO SERVIS JURKOVIĆ j.d.o.o. za uslužne djelatnosti, OIB 02906285614, Senjskih uskoka 32, 32100 Vinkovci</item>
    </izvorni_sadrzaj>
    <derivirana_varijabla naziv="DomainObject.Predmet.ProtuStrankaListFormatedWithAdressOIB_1">
      <item>AUTO SERVIS JURKOVIĆ j.d.o.o. za uslužne djelatnosti, OIB 02906285614, Senjskih uskoka 32, 32100 Vinkovci</item>
    </derivirana_varijabla>
  </DomainObject.Predmet.ProtuStrankaListFormatedWithAdressOIB>
  <DomainObject.Predmet.ProtuStrankaListNazivFormated>
    <izvorni_sadrzaj>
      <item>AUTO SERVIS JURKOVIĆ j.d.o.o. za uslužne djelatnosti</item>
    </izvorni_sadrzaj>
    <derivirana_varijabla naziv="DomainObject.Predmet.ProtuStrankaListNazivFormated_1">
      <item>AUTO SERVIS JURKOVIĆ j.d.o.o. za uslužne djelatnosti</item>
    </derivirana_varijabla>
  </DomainObject.Predmet.ProtuStrankaListNazivFormated>
  <DomainObject.Predmet.ProtuStrankaListNazivFormatedOIB>
    <izvorni_sadrzaj>
      <item>AUTO SERVIS JURKOVIĆ j.d.o.o. za uslužne djelatnosti, OIB 02906285614</item>
    </izvorni_sadrzaj>
    <derivirana_varijabla naziv="DomainObject.Predmet.ProtuStrankaListNazivFormatedOIB_1">
      <item>AUTO SERVIS JURKOVIĆ j.d.o.o. za uslužne djelatnosti, OIB 02906285614</item>
    </derivirana_varijabla>
  </DomainObject.Predmet.ProtuStrankaListNazivFormatedOIB>
  <DomainObject.Predmet.OstaliListFormated>
    <izvorni_sadrzaj>
      <item>Jurica Jurković</item>
    </izvorni_sadrzaj>
    <derivirana_varijabla naziv="DomainObject.Predmet.OstaliListFormated_1">
      <item>Jurica Jurković</item>
    </derivirana_varijabla>
  </DomainObject.Predmet.OstaliListFormated>
  <DomainObject.Predmet.OstaliListFormatedOIB>
    <izvorni_sadrzaj>
      <item>Jurica Jurković, OIB 32322748134</item>
    </izvorni_sadrzaj>
    <derivirana_varijabla naziv="DomainObject.Predmet.OstaliListFormatedOIB_1">
      <item>Jurica Jurković, OIB 32322748134</item>
    </derivirana_varijabla>
  </DomainObject.Predmet.OstaliListFormatedOIB>
  <DomainObject.Predmet.OstaliListFormatedWithAdress>
    <izvorni_sadrzaj>
      <item>Jurica Jurković, Senjskih Uskoka 32, 32100 Vinkovci</item>
    </izvorni_sadrzaj>
    <derivirana_varijabla naziv="DomainObject.Predmet.OstaliListFormatedWithAdress_1">
      <item>Jurica Jurković, Senjskih Uskoka 32, 32100 Vinkovci</item>
    </derivirana_varijabla>
  </DomainObject.Predmet.OstaliListFormatedWithAdress>
  <DomainObject.Predmet.OstaliListFormatedWithAdressOIB>
    <izvorni_sadrzaj>
      <item>Jurica Jurković, OIB 32322748134, Senjskih Uskoka 32, 32100 Vinkovci</item>
    </izvorni_sadrzaj>
    <derivirana_varijabla naziv="DomainObject.Predmet.OstaliListFormatedWithAdressOIB_1">
      <item>Jurica Jurković, OIB 32322748134, Senjskih Uskoka 32, 32100 Vinkovci</item>
    </derivirana_varijabla>
  </DomainObject.Predmet.OstaliListFormatedWithAdressOIB>
  <DomainObject.Predmet.OstaliListNazivFormated>
    <izvorni_sadrzaj>
      <item>Jurica Jurković</item>
    </izvorni_sadrzaj>
    <derivirana_varijabla naziv="DomainObject.Predmet.OstaliListNazivFormated_1">
      <item>Jurica Jurković</item>
    </derivirana_varijabla>
  </DomainObject.Predmet.OstaliListNazivFormated>
  <DomainObject.Predmet.OstaliListNazivFormatedOIB>
    <izvorni_sadrzaj>
      <item>Jurica Jurković, OIB 32322748134</item>
    </izvorni_sadrzaj>
    <derivirana_varijabla naziv="DomainObject.Predmet.OstaliListNazivFormatedOIB_1">
      <item>Jurica Jurković, OIB 32322748134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JURKOVIĆ j.d.o.o. za uslužne djelatnosti</izvorni_sadrzaj>
    <derivirana_varijabla naziv="DomainObject.Predmet.ProtustrankaIDrugi_1">AUTO SERVIS JURKOVIĆ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JURKOVIĆ j.d.o.o. za uslužne djelatnosti, OIB 02906285614, Senjskih uskoka 32, 32100 Vinkovci</izvorni_sadrzaj>
    <derivirana_varijabla naziv="DomainObject.Predmet.ProtustrankaIDrugiAdressOIB_1">AUTO SERVIS JURKOVIĆ j.d.o.o. za uslužne djelatnosti, OIB 02906285614, Senjskih uskoka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JURKOVIĆ j.d.o.o. za uslužne djelatnosti</item>
      <item>Jurica Jurković</item>
    </izvorni_sadrzaj>
    <derivirana_varijabla naziv="DomainObject.Predmet.SudioniciListNaziv_1">
      <item>FINA RC OSIJEK</item>
      <item>AUTO SERVIS JURKOVIĆ j.d.o.o. za uslužne djelatnosti</item>
      <item>Jurica Jurković</item>
    </derivirana_varijabla>
  </DomainObject.Predmet.SudioniciListNaziv>
  <DomainObject.Predmet.SudioniciListAdressOIB>
    <izvorni_sadrzaj>
      <item>FINA RC OSIJEK, OIB 85821130368</item>
      <item>AUTO SERVIS JURKOVIĆ j.d.o.o. za uslužne djelatnosti, OIB 02906285614, Senjskih uskoka 32,32100 Vinkovci</item>
      <item>Jurica Jurković, OIB 32322748134, Senjskih Uskoka 32,32100 Vinkovci</item>
    </izvorni_sadrzaj>
    <derivirana_varijabla naziv="DomainObject.Predmet.SudioniciListAdressOIB_1">
      <item>FINA RC OSIJEK, OIB 85821130368</item>
      <item>AUTO SERVIS JURKOVIĆ j.d.o.o. za uslužne djelatnosti, OIB 02906285614, Senjskih uskoka 32,32100 Vinkovci</item>
      <item>Jurica Jurković, OIB 32322748134, Senjskih Uskoka 32,32100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02906285614</item>
      <item>, OIB 32322748134</item>
    </izvorni_sadrzaj>
    <derivirana_varijabla naziv="DomainObject.Predmet.SudioniciListNazivOIB_1">
      <item>, OIB 85821130368</item>
      <item>, OIB 02906285614</item>
      <item>, OIB 32322748134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C875A-445A-4488-8D13-C28E6FA59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1110</properties:Words>
  <properties:Characters>5951</properties:Characters>
  <properties:Lines>164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2018-01-29T09:16:00Z</dcterms:created>
  <dc:creator>Korisnik</dc:creator>
  <cp:lastModifiedBy>Danijela Sekulić</cp:lastModifiedBy>
  <cp:lastPrinted>2018-01-29T09:15:00Z</cp:lastPrinted>
  <dcterms:modified xmlns:xsi="http://www.w3.org/2001/XMLSchema-instance" xsi:type="dcterms:W3CDTF">2018-01-29T09:17:00Z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