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07cd" w14:paraId="8ad07cd" w:rsidRDefault="00FE69D3" w:rsidP="00FE69D3" w:rsidR="00FE69D3" w:rsidRPr="00504954">
      <w:pPr>
        <w:ind w:firstLine="1134"/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504954">
        <w:rPr>
          <w:noProof/>
          <w:color w:val="0000FF"/>
          <w:sz w:val="24"/>
          <w:szCs w:val="24"/>
          <w:lang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   REPUBLIKA HRVATSKA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 TRGOVAČKI SUD U SPLITU</w:t>
      </w:r>
    </w:p>
    <w:p w:rsidRDefault="00FE69D3" w:rsidP="00FE69D3" w:rsidR="00FE69D3" w:rsidRPr="00504954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>STALNA SLUŽBA U DUBROVNIKU</w:t>
      </w:r>
    </w:p>
    <w:p w:rsidRDefault="00FE69D3" w:rsidP="00FE69D3" w:rsidR="00FE69D3">
      <w:pPr>
        <w:rPr>
          <w:b/>
          <w:sz w:val="22"/>
          <w:szCs w:val="22"/>
          <w:lang w:val="hr-HR"/>
        </w:rPr>
      </w:pPr>
      <w:r w:rsidRPr="00504954">
        <w:rPr>
          <w:b/>
          <w:sz w:val="22"/>
          <w:szCs w:val="22"/>
          <w:lang w:val="hr-HR"/>
        </w:rPr>
        <w:t xml:space="preserve">    Dubrovnik, Dr. A. Starčevića 23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right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Posl. br. 6-St.</w:t>
      </w:r>
      <w:r>
        <w:rPr>
          <w:b/>
          <w:sz w:val="22"/>
          <w:szCs w:val="22"/>
          <w:lang w:val="hr-HR"/>
        </w:rPr>
        <w:t>6</w:t>
      </w:r>
      <w:r w:rsidR="005F2EDB">
        <w:rPr>
          <w:b/>
          <w:sz w:val="22"/>
          <w:szCs w:val="22"/>
          <w:lang w:val="hr-HR"/>
        </w:rPr>
        <w:t>57</w:t>
      </w:r>
      <w:r>
        <w:rPr>
          <w:b/>
          <w:sz w:val="22"/>
          <w:szCs w:val="22"/>
          <w:lang w:val="hr-HR"/>
        </w:rPr>
        <w:t>/2017-9</w:t>
      </w: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right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E P U B L I K A   H R V A T S K A</w:t>
      </w:r>
    </w:p>
    <w:p w:rsidRDefault="00FE69D3" w:rsidP="00FE69D3" w:rsidR="00FE69D3" w:rsidRPr="00875007">
      <w:pPr>
        <w:pStyle w:val="Naslov1"/>
        <w:rPr>
          <w:sz w:val="22"/>
          <w:szCs w:val="22"/>
        </w:rPr>
      </w:pPr>
    </w:p>
    <w:p w:rsidRDefault="00FE69D3" w:rsidP="00FE69D3" w:rsidR="00FE69D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>R J E Š E N J E</w:t>
      </w: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  <w:t xml:space="preserve">Trgovački sud u Splitu,  po sucu tog suda Srđanu Gavraniću, kao stečajnom sucu, povodom prijedloga za otvaranje stečajnog postupka nad </w:t>
      </w:r>
      <w:r w:rsidRPr="00F8090D">
        <w:rPr>
          <w:sz w:val="22"/>
          <w:szCs w:val="22"/>
        </w:rPr>
        <w:t xml:space="preserve">dužnikom </w:t>
      </w:r>
      <w:r w:rsidR="0084722B" w:rsidRPr="0084722B">
        <w:rPr>
          <w:sz w:val="22"/>
          <w:szCs w:val="22"/>
          <w:lang w:val="en-AU"/>
        </w:rPr>
        <w:t>ABC TISAK društvo s  ograničenom odgovornošću za grafičku proizvodnju, usluge i trgovinu, Solin, Kralja Zvonimira 104/D, MBS: 060033524, OIB: 68699724742</w:t>
      </w:r>
      <w:r w:rsidRPr="00875007">
        <w:rPr>
          <w:sz w:val="22"/>
          <w:szCs w:val="22"/>
        </w:rPr>
        <w:t xml:space="preserve">, dana </w:t>
      </w:r>
      <w:r w:rsidR="0084722B">
        <w:rPr>
          <w:sz w:val="22"/>
          <w:szCs w:val="22"/>
        </w:rPr>
        <w:t>4</w:t>
      </w:r>
      <w:r>
        <w:rPr>
          <w:sz w:val="22"/>
          <w:szCs w:val="22"/>
        </w:rPr>
        <w:t>. svibnja</w:t>
      </w:r>
      <w:r w:rsidRPr="00875007">
        <w:rPr>
          <w:sz w:val="22"/>
          <w:szCs w:val="22"/>
        </w:rPr>
        <w:t xml:space="preserve"> 201</w:t>
      </w:r>
      <w:r>
        <w:rPr>
          <w:sz w:val="22"/>
          <w:szCs w:val="22"/>
        </w:rPr>
        <w:t>8</w:t>
      </w:r>
      <w:r w:rsidRPr="00875007">
        <w:rPr>
          <w:sz w:val="22"/>
          <w:szCs w:val="22"/>
        </w:rPr>
        <w:t>. godine</w:t>
      </w: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rPr>
          <w:sz w:val="22"/>
          <w:szCs w:val="22"/>
        </w:rPr>
      </w:pP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    j e</w:t>
      </w:r>
    </w:p>
    <w:p w:rsidRDefault="00FE69D3" w:rsidP="00FE69D3" w:rsidR="00FE69D3" w:rsidRPr="00875007">
      <w:pPr>
        <w:pStyle w:val="Tijeloteksta"/>
        <w:jc w:val="center"/>
        <w:rPr>
          <w:b/>
          <w:sz w:val="22"/>
          <w:szCs w:val="22"/>
        </w:rPr>
      </w:pPr>
    </w:p>
    <w:p w:rsidRDefault="00FE69D3" w:rsidP="00FE69D3" w:rsidR="00FE69D3" w:rsidRPr="007B4D46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 xml:space="preserve">Poziva se </w:t>
      </w:r>
      <w:r w:rsidR="0084722B">
        <w:rPr>
          <w:sz w:val="22"/>
          <w:szCs w:val="22"/>
          <w:lang w:val="hr-HR"/>
        </w:rPr>
        <w:t>ROBERT LIMIČ, Solin, Kralja Zvonimira 104/D</w:t>
      </w:r>
      <w:r w:rsidRPr="007B4D46">
        <w:rPr>
          <w:sz w:val="22"/>
          <w:szCs w:val="22"/>
          <w:lang w:val="hr-HR"/>
        </w:rPr>
        <w:t xml:space="preserve">, OIB: </w:t>
      </w:r>
      <w:r w:rsidR="004A41CE">
        <w:rPr>
          <w:sz w:val="22"/>
          <w:szCs w:val="22"/>
          <w:lang w:val="hr-HR"/>
        </w:rPr>
        <w:t>07995560205</w:t>
      </w:r>
      <w:r w:rsidRPr="007B4D46">
        <w:rPr>
          <w:sz w:val="22"/>
          <w:szCs w:val="22"/>
          <w:lang w:val="hr-HR"/>
        </w:rPr>
        <w:t>, Split,</w:t>
      </w:r>
      <w:r>
        <w:rPr>
          <w:sz w:val="22"/>
          <w:szCs w:val="22"/>
          <w:lang w:val="hr-HR"/>
        </w:rPr>
        <w:t xml:space="preserve"> Mažuranićevo šetalište 12A,</w:t>
      </w:r>
      <w:r w:rsidRPr="007B4D46">
        <w:rPr>
          <w:sz w:val="22"/>
          <w:szCs w:val="22"/>
          <w:lang w:val="hr-HR"/>
        </w:rPr>
        <w:t xml:space="preserve"> u roku od 8 dana platiti iznos predujma za namirenje troškova stečajnog postupka od 1.000,00 kuna na žiro račun ovog suda kod Hrvatske poštanske banke broj: HR1623900011300000664 poziv na broj 10-6</w:t>
      </w:r>
      <w:r w:rsidR="0084722B">
        <w:rPr>
          <w:sz w:val="22"/>
          <w:szCs w:val="22"/>
          <w:lang w:val="hr-HR"/>
        </w:rPr>
        <w:t>57</w:t>
      </w:r>
      <w:r w:rsidRPr="007B4D46">
        <w:rPr>
          <w:sz w:val="22"/>
          <w:szCs w:val="22"/>
          <w:lang w:val="hr-HR"/>
        </w:rPr>
        <w:t>-17, te u istom roku u spis dostaviti dokaz o uplati.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</w:t>
      </w:r>
      <w:r w:rsidRPr="00FA140A">
        <w:rPr>
          <w:sz w:val="22"/>
          <w:szCs w:val="22"/>
          <w:lang w:val="hr-HR"/>
        </w:rPr>
        <w:t xml:space="preserve">Ovršnog zakona (NN 112/12, 25/13, 93/14, 55/16, 73/17, </w:t>
      </w:r>
      <w:r>
        <w:rPr>
          <w:sz w:val="22"/>
          <w:szCs w:val="22"/>
          <w:lang w:val="hr-HR"/>
        </w:rPr>
        <w:t xml:space="preserve">dalje u tekstu: OZ) </w:t>
      </w:r>
      <w:r w:rsidRPr="00875007">
        <w:rPr>
          <w:sz w:val="22"/>
          <w:szCs w:val="22"/>
          <w:lang w:val="hr-HR"/>
        </w:rPr>
        <w:t>i iznosa koji su izuzeti od ovrhe po čl. 173. OZ, na žiro račun ovog suda kod Hrvatske poštanske banke broj: HR1623900011300000664 poziv na broj 10-</w:t>
      </w:r>
      <w:r>
        <w:rPr>
          <w:sz w:val="22"/>
          <w:szCs w:val="22"/>
          <w:lang w:val="hr-HR"/>
        </w:rPr>
        <w:t>6</w:t>
      </w:r>
      <w:r w:rsidR="0084722B">
        <w:rPr>
          <w:sz w:val="22"/>
          <w:szCs w:val="22"/>
          <w:lang w:val="hr-HR"/>
        </w:rPr>
        <w:t>57</w:t>
      </w:r>
      <w:r>
        <w:rPr>
          <w:sz w:val="22"/>
          <w:szCs w:val="22"/>
          <w:lang w:val="hr-HR"/>
        </w:rPr>
        <w:t>-2017</w:t>
      </w:r>
      <w:r w:rsidRPr="00875007">
        <w:rPr>
          <w:sz w:val="22"/>
          <w:szCs w:val="22"/>
          <w:lang w:val="hr-HR"/>
        </w:rPr>
        <w:t>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FE69D3" w:rsidP="00FE69D3" w:rsidR="00FE69D3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FE69D3" w:rsidP="00FE69D3" w:rsidR="00FE69D3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</w:t>
      </w:r>
      <w:r>
        <w:rPr>
          <w:sz w:val="22"/>
          <w:szCs w:val="22"/>
          <w:lang w:val="hr-HR"/>
        </w:rPr>
        <w:t xml:space="preserve">stečajnog postupka nad dužnikom </w:t>
      </w:r>
      <w:r w:rsidR="004A41CE">
        <w:rPr>
          <w:sz w:val="22"/>
          <w:szCs w:val="22"/>
        </w:rPr>
        <w:t>ABC TISAK</w:t>
      </w:r>
      <w:r>
        <w:rPr>
          <w:sz w:val="22"/>
          <w:szCs w:val="22"/>
        </w:rPr>
        <w:t xml:space="preserve"> d.o.o., S</w:t>
      </w:r>
      <w:r w:rsidR="004A41CE">
        <w:rPr>
          <w:sz w:val="22"/>
          <w:szCs w:val="22"/>
        </w:rPr>
        <w:t>olin</w:t>
      </w:r>
      <w:r>
        <w:rPr>
          <w:sz w:val="22"/>
          <w:szCs w:val="22"/>
        </w:rPr>
        <w:t>.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Stoga je sud, temeljem čl. 113. Stečajnog zakona (NN 71/2015, </w:t>
      </w:r>
      <w:r>
        <w:rPr>
          <w:sz w:val="22"/>
          <w:szCs w:val="22"/>
          <w:lang w:val="hr-HR"/>
        </w:rPr>
        <w:t xml:space="preserve">104/2017, </w:t>
      </w:r>
      <w:r w:rsidRPr="00875007">
        <w:rPr>
          <w:sz w:val="22"/>
          <w:szCs w:val="22"/>
          <w:lang w:val="hr-HR"/>
        </w:rPr>
        <w:t xml:space="preserve">dalje u tekstu: SZ) pozvao osobe upisane u sudskom registru kao osobe ovlaštene za zastupanje dužnika koje nisu sukladno čl. 110. SZ u roku od 21 dan od nastanka stečajnog razloga </w:t>
      </w:r>
      <w:r w:rsidRPr="00875007">
        <w:rPr>
          <w:sz w:val="22"/>
          <w:szCs w:val="22"/>
          <w:lang w:val="hr-HR"/>
        </w:rPr>
        <w:lastRenderedPageBreak/>
        <w:t xml:space="preserve">podnijele prijedlog za otvaranje stečajnog postupka solidarno platiti predujam u Fond za namirenje troškova stečajnog postupka, uz upozorenje o posljedicama ne postupanja po nalogu suda. </w:t>
      </w:r>
    </w:p>
    <w:p w:rsidRDefault="00FE69D3" w:rsidP="00FE69D3" w:rsidR="00FE69D3" w:rsidRPr="00875007">
      <w:pPr>
        <w:jc w:val="both"/>
        <w:rPr>
          <w:sz w:val="22"/>
          <w:szCs w:val="22"/>
          <w:u w:val="single"/>
          <w:lang w:val="hr-HR"/>
        </w:rPr>
      </w:pP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FE69D3" w:rsidP="00FE69D3" w:rsidR="00FE69D3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</w:p>
    <w:p w:rsidRDefault="00FE69D3" w:rsidP="00FE69D3" w:rsidR="00FE69D3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84722B">
        <w:rPr>
          <w:b/>
          <w:sz w:val="22"/>
          <w:szCs w:val="22"/>
          <w:lang w:val="hr-HR"/>
        </w:rPr>
        <w:t>4</w:t>
      </w:r>
      <w:r>
        <w:rPr>
          <w:b/>
          <w:sz w:val="22"/>
          <w:szCs w:val="22"/>
          <w:lang w:val="hr-HR"/>
        </w:rPr>
        <w:t xml:space="preserve">. svibnja </w:t>
      </w:r>
      <w:r w:rsidRPr="00875007">
        <w:rPr>
          <w:b/>
          <w:sz w:val="22"/>
          <w:szCs w:val="22"/>
          <w:lang w:val="hr-HR"/>
        </w:rPr>
        <w:t>201</w:t>
      </w:r>
      <w:r>
        <w:rPr>
          <w:b/>
          <w:sz w:val="22"/>
          <w:szCs w:val="22"/>
          <w:lang w:val="hr-HR"/>
        </w:rPr>
        <w:t>8</w:t>
      </w:r>
      <w:r w:rsidRPr="00875007">
        <w:rPr>
          <w:b/>
          <w:sz w:val="22"/>
          <w:szCs w:val="22"/>
          <w:lang w:val="hr-HR"/>
        </w:rPr>
        <w:t>. godine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E69D3" w:rsidP="00FE69D3" w:rsidR="00FE69D3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</w:p>
    <w:p w:rsidRDefault="00FE69D3" w:rsidP="00FE69D3" w:rsidR="00FE69D3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>
        <w:rPr>
          <w:sz w:val="22"/>
          <w:szCs w:val="22"/>
          <w:lang w:val="hr-HR"/>
        </w:rPr>
        <w:t>02.05</w:t>
      </w:r>
      <w:r w:rsidRPr="00875007">
        <w:rPr>
          <w:sz w:val="22"/>
          <w:szCs w:val="22"/>
          <w:lang w:val="hr-HR"/>
        </w:rPr>
        <w:t>.201</w:t>
      </w:r>
      <w:r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FE69D3" w:rsidP="00FE69D3" w:rsidR="00FE69D3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- </w:t>
      </w:r>
      <w:r w:rsidR="0084722B">
        <w:rPr>
          <w:sz w:val="22"/>
          <w:szCs w:val="22"/>
          <w:lang w:val="hr-HR"/>
        </w:rPr>
        <w:t>Rober Limić, Solin, Kralja Zvonimira 104/D</w:t>
      </w:r>
      <w:r w:rsidRPr="00FA140A">
        <w:rPr>
          <w:sz w:val="22"/>
          <w:szCs w:val="22"/>
          <w:lang w:val="hr-HR"/>
        </w:rPr>
        <w:t>,</w:t>
      </w:r>
    </w:p>
    <w:p w:rsidRDefault="00FE69D3" w:rsidP="00FE69D3" w:rsidR="00337DED" w:rsidRPr="00FE69D3"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FE69D3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A19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5F2EDB">
      <w:rPr>
        <w:b/>
        <w:sz w:val="22"/>
        <w:szCs w:val="22"/>
        <w:lang w:val="hr-HR"/>
      </w:rPr>
      <w:t>657</w:t>
    </w:r>
    <w:r w:rsidR="00695B99">
      <w:rPr>
        <w:b/>
        <w:sz w:val="22"/>
        <w:szCs w:val="22"/>
        <w:lang w:val="hr-HR"/>
      </w:rPr>
      <w:t>/2017-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1602F"/>
    <w:rsid w:val="00142A70"/>
    <w:rsid w:val="001544B5"/>
    <w:rsid w:val="001561EC"/>
    <w:rsid w:val="0016467E"/>
    <w:rsid w:val="00170C78"/>
    <w:rsid w:val="00185441"/>
    <w:rsid w:val="00193502"/>
    <w:rsid w:val="001949EC"/>
    <w:rsid w:val="001A1964"/>
    <w:rsid w:val="001A20B6"/>
    <w:rsid w:val="001A4763"/>
    <w:rsid w:val="001A5ECC"/>
    <w:rsid w:val="001C3E2E"/>
    <w:rsid w:val="001F08BA"/>
    <w:rsid w:val="001F67EA"/>
    <w:rsid w:val="001F6816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A41CE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D07CD"/>
    <w:rsid w:val="005F2EDB"/>
    <w:rsid w:val="0061696B"/>
    <w:rsid w:val="00645D3A"/>
    <w:rsid w:val="0065029E"/>
    <w:rsid w:val="006770E9"/>
    <w:rsid w:val="00695B9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4722B"/>
    <w:rsid w:val="00871F4E"/>
    <w:rsid w:val="008722C8"/>
    <w:rsid w:val="00875007"/>
    <w:rsid w:val="008754F4"/>
    <w:rsid w:val="00884A7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1922"/>
    <w:rsid w:val="00AB238F"/>
    <w:rsid w:val="00AB3330"/>
    <w:rsid w:val="00AE21DC"/>
    <w:rsid w:val="00AF1333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534C5"/>
    <w:rsid w:val="00F86C2C"/>
    <w:rsid w:val="00F92EF8"/>
    <w:rsid w:val="00FB5728"/>
    <w:rsid w:val="00FD77E2"/>
    <w:rsid w:val="00FE6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19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196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1964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196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196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A19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196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1964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196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196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</izvorni_sadrzaj>
    <derivirana_varijabla naziv="DomainObject.Predmet.Opis_1">Prijedlog za otvaranje stečajnog postupka (čl. 110 SZ-a) (609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St-657/2017</izvorni_sadrzaj>
    <derivirana_varijabla naziv="DomainObject.Predmet.OznakaBroj_1">St-657/2017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ABC TISAK društvo s ograničenom odgovornošću za grafičku proizvodnju, usluge i trgovinu</izvorni_sadrzaj>
    <derivirana_varijabla naziv="DomainObject.Predmet.ProtustrankaFormated_1">  ABC TISAK društvo s ograničenom odgovornošću za grafičku proizvodnju, usluge i trgovinu</derivirana_varijabla>
  </DomainObject.Predmet.ProtustrankaFormated>
  <DomainObject.Predmet.ProtustrankaFormatedOIB>
    <izvorni_sadrzaj>  ABC TISAK društvo s ograničenom odgovornošću za grafičku proizvodnju, usluge i trgovinu, OIB 68699724742</izvorni_sadrzaj>
    <derivirana_varijabla naziv="DomainObject.Predmet.ProtustrankaFormatedOIB_1">  ABC TISAK društvo s ograničenom odgovornošću za grafičku proizvodnju, usluge i trgovinu, OIB 68699724742</derivirana_varijabla>
  </DomainObject.Predmet.ProtustrankaFormatedOIB>
  <DomainObject.Predmet.ProtustrankaFormatedWithAdress>
    <izvorni_sadrzaj> ABC TISAK društvo s ograničenom odgovornošću za grafičku proizvodnju, usluge i trgovinu, Kralja Zvonimira 104D, 21210 Solin</izvorni_sadrzaj>
    <derivirana_varijabla naziv="DomainObject.Predmet.ProtustrankaFormatedWithAdress_1"> ABC TISAK društvo s ograničenom odgovornošću za grafičku proizvodnju, usluge i trgovinu, Kralja Zvonimira 104D, 21210 Solin</derivirana_varijabla>
  </DomainObject.Predmet.ProtustrankaFormatedWithAdress>
  <DomainObject.Predmet.ProtustrankaFormatedWithAdressOIB>
    <izvorni_sadrzaj> ABC TISAK društvo s ograničenom odgovornošću za grafičku proizvodnju, usluge i trgovinu, OIB 68699724742, Kralja Zvonimira 104D, 21210 Solin</izvorni_sadrzaj>
    <derivirana_varijabla naziv="DomainObject.Predmet.ProtustrankaFormatedWithAdressOIB_1"> ABC TISAK društvo s ograničenom odgovornošću za grafičku proizvodnju, usluge i trgovinu, OIB 68699724742, Kralja Zvonimira 104D, 21210 Solin</derivirana_varijabla>
  </DomainObject.Predmet.ProtustrankaFormatedWithAdressOIB>
  <DomainObject.Predmet.ProtustrankaWithAdress>
    <izvorni_sadrzaj>ABC TISAK društvo s ograničenom odgovornošću za grafičku proizvodnju, usluge i trgovinu Kralja Zvonimira 104D, 21210 Solin</izvorni_sadrzaj>
    <derivirana_varijabla naziv="DomainObject.Predmet.ProtustrankaWithAdress_1">ABC TISAK društvo s ograničenom odgovornošću za grafičku proizvodnju, usluge i trgovinu Kralja Zvonimira 104D, 21210 Solin</derivirana_varijabla>
  </DomainObject.Predmet.ProtustrankaWithAdress>
  <DomainObject.Predmet.ProtustrankaWithAdressOIB>
    <izvorni_sadrzaj>ABC TISAK društvo s ograničenom odgovornošću za grafičku proizvodnju, usluge i trgovinu, OIB 68699724742, Kralja Zvonimira 104D, 21210 Solin</izvorni_sadrzaj>
    <derivirana_varijabla naziv="DomainObject.Predmet.ProtustrankaWithAdressOIB_1">ABC TISAK društvo s ograničenom odgovornošću za grafičku proizvodnju, usluge i trgovinu, OIB 68699724742, Kralja Zvonimira 104D, 21210 Solin</derivirana_varijabla>
  </DomainObject.Predmet.ProtustrankaWithAdressOIB>
  <DomainObject.Predmet.ProtustrankaNazivFormated>
    <izvorni_sadrzaj>ABC TISAK društvo s ograničenom odgovornošću za grafičku proizvodnju, usluge i trgovinu</izvorni_sadrzaj>
    <derivirana_varijabla naziv="DomainObject.Predmet.ProtustrankaNazivFormated_1">ABC TISAK društvo s ograničenom odgovornošću za grafičku proizvodnju, usluge i trgovinu</derivirana_varijabla>
  </DomainObject.Predmet.ProtustrankaNazivFormated>
  <DomainObject.Predmet.ProtustrankaNazivFormatedOIB>
    <izvorni_sadrzaj>ABC TISAK društvo s ograničenom odgovornošću za grafičku proizvodnju, usluge i trgovinu, OIB 68699724742</izvorni_sadrzaj>
    <derivirana_varijabla naziv="DomainObject.Predmet.ProtustrankaNazivFormatedOIB_1">ABC TISAK društvo s ograničenom odgovornošću za grafičku proizvodnju, usluge i trgovinu, OIB 68699724742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      Mažuranićevo šetalište 24 b</izvorni_sadrzaj>
    <derivirana_varijabla naziv="DomainObject.Predmet.StrankaFormated_1">  FINANCIJSKA AGENCIJA, RC SPLIT      Mažuranićevo šetalište 24 b</derivirana_varijabla>
  </DomainObject.Predmet.StrankaFormated>
  <DomainObject.Predmet.StrankaFormatedOIB>
    <izvorni_sadrzaj>  FINANCIJSKA AGENCIJA, RC SPLIT      Mažuranićevo šetalište 24 b, OIB 85821130368</izvorni_sadrzaj>
    <derivirana_varijabla naziv="DomainObject.Predmet.StrankaFormatedOIB_1">  FINANCIJSKA AGENCIJA, RC SPLIT      Mažuranićevo šetalište 24 b, OIB 85821130368</derivirana_varijabla>
  </DomainObject.Predmet.StrankaFormatedOIB>
  <DomainObject.Predmet.StrankaFormatedWithAdress>
    <izvorni_sadrzaj> FINANCIJSKA AGENCIJA, RC SPLIT      Mažuranićevo šetalište 24 b, Mažuranićevo šetalište 24 b, 21000 Split</izvorni_sadrzaj>
    <derivirana_varijabla naziv="DomainObject.Predmet.StrankaFormatedWithAdress_1"> FINANCIJSKA AGENCIJA, RC SPLIT      Mažuranićevo šetalište 24 b, Mažuranićevo šetalište 24 b, 21000 Split</derivirana_varijabla>
  </DomainObject.Predmet.StrankaFormatedWithAdress>
  <DomainObject.Predmet.StrankaFormatedWithAdressOIB>
    <izvorni_sadrzaj> FINANCIJSKA AGENCIJA, RC SPLIT      Mažuranićevo šetalište 24 b, OIB 85821130368, Mažuranićevo šetalište 24 b, 21000 Split</izvorni_sadrzaj>
    <derivirana_varijabla naziv="DomainObject.Predmet.StrankaFormatedWithAdressOIB_1"> FINANCIJSKA AGENCIJA, RC SPLIT      Mažuranićevo šetalište 24 b, OIB 85821130368, Mažuranićevo šetalište 24 b, 21000 Split</derivirana_varijabla>
  </DomainObject.Predmet.StrankaFormatedWithAdressOIB>
  <DomainObject.Predmet.StrankaWithAdress>
    <izvorni_sadrzaj>FINANCIJSKA AGENCIJA, RC SPLIT      Mažuranićevo šetalište 24 b Mažuranićevo šetalište 24 b,21000 Split</izvorni_sadrzaj>
    <derivirana_varijabla naziv="DomainObject.Predmet.StrankaWithAdress_1">FINANCIJSKA AGENCIJA, RC SPLIT      Mažuranićevo šetalište 24 b Mažuranićevo šetalište 24 b,21000 Split</derivirana_varijabla>
  </DomainObject.Predmet.StrankaWithAdress>
  <DomainObject.Predmet.StrankaWithAdressOIB>
    <izvorni_sadrzaj>FINANCIJSKA AGENCIJA, RC SPLIT      Mažuranićevo šetalište 24 b, OIB 85821130368, Mažuranićevo šetalište 24 b,21000 Split</izvorni_sadrzaj>
    <derivirana_varijabla naziv="DomainObject.Predmet.StrankaWithAdressOIB_1">FINANCIJSKA AGENCIJA, RC SPLIT      Mažuranićevo šetalište 24 b, OIB 85821130368, Mažuranićevo šetalište 24 b,21000 Split</derivirana_varijabla>
  </DomainObject.Predmet.StrankaWithAdressOIB>
  <DomainObject.Predmet.StrankaNazivFormated>
    <izvorni_sadrzaj>FINANCIJSKA AGENCIJA, RC SPLIT      Mažuranićevo šetalište 24 b</izvorni_sadrzaj>
    <derivirana_varijabla naziv="DomainObject.Predmet.StrankaNazivFormated_1">FINANCIJSKA AGENCIJA, RC SPLIT      Mažuranićevo šetalište 24 b</derivirana_varijabla>
  </DomainObject.Predmet.StrankaNazivFormated>
  <DomainObject.Predmet.StrankaNazivFormatedOIB>
    <izvorni_sadrzaj>FINANCIJSKA AGENCIJA, RC SPLIT      Mažuranićevo šetalište 24 b, OIB 85821130368</izvorni_sadrzaj>
    <derivirana_varijabla naziv="DomainObject.Predmet.StrankaNazivFormatedOIB_1">FINANCIJSKA AGENCIJA, RC SPLIT      Mažuranićevo šetalište 24 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163501.47</izvorni_sadrzaj>
    <derivirana_varijabla naziv="DomainObject.Predmet.TrenutnaVrijednost_1">163501.47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      Mažuranićevo šetalište 24 b</item>
    </izvorni_sadrzaj>
    <derivirana_varijabla naziv="DomainObject.Predmet.StrankaListFormated_1">
      <item>FINANCIJSKA AGENCIJA, RC SPLIT      Mažuranićevo šetalište 24 b</item>
    </derivirana_varijabla>
  </DomainObject.Predmet.StrankaListFormated>
  <DomainObject.Predmet.StrankaListFormatedOIB>
    <izvorni_sadrzaj>
      <item>FINANCIJSKA AGENCIJA, RC SPLIT      Mažuranićevo šetalište 24 b, OIB 85821130368</item>
    </izvorni_sadrzaj>
    <derivirana_varijabla naziv="DomainObject.Predmet.StrankaListFormatedOIB_1">
      <item>FINANCIJSKA AGENCIJA, RC SPLIT      Mažuranićevo šetalište 24 b, OIB 85821130368</item>
    </derivirana_varijabla>
  </DomainObject.Predmet.StrankaListFormatedOIB>
  <DomainObject.Predmet.StrankaListFormatedWithAdress>
    <izvorni_sadrzaj>
      <item>FINANCIJSKA AGENCIJA, RC SPLIT      Mažuranićevo šetalište 24 b, Mažuranićevo šetalište 24 b, 21000 Split</item>
    </izvorni_sadrzaj>
    <derivirana_varijabla naziv="DomainObject.Predmet.StrankaListFormatedWithAdress_1">
      <item>FINANCIJSKA AGENCIJA, RC SPLIT      Mažuranićevo šetalište 24 b, Mažuranićevo šetalište 24 b, 21000 Split</item>
    </derivirana_varijabla>
  </DomainObject.Predmet.StrankaListFormatedWithAdress>
  <DomainObject.Predmet.StrankaListFormatedWithAdressOIB>
    <izvorni_sadrzaj>
      <item>FINANCIJSKA AGENCIJA, RC SPLIT      Mažuranićevo šetalište 24 b, OIB 85821130368, Mažuranićevo šetalište 24 b, 21000 Split</item>
    </izvorni_sadrzaj>
    <derivirana_varijabla naziv="DomainObject.Predmet.StrankaListFormatedWithAdressOIB_1">
      <item>FINANCIJSKA AGENCIJA, RC SPLIT      Mažuranićevo šetalište 24 b, OIB 85821130368, Mažuranićevo šetalište 24 b, 21000 Split</item>
    </derivirana_varijabla>
  </DomainObject.Predmet.StrankaListFormatedWithAdressOIB>
  <DomainObject.Predmet.StrankaListNazivFormated>
    <izvorni_sadrzaj>
      <item>FINANCIJSKA AGENCIJA, RC SPLIT      Mažuranićevo šetalište 24 b</item>
    </izvorni_sadrzaj>
    <derivirana_varijabla naziv="DomainObject.Predmet.StrankaListNazivFormated_1">
      <item>FINANCIJSKA AGENCIJA, RC SPLIT      Mažuranićevo šetalište 24 b</item>
    </derivirana_varijabla>
  </DomainObject.Predmet.StrankaListNazivFormated>
  <DomainObject.Predmet.StrankaListNazivFormatedOIB>
    <izvorni_sadrzaj>
      <item>FINANCIJSKA AGENCIJA, RC SPLIT      Mažuranićevo šetalište 24 b, OIB 85821130368</item>
    </izvorni_sadrzaj>
    <derivirana_varijabla naziv="DomainObject.Predmet.StrankaListNazivFormatedOIB_1">
      <item>FINANCIJSKA AGENCIJA, RC SPLIT      Mažuranićevo šetalište 24 b, OIB 85821130368</item>
    </derivirana_varijabla>
  </DomainObject.Predmet.StrankaListNazivFormatedOIB>
  <DomainObject.Predmet.ProtuStrankaListFormated>
    <izvorni_sadrzaj>
      <item>ABC TISAK društvo s ograničenom odgovornošću za grafičku proizvodnju, usluge i trgovinu</item>
    </izvorni_sadrzaj>
    <derivirana_varijabla naziv="DomainObject.Predmet.ProtuStrankaListFormated_1">
      <item>ABC TISAK društvo s ograničenom odgovornošću za grafičku proizvodnju, usluge i trgovinu</item>
    </derivirana_varijabla>
  </DomainObject.Predmet.ProtuStrankaListFormated>
  <DomainObject.Predmet.ProtuStrankaListFormatedOIB>
    <izvorni_sadrzaj>
      <item>ABC TISAK društvo s ograničenom odgovornošću za grafičku proizvodnju, usluge i trgovinu, OIB 68699724742</item>
    </izvorni_sadrzaj>
    <derivirana_varijabla naziv="DomainObject.Predmet.ProtuStrankaListFormatedOIB_1">
      <item>ABC TISAK društvo s ograničenom odgovornošću za grafičku proizvodnju, usluge i trgovinu, OIB 68699724742</item>
    </derivirana_varijabla>
  </DomainObject.Predmet.ProtuStrankaListFormatedOIB>
  <DomainObject.Predmet.ProtuStrankaListFormatedWithAdress>
    <izvorni_sadrzaj>
      <item>ABC TISAK društvo s ograničenom odgovornošću za grafičku proizvodnju, usluge i trgovinu, Kralja Zvonimira 104D, 21210 Solin</item>
    </izvorni_sadrzaj>
    <derivirana_varijabla naziv="DomainObject.Predmet.ProtuStrankaListFormatedWithAdress_1">
      <item>ABC TISAK društvo s ograničenom odgovornošću za grafičku proizvodnju, usluge i trgovinu, Kralja Zvonimira 104D, 21210 Solin</item>
    </derivirana_varijabla>
  </DomainObject.Predmet.ProtuStrankaListFormatedWithAdress>
  <DomainObject.Predmet.ProtuStrankaListFormatedWithAdressOIB>
    <izvorni_sadrzaj>
      <item>ABC TISAK društvo s ograničenom odgovornošću za grafičku proizvodnju, usluge i trgovinu, OIB 68699724742, Kralja Zvonimira 104D, 21210 Solin</item>
    </izvorni_sadrzaj>
    <derivirana_varijabla naziv="DomainObject.Predmet.ProtuStrankaListFormatedWithAdressOIB_1">
      <item>ABC TISAK društvo s ograničenom odgovornošću za grafičku proizvodnju, usluge i trgovinu, OIB 68699724742, Kralja Zvonimira 104D, 21210 Solin</item>
    </derivirana_varijabla>
  </DomainObject.Predmet.ProtuStrankaListFormatedWithAdressOIB>
  <DomainObject.Predmet.ProtuStrankaListNazivFormated>
    <izvorni_sadrzaj>
      <item>ABC TISAK društvo s ograničenom odgovornošću za grafičku proizvodnju, usluge i trgovinu</item>
    </izvorni_sadrzaj>
    <derivirana_varijabla naziv="DomainObject.Predmet.ProtuStrankaListNazivFormated_1">
      <item>ABC TISAK društvo s ograničenom odgovornošću za grafičku proizvodnju, usluge i trgovinu</item>
    </derivirana_varijabla>
  </DomainObject.Predmet.ProtuStrankaListNazivFormated>
  <DomainObject.Predmet.ProtuStrankaListNazivFormatedOIB>
    <izvorni_sadrzaj>
      <item>ABC TISAK društvo s ograničenom odgovornošću za grafičku proizvodnju, usluge i trgovinu, OIB 68699724742</item>
    </izvorni_sadrzaj>
    <derivirana_varijabla naziv="DomainObject.Predmet.ProtuStrankaListNazivFormatedOIB_1">
      <item>ABC TISAK društvo s ograničenom odgovornošću za grafičku proizvodnju, usluge i trgovinu, OIB 68699724742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     Mažuranićevo šetalište 24 b</izvorni_sadrzaj>
    <derivirana_varijabla naziv="DomainObject.Predmet.StrankaIDrugi_1">FINANCIJSKA AGENCIJA, RC SPLIT      Mažuranićevo šetalište 24 b</derivirana_varijabla>
  </DomainObject.Predmet.StrankaIDrugi>
  <DomainObject.Predmet.ProtustrankaIDrugi>
    <izvorni_sadrzaj>ABC TISAK društvo s ograničenom odgovornošću za grafičku proizvodnju, usluge i trgovinu</izvorni_sadrzaj>
    <derivirana_varijabla naziv="DomainObject.Predmet.ProtustrankaIDrugi_1">ABC TISAK društvo s ograničenom odgovornošću za grafičku proizvodnju, usluge i trgovinu</derivirana_varijabla>
  </DomainObject.Predmet.ProtustrankaIDrugi>
  <DomainObject.Predmet.StrankaIDrugiAdressOIB>
    <izvorni_sadrzaj>FINANCIJSKA AGENCIJA, RC SPLIT      Mažuranićevo šetalište 24 b, OIB 85821130368, Mažuranićevo šetalište 24 b, 21000 Split</izvorni_sadrzaj>
    <derivirana_varijabla naziv="DomainObject.Predmet.StrankaIDrugiAdressOIB_1">FINANCIJSKA AGENCIJA, RC SPLIT      Mažuranićevo šetalište 24 b, OIB 85821130368, Mažuranićevo šetalište 24 b, 21000 Split</derivirana_varijabla>
  </DomainObject.Predmet.StrankaIDrugiAdressOIB>
  <DomainObject.Predmet.ProtustrankaIDrugiAdressOIB>
    <izvorni_sadrzaj>ABC TISAK društvo s ograničenom odgovornošću za grafičku proizvodnju, usluge i trgovinu, OIB 68699724742, Kralja Zvonimira 104D, 21210 Solin</izvorni_sadrzaj>
    <derivirana_varijabla naziv="DomainObject.Predmet.ProtustrankaIDrugiAdressOIB_1">ABC TISAK društvo s ograničenom odgovornošću za grafičku proizvodnju, usluge i trgovinu, OIB 68699724742, Kralja Zvonimira 104D,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ABC TISAK društvo s ograničenom odgovornošću za grafičku proizvodnju, usluge i trgovinu</item>
      <item>FINANCIJSKA AGENCIJA, RC SPLIT      Mažuranićevo šetalište 24 b</item>
    </izvorni_sadrzaj>
    <derivirana_varijabla naziv="DomainObject.Predmet.SudioniciListNaziv_1">
      <item>ABC TISAK društvo s ograničenom odgovornošću za grafičku proizvodnju, usluge i trgovinu</item>
      <item>FINANCIJSKA AGENCIJA, RC SPLIT      Mažuranićevo šetalište 24 b</item>
    </derivirana_varijabla>
  </DomainObject.Predmet.SudioniciListNaziv>
  <DomainObject.Predmet.SudioniciListAdressOIB>
    <izvorni_sadrzaj>
      <item>ABC TISAK društvo s ograničenom odgovornošću za grafičku proizvodnju, usluge i trgovinu, OIB 68699724742, Kralja Zvonimira 104D,21210 Solin</item>
      <item>FINANCIJSKA AGENCIJA, RC SPLIT      Mažuranićevo šetalište 24 b, OIB 85821130368, Mažuranićevo šetalište 24 b,21000 Split</item>
    </izvorni_sadrzaj>
    <derivirana_varijabla naziv="DomainObject.Predmet.SudioniciListAdressOIB_1">
      <item>ABC TISAK društvo s ograničenom odgovornošću za grafičku proizvodnju, usluge i trgovinu, OIB 68699724742, Kralja Zvonimira 104D,21210 Solin</item>
      <item>FINANCIJSKA AGENCIJA, RC SPLIT      Mažuranićevo šetalište 24 b,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68699724742</item>
      <item>, OIB 85821130368</item>
    </izvorni_sadrzaj>
    <derivirana_varijabla naziv="DomainObject.Predmet.SudioniciListNazivOIB_1">
      <item>, OIB 68699724742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FE4EB-6C61-4AD6-9867-C163FAC179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562</properties:Words>
  <properties:Characters>2957</properties:Characters>
  <properties:Lines>81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2018-05-04T06:38:00Z</dcterms:created>
  <dc:creator>Ante Kačić</dc:creator>
  <cp:lastModifiedBy>Srđan Gavranić</cp:lastModifiedBy>
  <cp:lastPrinted>2018-05-02T07:35:00Z</cp:lastPrinted>
  <dcterms:modified xmlns:xsi="http://www.w3.org/2001/XMLSchema-instance" xsi:type="dcterms:W3CDTF">2018-05-04T06:49:00Z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(predujam u Fond za namirenje troškova stečajnog postupka -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