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a0de" w14:paraId="e09a0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47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6. St-261/2015-3.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U  I M E   R E P U B L I K E   H R V A T S K 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R J E Š E N J 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F6FF0">
        <w:rPr>
          <w:rFonts w:cs="Times New Roman" w:eastAsia="Times New Roman"/>
          <w:lang w:eastAsia="hr-HR"/>
        </w:rPr>
        <w:t>Rajnoviću</w:t>
      </w:r>
      <w:proofErr w:type="spellEnd"/>
      <w:r w:rsidRPr="009F6FF0">
        <w:rPr>
          <w:rFonts w:cs="Times New Roman" w:eastAsia="Times New Roman"/>
          <w:lang w:eastAsia="hr-HR"/>
        </w:rPr>
        <w:t xml:space="preserve">, u skraćenom stečajnom postupku nad dužnikom BUMBAR društvo s ograničenom odgovornošću za proizvodnju i održavanje strojeva, vozila i plovila, Hercegovac, Moslavačka 296, </w:t>
      </w:r>
      <w:r w:rsidRPr="009F6FF0">
        <w:rPr>
          <w:rFonts w:cs="Times New Roman" w:eastAsia="Times New Roman"/>
          <w:szCs w:val="20"/>
          <w:lang w:eastAsia="hr-HR"/>
        </w:rPr>
        <w:t>MBS: 010060770, OIB: 03732610370, 3. veljače 2016.</w:t>
      </w:r>
      <w:r w:rsidRPr="009F6FF0">
        <w:rPr>
          <w:rFonts w:cs="Times New Roman" w:eastAsia="Times New Roman"/>
          <w:lang w:eastAsia="hr-HR"/>
        </w:rPr>
        <w:t xml:space="preserve">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r i j e š i o   j 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I. Otvara se stečajni postupak nad dužnikom BUMBAR društvo s ograničenom odgovornošću za proizvodnju i održavanje strojeva, vozila i plovila, Hercegovac, Moslavačka 296, </w:t>
      </w:r>
      <w:r w:rsidRPr="009F6FF0">
        <w:rPr>
          <w:rFonts w:cs="Times New Roman" w:eastAsia="Times New Roman"/>
          <w:szCs w:val="20"/>
          <w:lang w:eastAsia="hr-HR"/>
        </w:rPr>
        <w:t>MBS: 010060770, OIB: 03732610370.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9F6FF0">
        <w:rPr>
          <w:rFonts w:cs="Times New Roman" w:eastAsia="Times New Roman"/>
          <w:lang w:eastAsia="hr-HR"/>
        </w:rPr>
        <w:t>Zelengorska</w:t>
      </w:r>
      <w:proofErr w:type="spellEnd"/>
      <w:r w:rsidRPr="009F6FF0">
        <w:rPr>
          <w:rFonts w:cs="Times New Roman" w:eastAsia="Times New Roman"/>
          <w:lang w:eastAsia="hr-HR"/>
        </w:rPr>
        <w:t xml:space="preserve"> 1, OIB: 22088644509.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III. Zaključuje se stečajni postupak nad dužnikom BUMBAR društvo s ograničenom odgovornošću za proizvodnju i održavanje strojeva, vozila i plovila, Hercegovac, Moslavačka 296, </w:t>
      </w:r>
      <w:r w:rsidRPr="009F6FF0">
        <w:rPr>
          <w:rFonts w:cs="Times New Roman" w:eastAsia="Times New Roman"/>
          <w:szCs w:val="20"/>
          <w:lang w:eastAsia="hr-HR"/>
        </w:rPr>
        <w:t>MBS: 010060770, OIB: 03732610370.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Calibri"/>
        </w:rPr>
        <w:t xml:space="preserve">IV. </w:t>
      </w:r>
      <w:r w:rsidRPr="009F6FF0">
        <w:rPr>
          <w:rFonts w:cs="Times New Roman" w:eastAsia="Times New Roman"/>
          <w:lang w:eastAsia="hr-HR"/>
        </w:rPr>
        <w:t>Stečajni postupak je otvoren i zaključen s danom 3. veljače 2016. u 10,30 sati, kada je ovo rješenje objavljeno na e-oglasnoj ploči ovoga suda.</w:t>
      </w:r>
    </w:p>
    <w:p w:rsidRDefault="009F6FF0" w:rsidP="009F6FF0" w:rsidR="009F6FF0" w:rsidRPr="009F6FF0">
      <w:pPr>
        <w:spacing w:after="0"/>
        <w:ind w:firstLine="851"/>
        <w:jc w:val="both"/>
        <w:rPr>
          <w:rFonts w:cs="Times New Roman" w:eastAsia="Calibri"/>
        </w:rPr>
      </w:pPr>
    </w:p>
    <w:p w:rsidRDefault="009F6FF0" w:rsidP="009F6FF0" w:rsidR="009F6FF0" w:rsidRPr="009F6FF0">
      <w:pPr>
        <w:spacing w:after="0"/>
        <w:ind w:firstLine="851"/>
        <w:jc w:val="both"/>
        <w:rPr>
          <w:rFonts w:cs="Times New Roman" w:eastAsia="Calibri"/>
        </w:rPr>
      </w:pPr>
      <w:r w:rsidRPr="009F6FF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94797" w:rsidP="009F6FF0" w:rsidR="00B94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lastRenderedPageBreak/>
        <w:t>Obrazloženje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St-261/2015-2.,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spacing w:after="0"/>
        <w:ind w:firstLine="851"/>
        <w:jc w:val="both"/>
        <w:rPr>
          <w:rFonts w:cs="Times New Roman" w:eastAsia="Calibri"/>
        </w:rPr>
      </w:pPr>
      <w:r w:rsidRPr="009F6FF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F6FF0" w:rsidP="009F6FF0" w:rsidR="009F6FF0" w:rsidRPr="009F6FF0">
      <w:pPr>
        <w:spacing w:after="0"/>
        <w:ind w:firstLine="851"/>
        <w:jc w:val="both"/>
        <w:rPr>
          <w:rFonts w:cs="Times New Roman" w:eastAsia="Calibri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U Bjelovaru 3. veljače 2016.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VIŠI SUDSKI SAVJETNIK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F6FF0">
        <w:rPr>
          <w:rFonts w:cs="Times New Roman" w:eastAsia="Times New Roman"/>
          <w:lang w:eastAsia="hr-HR"/>
        </w:rPr>
        <w:tab/>
      </w:r>
      <w:r w:rsidRPr="009F6FF0">
        <w:rPr>
          <w:rFonts w:cs="Times New Roman" w:eastAsia="Times New Roman"/>
          <w:lang w:eastAsia="hr-HR"/>
        </w:rPr>
        <w:tab/>
        <w:t xml:space="preserve">        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F6FF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F6FF0">
        <w:rPr>
          <w:rFonts w:cs="Times New Roman" w:eastAsia="Times New Roman"/>
          <w:lang w:eastAsia="hr-HR"/>
        </w:rPr>
        <w:t>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II. Kal. pravomoćnost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F6FF0">
        <w:rPr>
          <w:rFonts w:cs="Times New Roman" w:eastAsia="Times New Roman"/>
          <w:lang w:eastAsia="hr-HR"/>
        </w:rPr>
        <w:t>Bjelovar 3.2.2016.</w:t>
      </w:r>
    </w:p>
    <w:p w:rsidRDefault="009F6FF0" w:rsidP="009F6FF0" w:rsidR="009F6FF0" w:rsidRPr="009F6F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FF0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797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16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St-261/2015-3</izvorni_sadrzaj>
    <derivirana_varijabla naziv="DomainObject.Oznaka_1">St-261/2015-3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BUMBAR društvo s ograničenom odgovornošću za proizvodnju i održavanje strojeva, vozila i plovila, Hercegovac</izvorni_sadrzaj>
    <derivirana_varijabla naziv="DomainObject.Predmet.ProtustrankaFormated_1">  BUMBAR društvo s ograničenom odgovornošću za proizvodnju i održavanje strojeva, vozila i plovila, Hercegovac</derivirana_varijabla>
  </DomainObject.Predmet.ProtustrankaFormated>
  <DomainObject.Predmet.ProtustrankaFormatedOIB>
    <izvorni_sadrzaj>  BUMBAR društvo s ograničenom odgovornošću za proizvodnju i održavanje strojeva, vozila i plovila, Hercegovac, OIB 03732610370</izvorni_sadrzaj>
    <derivirana_varijabla naziv="DomainObject.Predmet.ProtustrankaFormatedOIB_1">  BUMBAR društvo s ograničenom odgovornošću za proizvodnju i održavanje strojeva, vozila i plovila, Hercegovac, OIB 03732610370</derivirana_varijabla>
  </DomainObject.Predmet.ProtustrankaFormatedOIB>
  <DomainObject.Predmet.ProtustrankaFormatedWithAdress>
    <izvorni_sadrzaj> BUMBAR društvo s ograničenom odgovornošću za proizvodnju i održavanje strojeva, vozila i plovila, Hercegovac, Moslavačka 296, 43280 Hercegovac</izvorni_sadrzaj>
    <derivirana_varijabla naziv="DomainObject.Predmet.ProtustrankaFormatedWithAdress_1"> BUMBAR društvo s ograničenom odgovornošću za proizvodnju i održavanje strojeva, vozila i plovila, Hercegovac, Moslavačka 296, 43280 Hercegovac</derivirana_varijabla>
  </DomainObject.Predmet.ProtustrankaFormatedWithAdress>
  <DomainObject.Predmet.ProtustrankaFormatedWithAdressOIB>
    <izvorni_sadrzaj> BUMBAR društvo s ograničenom odgovornošću za proizvodnju i održavanje strojeva, vozila i plovila, Hercegovac, OIB 03732610370, Moslavačka 296, 43280 Hercegovac</izvorni_sadrzaj>
    <derivirana_varijabla naziv="DomainObject.Predmet.ProtustrankaFormatedWithAdressOIB_1"> BUMBAR društvo s ograničenom odgovornošću za proizvodnju i održavanje strojeva, vozila i plovila, Hercegovac, OIB 03732610370, Moslavačka 296, 43280 Hercegovac</derivirana_varijabla>
  </DomainObject.Predmet.ProtustrankaFormatedWithAdressOIB>
  <DomainObject.Predmet.ProtustrankaWithAdress>
    <izvorni_sadrzaj>BUMBAR društvo s ograničenom odgovornošću za proizvodnju i održavanje strojeva, vozila i plovila, Hercegovac Moslavačka 296, 43280 Hercegovac</izvorni_sadrzaj>
    <derivirana_varijabla naziv="DomainObject.Predmet.ProtustrankaWithAdress_1">BUMBAR društvo s ograničenom odgovornošću za proizvodnju i održavanje strojeva, vozila i plovila, Hercegovac Moslavačka 296, 43280 Hercegovac</derivirana_varijabla>
  </DomainObject.Predmet.ProtustrankaWithAdress>
  <DomainObject.Predmet.ProtustrankaWithAdressOIB>
    <izvorni_sadrzaj>BUMBAR društvo s ograničenom odgovornošću za proizvodnju i održavanje strojeva, vozila i plovila, Hercegovac, OIB 03732610370, Moslavačka 296, 43280 Hercegovac</izvorni_sadrzaj>
    <derivirana_varijabla naziv="DomainObject.Predmet.ProtustrankaWithAdressOIB_1">BUMBAR društvo s ograničenom odgovornošću za proizvodnju i održavanje strojeva, vozila i plovila, Hercegovac, OIB 03732610370, Moslavačka 296, 43280 Hercegovac</derivirana_varijabla>
  </DomainObject.Predmet.ProtustrankaWithAdressOIB>
  <DomainObject.Predmet.ProtustrankaNazivFormated>
    <izvorni_sadrzaj>BUMBAR društvo s ograničenom odgovornošću za proizvodnju i održavanje strojeva, vozila i plovila, Hercegovac</izvorni_sadrzaj>
    <derivirana_varijabla naziv="DomainObject.Predmet.ProtustrankaNazivFormated_1">BUMBAR društvo s ograničenom odgovornošću za proizvodnju i održavanje strojeva, vozila i plovila, Hercegovac</derivirana_varijabla>
  </DomainObject.Predmet.ProtustrankaNazivFormated>
  <DomainObject.Predmet.ProtustrankaNazivFormatedOIB>
    <izvorni_sadrzaj>BUMBAR društvo s ograničenom odgovornošću za proizvodnju i održavanje strojeva, vozila i plovila, Hercegovac, OIB 03732610370</izvorni_sadrzaj>
    <derivirana_varijabla naziv="DomainObject.Predmet.ProtustrankaNazivFormatedOIB_1">BUMBAR društvo s ograničenom odgovornošću za proizvodnju i održavanje strojeva, vozila i plovila, Hercegovac, OIB 03732610370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BUMBAR društvo s ograničenom odgovornošću za proizvodnju i održavanje strojeva, vozila i plovila, Hercegovac</item>
    </izvorni_sadrzaj>
    <derivirana_varijabla naziv="DomainObject.Predmet.ProtuStrankaListFormated_1">
      <item>BUMBAR društvo s ograničenom odgovornošću za proizvodnju i održavanje strojeva, vozila i plovila, Hercegovac</item>
    </derivirana_varijabla>
  </DomainObject.Predmet.ProtuStrankaListFormated>
  <DomainObject.Predmet.ProtuStrankaListFormatedOIB>
    <izvorni_sadrzaj>
      <item>BUMBAR društvo s ograničenom odgovornošću za proizvodnju i održavanje strojeva, vozila i plovila, Hercegovac, OIB 03732610370</item>
    </izvorni_sadrzaj>
    <derivirana_varijabla naziv="DomainObject.Predmet.ProtuStrankaListFormatedOIB_1">
      <item>BUMBAR društvo s ograničenom odgovornošću za proizvodnju i održavanje strojeva, vozila i plovila, Hercegovac, OIB 03732610370</item>
    </derivirana_varijabla>
  </DomainObject.Predmet.ProtuStrankaListFormatedOIB>
  <DomainObject.Predmet.ProtuStrankaListFormatedWithAdress>
    <izvorni_sadrzaj>
      <item>BUMBAR društvo s ograničenom odgovornošću za proizvodnju i održavanje strojeva, vozila i plovila, Hercegovac, Moslavačka 296, 43280 Hercegovac</item>
    </izvorni_sadrzaj>
    <derivirana_varijabla naziv="DomainObject.Predmet.ProtuStrankaListFormatedWithAdress_1">
      <item>BUMBAR društvo s ograničenom odgovornošću za proizvodnju i održavanje strojeva, vozila i plovila, Hercegovac, Moslavačka 296, 43280 Hercegovac</item>
    </derivirana_varijabla>
  </DomainObject.Predmet.ProtuStrankaListFormatedWithAdress>
  <DomainObject.Predmet.ProtuStrankaListFormatedWithAdressOIB>
    <izvorni_sadrzaj>
      <item>BUMBAR društvo s ograničenom odgovornošću za proizvodnju i održavanje strojeva, vozila i plovila, Hercegovac, OIB 03732610370, Moslavačka 296, 43280 Hercegovac</item>
    </izvorni_sadrzaj>
    <derivirana_varijabla naziv="DomainObject.Predmet.ProtuStrankaListFormatedWithAdressOIB_1">
      <item>BUMBAR društvo s ograničenom odgovornošću za proizvodnju i održavanje strojeva, vozila i plovila, Hercegovac, OIB 03732610370, Moslavačka 296, 43280 Hercegovac</item>
    </derivirana_varijabla>
  </DomainObject.Predmet.ProtuStrankaListFormatedWithAdressOIB>
  <DomainObject.Predmet.ProtuStrankaListNazivFormated>
    <izvorni_sadrzaj>
      <item>BUMBAR društvo s ograničenom odgovornošću za proizvodnju i održavanje strojeva, vozila i plovila, Hercegovac</item>
    </izvorni_sadrzaj>
    <derivirana_varijabla naziv="DomainObject.Predmet.ProtuStrankaListNazivFormated_1">
      <item>BUMBAR društvo s ograničenom odgovornošću za proizvodnju i održavanje strojeva, vozila i plovila, Hercegovac</item>
    </derivirana_varijabla>
  </DomainObject.Predmet.ProtuStrankaListNazivFormated>
  <DomainObject.Predmet.ProtuStrankaListNazivFormatedOIB>
    <izvorni_sadrzaj>
      <item>BUMBAR društvo s ograničenom odgovornošću za proizvodnju i održavanje strojeva, vozila i plovila, Hercegovac, OIB 03732610370</item>
    </izvorni_sadrzaj>
    <derivirana_varijabla naziv="DomainObject.Predmet.ProtuStrankaListNazivFormatedOIB_1">
      <item>BUMBAR društvo s ograničenom odgovornošću za proizvodnju i održavanje strojeva, vozila i plovila, Hercegovac, OIB 03732610370</item>
    </derivirana_varijabla>
  </DomainObject.Predmet.ProtuStrankaListNazivFormatedOIB>
  <DomainObject.Predmet.OstaliListFormated>
    <izvorni_sadrzaj>
      <item>OLGICA ŠINKO</item>
    </izvorni_sadrzaj>
    <derivirana_varijabla naziv="DomainObject.Predmet.OstaliListFormated_1">
      <item>OLGICA ŠINKO</item>
    </derivirana_varijabla>
  </DomainObject.Predmet.OstaliListFormated>
  <DomainObject.Predmet.OstaliListFormatedOIB>
    <izvorni_sadrzaj>
      <item>OLGICA ŠINKO, OIB 43463645859</item>
    </izvorni_sadrzaj>
    <derivirana_varijabla naziv="DomainObject.Predmet.OstaliListFormatedOIB_1">
      <item>OLGICA ŠINKO, OIB 43463645859</item>
    </derivirana_varijabla>
  </DomainObject.Predmet.OstaliListFormatedOIB>
  <DomainObject.Predmet.OstaliListFormatedWithAdress>
    <izvorni_sadrzaj>
      <item>OLGICA ŠINKO, Moslavačka 296, 43280 Hercegovac</item>
    </izvorni_sadrzaj>
    <derivirana_varijabla naziv="DomainObject.Predmet.OstaliListFormatedWithAdress_1">
      <item>OLGICA ŠINKO, Moslavačka 296, 43280 Hercegovac</item>
    </derivirana_varijabla>
  </DomainObject.Predmet.OstaliListFormatedWithAdress>
  <DomainObject.Predmet.OstaliListFormatedWithAdressOIB>
    <izvorni_sadrzaj>
      <item>OLGICA ŠINKO, OIB 43463645859, Moslavačka 296, 43280 Hercegovac</item>
    </izvorni_sadrzaj>
    <derivirana_varijabla naziv="DomainObject.Predmet.OstaliListFormatedWithAdressOIB_1">
      <item>OLGICA ŠINKO, OIB 43463645859, Moslavačka 296, 43280 Hercegovac</item>
    </derivirana_varijabla>
  </DomainObject.Predmet.OstaliListFormatedWithAdressOIB>
  <DomainObject.Predmet.OstaliListNazivFormated>
    <izvorni_sadrzaj>
      <item>OLGICA ŠINKO</item>
    </izvorni_sadrzaj>
    <derivirana_varijabla naziv="DomainObject.Predmet.OstaliListNazivFormated_1">
      <item>OLGICA ŠINKO</item>
    </derivirana_varijabla>
  </DomainObject.Predmet.OstaliListNazivFormated>
  <DomainObject.Predmet.OstaliListNazivFormatedOIB>
    <izvorni_sadrzaj>
      <item>OLGICA ŠINKO, OIB 43463645859</item>
    </izvorni_sadrzaj>
    <derivirana_varijabla naziv="DomainObject.Predmet.OstaliListNazivFormatedOIB_1">
      <item>OLGICA ŠINKO, OIB 43463645859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St-261/2015-3</izvorni_sadrzaj>
    <derivirana_varijabla naziv="DomainObject.PoslovniBrojDokumenta_1">St-261/2015-3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BUMBAR društvo s ograničenom odgovornošću za proizvodnju i održavanje strojeva, vozila i plovila, Hercegovac</izvorni_sadrzaj>
    <derivirana_varijabla naziv="DomainObject.Predmet.ProtustrankaIDrugi_1">BUMBAR društvo s ograničenom odgovornošću za proizvodnju i održavanje strojeva, vozila i plovila, Hercegovac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BUMBAR društvo s ograničenom odgovornošću za proizvodnju i održavanje strojeva, vozila i plovila, Hercegovac, OIB 03732610370, Moslavačka 296, 43280 Hercegovac</izvorni_sadrzaj>
    <derivirana_varijabla naziv="DomainObject.Predmet.ProtustrankaIDrugiAdressOIB_1">BUMBAR društvo s ograničenom odgovornošću za proizvodnju i održavanje strojeva, vozila i plovila, Hercegovac, OIB 03732610370, Moslavačka 296,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BUMBAR društvo s ograničenom odgovornošću za proizvodnju i održavanje strojeva, vozila i plovila, Hercegovac</item>
      <item>OLGICA ŠINKO</item>
    </izvorni_sadrzaj>
    <derivirana_varijabla naziv="DomainObject.Predmet.SudioniciListNaziv_1">
      <item>FINA, RC ZAGREB, Podružnica Bjelovar</item>
      <item>BUMBAR društvo s ograničenom odgovornošću za proizvodnju i održavanje strojeva, vozila i plovila, Hercegovac</item>
      <item>OLGICA ŠINKO</item>
    </derivirana_varijabla>
  </DomainObject.Predmet.SudioniciListNaziv>
  <DomainObject.Predmet.SudioniciListAdressOIB>
    <izvorni_sadrzaj>
      <item>FINA, RC ZAGREB, Podružnica Bjelovar, OIB 85821130368, F. Supila 4,43000 Bjelovar</item>
      <item>BUMBAR društvo s ograničenom odgovornošću za proizvodnju i održavanje strojeva, vozila i plovila, Hercegovac, OIB 03732610370, Moslavačka 296,43280 Hercegovac</item>
      <item>OLGICA ŠINKO, OIB 43463645859, Moslavačka 296,43280 Hercegovac</item>
    </izvorni_sadrzaj>
    <derivirana_varijabla naziv="DomainObject.Predmet.SudioniciListAdressOIB_1">
      <item>FINA, RC ZAGREB, Podružnica Bjelovar, OIB 85821130368, F. Supila 4,43000 Bjelovar</item>
      <item>BUMBAR društvo s ograničenom odgovornošću za proizvodnju i održavanje strojeva, vozila i plovila, Hercegovac, OIB 03732610370, Moslavačka 296,43280 Hercegovac</item>
      <item>OLGICA ŠINKO, OIB 43463645859, Moslavačka 296,43280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F6C76-2C11-479B-ABB5-68E6444B3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3847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2016-02-03T09:19:00Z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