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8ffa" w14:paraId="0ae8ffa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E74791">
        <w:t>333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E74791" w:rsidR="00893ECA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FA0CFE">
        <w:t>FERRO-GRAZIANI</w:t>
      </w:r>
      <w:r w:rsidR="00E74791">
        <w:t xml:space="preserve"> d.o.o. Zadar, Put Vukića 26, Zadar, OIB: 43515927062,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FA0CFE">
        <w:t>FERRO-GRAZIANI</w:t>
      </w:r>
      <w:r w:rsidR="00E74791">
        <w:t xml:space="preserve"> d.o.o. Zadar, Put Vukića 26, Zadar, OIB: 43515927062,</w:t>
      </w:r>
      <w:r w:rsidR="008019F8">
        <w:t xml:space="preserve"> </w:t>
      </w:r>
      <w:r>
        <w:t xml:space="preserve">na temelju neizvršenih osnova za plaćanje iznosi </w:t>
      </w:r>
      <w:r w:rsidR="00E74791">
        <w:t>29.111,57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E74791">
        <w:t>ju</w:t>
      </w:r>
      <w:r w:rsidRPr="00FC1537">
        <w:t xml:space="preserve"> se </w:t>
      </w:r>
      <w:r>
        <w:t>osob</w:t>
      </w:r>
      <w:r w:rsidR="00E74791">
        <w:t>e</w:t>
      </w:r>
      <w:r>
        <w:t xml:space="preserve"> ovlašten</w:t>
      </w:r>
      <w:r w:rsidR="00E74791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E74791">
        <w:t>Franco Ferro, Italija, 00143 Rim, Viale Oscar Sinigaglia 13 i Daniela Graziani, Italija, 00143 Rim, Viale Oscar Sinigaglia 13</w:t>
      </w:r>
      <w:r w:rsidR="00893ECA">
        <w:t>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E74791">
        <w:t>333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E74791" w:rsidP="00E74791" w:rsidR="00E74791">
      <w:pPr>
        <w:jc w:val="right"/>
      </w:pPr>
      <w:r>
        <w:t>Sutkinja</w:t>
      </w:r>
    </w:p>
    <w:p w:rsidRDefault="00E74791" w:rsidP="00E74791" w:rsidR="00E74791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A0CFE">
      <w:rPr>
        <w:noProof/>
      </w:rPr>
      <w:t>2</w:t>
    </w:r>
    <w:r>
      <w:fldChar w:fldCharType="end"/>
    </w:r>
  </w:p>
  <w:p w:rsidRDefault="00FA0CFE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A0CF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E74791">
      <w:t>333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2B17A7"/>
    <w:rsid w:val="00446530"/>
    <w:rsid w:val="004631E3"/>
    <w:rsid w:val="00595A6E"/>
    <w:rsid w:val="006E23B2"/>
    <w:rsid w:val="006F6E1E"/>
    <w:rsid w:val="00705B14"/>
    <w:rsid w:val="007465D2"/>
    <w:rsid w:val="00755B97"/>
    <w:rsid w:val="008019F8"/>
    <w:rsid w:val="00876A8D"/>
    <w:rsid w:val="00893ECA"/>
    <w:rsid w:val="0091410E"/>
    <w:rsid w:val="0093350E"/>
    <w:rsid w:val="00934D02"/>
    <w:rsid w:val="009B7A6B"/>
    <w:rsid w:val="009C7AE7"/>
    <w:rsid w:val="00A30CC8"/>
    <w:rsid w:val="00A545F6"/>
    <w:rsid w:val="00A54C72"/>
    <w:rsid w:val="00B3549A"/>
    <w:rsid w:val="00CC210B"/>
    <w:rsid w:val="00D94EAF"/>
    <w:rsid w:val="00E74791"/>
    <w:rsid w:val="00EF524A"/>
    <w:rsid w:val="00F2052F"/>
    <w:rsid w:val="00FA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5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5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St-333/2015-4</izvorni_sadrzaj>
    <derivirana_varijabla naziv="DomainObject.Oznaka_1">St-333/2015-4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St-333/2015</izvorni_sadrzaj>
    <derivirana_varijabla naziv="DomainObject.Predmet.OznakaBroj_1">St-333/2015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FERRO-GRAZIANI d.o.o. putnička agencija, turizam i usluge</izvorni_sadrzaj>
    <derivirana_varijabla naziv="DomainObject.Predmet.ProtustrankaFormated_1">  FERRO-GRAZIANI d.o.o. putnička agencija, turizam i usluge</derivirana_varijabla>
  </DomainObject.Predmet.ProtustrankaFormated>
  <DomainObject.Predmet.ProtustrankaFormatedOIB>
    <izvorni_sadrzaj>  FERRO-GRAZIANI d.o.o. putnička agencija, turizam i usluge, OIB 43515927062</izvorni_sadrzaj>
    <derivirana_varijabla naziv="DomainObject.Predmet.ProtustrankaFormatedOIB_1">  FERRO-GRAZIANI d.o.o. putnička agencija, turizam i usluge, OIB 43515927062</derivirana_varijabla>
  </DomainObject.Predmet.ProtustrankaFormatedOIB>
  <DomainObject.Predmet.ProtustrankaFormatedWithAdress>
    <izvorni_sadrzaj> FERRO-GRAZIANI d.o.o. putnička agencija, turizam i usluge, Put Vukića 26, 23000 Zadar</izvorni_sadrzaj>
    <derivirana_varijabla naziv="DomainObject.Predmet.ProtustrankaFormatedWithAdress_1"> FERRO-GRAZIANI d.o.o. putnička agencija, turizam i usluge, Put Vukića 26, 23000 Zadar</derivirana_varijabla>
  </DomainObject.Predmet.ProtustrankaFormatedWithAdress>
  <DomainObject.Predmet.ProtustrankaFormatedWithAdressOIB>
    <izvorni_sadrzaj> FERRO-GRAZIANI d.o.o. putnička agencija, turizam i usluge, OIB 43515927062, Put Vukića 26, 23000 Zadar</izvorni_sadrzaj>
    <derivirana_varijabla naziv="DomainObject.Predmet.ProtustrankaFormatedWithAdressOIB_1"> FERRO-GRAZIANI d.o.o. putnička agencija, turizam i usluge, OIB 43515927062, Put Vukića 26, 23000 Zadar</derivirana_varijabla>
  </DomainObject.Predmet.ProtustrankaFormatedWithAdressOIB>
  <DomainObject.Predmet.ProtustrankaWithAdress>
    <izvorni_sadrzaj>FERRO-GRAZIANI d.o.o. putnička agencija, turizam i usluge Put Vukića 26, 23000 Zadar</izvorni_sadrzaj>
    <derivirana_varijabla naziv="DomainObject.Predmet.ProtustrankaWithAdress_1">FERRO-GRAZIANI d.o.o. putnička agencija, turizam i usluge Put Vukića 26, 23000 Zadar</derivirana_varijabla>
  </DomainObject.Predmet.ProtustrankaWithAdress>
  <DomainObject.Predmet.ProtustrankaWithAdressOIB>
    <izvorni_sadrzaj>FERRO-GRAZIANI d.o.o. putnička agencija, turizam i usluge, OIB 43515927062, Put Vukića 26, 23000 Zadar</izvorni_sadrzaj>
    <derivirana_varijabla naziv="DomainObject.Predmet.ProtustrankaWithAdressOIB_1">FERRO-GRAZIANI d.o.o. putnička agencija, turizam i usluge, OIB 43515927062, Put Vukića 26, 23000 Zadar</derivirana_varijabla>
  </DomainObject.Predmet.ProtustrankaWithAdressOIB>
  <DomainObject.Predmet.ProtustrankaNazivFormated>
    <izvorni_sadrzaj>FERRO-GRAZIANI d.o.o. putnička agencija, turizam i usluge</izvorni_sadrzaj>
    <derivirana_varijabla naziv="DomainObject.Predmet.ProtustrankaNazivFormated_1">FERRO-GRAZIANI d.o.o. putnička agencija, turizam i usluge</derivirana_varijabla>
  </DomainObject.Predmet.ProtustrankaNazivFormated>
  <DomainObject.Predmet.ProtustrankaNazivFormatedOIB>
    <izvorni_sadrzaj>FERRO-GRAZIANI d.o.o. putnička agencija, turizam i usluge, OIB 43515927062</izvorni_sadrzaj>
    <derivirana_varijabla naziv="DomainObject.Predmet.ProtustrankaNazivFormatedOIB_1">FERRO-GRAZIANI d.o.o. putnička agencija, turizam i usluge, OIB 43515927062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29111.57</izvorni_sadrzaj>
    <derivirana_varijabla naziv="DomainObject.Predmet.TrenutnaVrijednost_1">29111.57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FERRO-GRAZIANI d.o.o. putnička agencija, turizam i usluge</item>
    </izvorni_sadrzaj>
    <derivirana_varijabla naziv="DomainObject.Predmet.ProtuStrankaListFormated_1">
      <item>FERRO-GRAZIANI d.o.o. putnička agencija, turizam i usluge</item>
    </derivirana_varijabla>
  </DomainObject.Predmet.ProtuStrankaListFormated>
  <DomainObject.Predmet.ProtuStrankaListFormatedOIB>
    <izvorni_sadrzaj>
      <item>FERRO-GRAZIANI d.o.o. putnička agencija, turizam i usluge, OIB 43515927062</item>
    </izvorni_sadrzaj>
    <derivirana_varijabla naziv="DomainObject.Predmet.ProtuStrankaListFormatedOIB_1">
      <item>FERRO-GRAZIANI d.o.o. putnička agencija, turizam i usluge, OIB 43515927062</item>
    </derivirana_varijabla>
  </DomainObject.Predmet.ProtuStrankaListFormatedOIB>
  <DomainObject.Predmet.ProtuStrankaListFormatedWithAdress>
    <izvorni_sadrzaj>
      <item>FERRO-GRAZIANI d.o.o. putnička agencija, turizam i usluge, Put Vukića 26, 23000 Zadar</item>
    </izvorni_sadrzaj>
    <derivirana_varijabla naziv="DomainObject.Predmet.ProtuStrankaListFormatedWithAdress_1">
      <item>FERRO-GRAZIANI d.o.o. putnička agencija, turizam i usluge, Put Vukića 26, 23000 Zadar</item>
    </derivirana_varijabla>
  </DomainObject.Predmet.ProtuStrankaListFormatedWithAdress>
  <DomainObject.Predmet.ProtuStrankaListFormatedWithAdressOIB>
    <izvorni_sadrzaj>
      <item>FERRO-GRAZIANI d.o.o. putnička agencija, turizam i usluge, OIB 43515927062, Put Vukića 26, 23000 Zadar</item>
    </izvorni_sadrzaj>
    <derivirana_varijabla naziv="DomainObject.Predmet.ProtuStrankaListFormatedWithAdressOIB_1">
      <item>FERRO-GRAZIANI d.o.o. putnička agencija, turizam i usluge, OIB 43515927062, Put Vukića 26, 23000 Zadar</item>
    </derivirana_varijabla>
  </DomainObject.Predmet.ProtuStrankaListFormatedWithAdressOIB>
  <DomainObject.Predmet.ProtuStrankaListNazivFormated>
    <izvorni_sadrzaj>
      <item>FERRO-GRAZIANI d.o.o. putnička agencija, turizam i usluge</item>
    </izvorni_sadrzaj>
    <derivirana_varijabla naziv="DomainObject.Predmet.ProtuStrankaListNazivFormated_1">
      <item>FERRO-GRAZIANI d.o.o. putnička agencija, turizam i usluge</item>
    </derivirana_varijabla>
  </DomainObject.Predmet.ProtuStrankaListNazivFormated>
  <DomainObject.Predmet.ProtuStrankaListNazivFormatedOIB>
    <izvorni_sadrzaj>
      <item>FERRO-GRAZIANI d.o.o. putnička agencija, turizam i usluge, OIB 43515927062</item>
    </izvorni_sadrzaj>
    <derivirana_varijabla naziv="DomainObject.Predmet.ProtuStrankaListNazivFormatedOIB_1">
      <item>FERRO-GRAZIANI d.o.o. putnička agencija, turizam i usluge, OIB 43515927062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St-333/2015-4</izvorni_sadrzaj>
    <derivirana_varijabla naziv="DomainObject.PoslovniBrojDokumenta_1">St-333/2015-4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FERRO-GRAZIANI d.o.o. putnička agencija, turizam i usluge</izvorni_sadrzaj>
    <derivirana_varijabla naziv="DomainObject.Predmet.ProtustrankaIDrugi_1">FERRO-GRAZIANI d.o.o. putnička agencija,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FERRO-GRAZIANI d.o.o. putnička agencija, turizam i usluge, OIB 43515927062, Put Vukića 26, 23000 Zadar</izvorni_sadrzaj>
    <derivirana_varijabla naziv="DomainObject.Predmet.ProtustrankaIDrugiAdressOIB_1">FERRO-GRAZIANI d.o.o. putnička agencija, turizam i usluge, OIB 43515927062, Put Vukića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FERRO-GRAZIANI d.o.o. putnička agencija, turizam i usluge</item>
    </izvorni_sadrzaj>
    <derivirana_varijabla naziv="DomainObject.Predmet.SudioniciListNaziv_1">
      <item>FINA</item>
      <item>FERRO-GRAZIANI d.o.o. putnička agencija, turizam i usluge</item>
    </derivirana_varijabla>
  </DomainObject.Predmet.SudioniciListNaziv>
  <DomainObject.Predmet.SudioniciListAdressOIB>
    <izvorni_sadrzaj>
      <item>FINA, OIB 85821130368</item>
      <item>FERRO-GRAZIANI d.o.o. putnička agencija, turizam i usluge, OIB 43515927062, Put Vukića 26,23000 Zadar</item>
    </izvorni_sadrzaj>
    <derivirana_varijabla naziv="DomainObject.Predmet.SudioniciListAdressOIB_1">
      <item>FINA, OIB 85821130368</item>
      <item>FERRO-GRAZIANI d.o.o. putnička agencija, turizam i usluge, OIB 43515927062, Put Vukića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43515927062</item>
    </izvorni_sadrzaj>
    <derivirana_varijabla naziv="DomainObject.Predmet.SudioniciListNazivOIB_1">
      <item>, OIB 85821130368</item>
      <item>, OIB 43515927062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2117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2016-01-19T09:38:00Z</dcterms:created>
  <dc:creator>Tina Grgas</dc:creator>
  <cp:lastModifiedBy>Nena Mužanović</cp:lastModifiedBy>
  <cp:lastPrinted>2016-01-19T09:38:00Z</cp:lastPrinted>
  <dcterms:modified xmlns:xsi="http://www.w3.org/2001/XMLSchema-instance" xsi:type="dcterms:W3CDTF">2016-01-19T10:47:00Z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