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94db" w14:paraId="81f94db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3076CC" w:rsidRPr="003076CC">
        <w:rPr>
          <w:b/>
          <w:sz w:val="24"/>
        </w:rPr>
        <w:t>SLIM KNJIGOVODSTVO d.o.o.</w:t>
      </w:r>
      <w:r w:rsidR="00842007">
        <w:rPr>
          <w:b/>
          <w:sz w:val="24"/>
        </w:rPr>
        <w:t xml:space="preserve">, </w:t>
      </w:r>
      <w:r w:rsidR="003076CC" w:rsidRPr="003076CC">
        <w:rPr>
          <w:b/>
          <w:sz w:val="24"/>
        </w:rPr>
        <w:t>Antunovac</w:t>
      </w:r>
      <w:r w:rsidRPr="009C396C">
        <w:rPr>
          <w:b/>
          <w:sz w:val="24"/>
        </w:rPr>
        <w:t xml:space="preserve">, </w:t>
      </w:r>
      <w:r w:rsidR="003076CC" w:rsidRPr="003076CC">
        <w:rPr>
          <w:b/>
          <w:sz w:val="24"/>
        </w:rPr>
        <w:t>Ante Starčevića 70/a</w:t>
      </w:r>
      <w:r w:rsidRPr="009C396C">
        <w:rPr>
          <w:b/>
          <w:sz w:val="24"/>
        </w:rPr>
        <w:t xml:space="preserve">, OIB: </w:t>
      </w:r>
      <w:r w:rsidR="003076CC" w:rsidRPr="003076CC">
        <w:rPr>
          <w:b/>
          <w:sz w:val="24"/>
        </w:rPr>
        <w:t>60042974099</w:t>
      </w:r>
      <w:r w:rsidRPr="009C396C">
        <w:rPr>
          <w:b/>
          <w:sz w:val="24"/>
        </w:rPr>
        <w:t xml:space="preserve">, MBS: </w:t>
      </w:r>
      <w:r w:rsidR="003076CC" w:rsidRPr="003076CC">
        <w:rPr>
          <w:b/>
          <w:sz w:val="24"/>
        </w:rPr>
        <w:t>030104114</w:t>
      </w:r>
      <w:r w:rsidRPr="009C396C">
        <w:rPr>
          <w:sz w:val="24"/>
        </w:rPr>
        <w:t xml:space="preserve">, dana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3076CC" w:rsidRPr="003076CC">
        <w:t>Silvija Varga, OIB: 61254904163</w:t>
      </w:r>
      <w:r w:rsidR="00926738" w:rsidRPr="009C396C">
        <w:t xml:space="preserve">, </w:t>
      </w:r>
      <w:r w:rsidR="003076CC" w:rsidRPr="003076CC">
        <w:t>Antunovac, Ante Starčevića 70/a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3076CC">
        <w:rPr>
          <w:b/>
        </w:rPr>
        <w:t>SLIM KNJIGOVODSTVO d.o.o., Antunovac, Ante Starčevića 70/a, OIB: 60042974099, MBS: 030104114</w:t>
      </w:r>
      <w:r w:rsidR="00DB166D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3076CC">
        <w:t>Silvija Varga, Antunovac, Ante Starčevića 70/a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3076CC">
        <w:t>Silvija Varga, Antunovac, Ante Starčevića 70/a</w:t>
      </w:r>
      <w:r w:rsidRPr="009C396C">
        <w:t>,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3076CC">
        <w:t>Silvija Varga, Antunovac, Ante Starčevića 70/a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A741DB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781E24">
        <w:t>Silvija Varga, Antunovac, Ante Starčevića 70/a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082CCB">
        <w:t>2</w:t>
      </w:r>
      <w:r w:rsidR="00D84C2B">
        <w:t>6</w:t>
      </w:r>
      <w:r w:rsidR="00082CCB">
        <w:t>.9</w:t>
      </w:r>
      <w:r w:rsidR="00F2248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268" w:rsidR="00911268">
      <w:r>
        <w:separator/>
      </w:r>
    </w:p>
  </w:endnote>
  <w:endnote w:id="0" w:type="continuationSeparator">
    <w:p w:rsidRDefault="00911268" w:rsidR="00911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C29" w:rsidR="004E5C2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C29" w:rsidR="004E5C2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5C29" w:rsidR="004E5C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268" w:rsidR="00911268">
      <w:r>
        <w:separator/>
      </w:r>
    </w:p>
  </w:footnote>
  <w:footnote w:id="0" w:type="continuationSeparator">
    <w:p w:rsidRDefault="00911268" w:rsidR="009112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0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7520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A3371">
      <w:t>6 St-</w:t>
    </w:r>
    <w:r w:rsidR="0028137C">
      <w:t>80</w:t>
    </w:r>
    <w:r w:rsidR="004E5C29">
      <w:t>2</w:t>
    </w:r>
    <w:r w:rsidR="00AA3371">
      <w:t>/16-3</w:t>
    </w:r>
  </w:p>
  <w:p w:rsidRDefault="00BF3E59" w:rsidP="00752067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28137C">
      <w:t>80</w:t>
    </w:r>
    <w:r w:rsidR="004E5C29">
      <w:t>2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C29"/>
    <w:rsid w:val="004F0B03"/>
    <w:rsid w:val="004F2AA7"/>
    <w:rsid w:val="004F3C29"/>
    <w:rsid w:val="004F422A"/>
    <w:rsid w:val="004F5315"/>
    <w:rsid w:val="004F5AF1"/>
    <w:rsid w:val="005013B9"/>
    <w:rsid w:val="00503051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268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0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030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030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0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0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0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030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030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0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0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SLIM KNJIGOVODSTVO d.o.o. za usluge i trgovinu</izvorni_sadrzaj>
    <derivirana_varijabla naziv="DomainObject.Predmet.ProtustrankaFormated_1">  SLIM KNJIGOVODSTVO d.o.o. za usluge i trgovinu</derivirana_varijabla>
  </DomainObject.Predmet.ProtustrankaFormated>
  <DomainObject.Predmet.ProtustrankaFormatedOIB>
    <izvorni_sadrzaj>  SLIM KNJIGOVODSTVO d.o.o. za usluge i trgovinu, OIB 60042974099</izvorni_sadrzaj>
    <derivirana_varijabla naziv="DomainObject.Predmet.ProtustrankaFormatedOIB_1">  SLIM KNJIGOVODSTVO d.o.o. za usluge i trgovinu, OIB 60042974099</derivirana_varijabla>
  </DomainObject.Predmet.ProtustrankaFormatedOIB>
  <DomainObject.Predmet.ProtustrankaFormatedWithAdress>
    <izvorni_sadrzaj> SLIM KNJIGOVODSTVO d.o.o. za usluge i trgovinu, Ante Starčevića 70a, 31216 Antunovac</izvorni_sadrzaj>
    <derivirana_varijabla naziv="DomainObject.Predmet.ProtustrankaFormatedWithAdress_1"> SLIM KNJIGOVODSTVO d.o.o. za usluge i trgovinu, Ante Starčevića 70a, 31216 Antunovac</derivirana_varijabla>
  </DomainObject.Predmet.ProtustrankaFormatedWithAdress>
  <DomainObject.Predmet.ProtustrankaFormatedWithAdressOIB>
    <izvorni_sadrzaj> SLIM KNJIGOVODSTVO d.o.o. za usluge i trgovinu, OIB 60042974099, Ante Starčevića 70a, 31216 Antunovac</izvorni_sadrzaj>
    <derivirana_varijabla naziv="DomainObject.Predmet.ProtustrankaFormatedWithAdressOIB_1"> SLIM KNJIGOVODSTVO d.o.o. za usluge i trgovinu, OIB 60042974099, Ante Starčevića 70a, 31216 Antunovac</derivirana_varijabla>
  </DomainObject.Predmet.ProtustrankaFormatedWithAdressOIB>
  <DomainObject.Predmet.ProtustrankaWithAdress>
    <izvorni_sadrzaj>SLIM KNJIGOVODSTVO d.o.o. za usluge i trgovinu Ante Starčevića 70a, 31216 Antunovac</izvorni_sadrzaj>
    <derivirana_varijabla naziv="DomainObject.Predmet.ProtustrankaWithAdress_1">SLIM KNJIGOVODSTVO d.o.o. za usluge i trgovinu Ante Starčevića 70a, 31216 Antunovac</derivirana_varijabla>
  </DomainObject.Predmet.ProtustrankaWithAdress>
  <DomainObject.Predmet.ProtustrankaWithAdressOIB>
    <izvorni_sadrzaj>SLIM KNJIGOVODSTVO d.o.o. za usluge i trgovinu, OIB 60042974099, Ante Starčevića 70a, 31216 Antunovac</izvorni_sadrzaj>
    <derivirana_varijabla naziv="DomainObject.Predmet.ProtustrankaWithAdressOIB_1">SLIM KNJIGOVODSTVO d.o.o. za usluge i trgovinu, OIB 60042974099, Ante Starčevića 70a, 31216 Antunovac</derivirana_varijabla>
  </DomainObject.Predmet.ProtustrankaWithAdressOIB>
  <DomainObject.Predmet.ProtustrankaNazivFormated>
    <izvorni_sadrzaj>SLIM KNJIGOVODSTVO d.o.o. za usluge i trgovinu</izvorni_sadrzaj>
    <derivirana_varijabla naziv="DomainObject.Predmet.ProtustrankaNazivFormated_1">SLIM KNJIGOVODSTVO d.o.o. za usluge i trgovinu</derivirana_varijabla>
  </DomainObject.Predmet.ProtustrankaNazivFormated>
  <DomainObject.Predmet.ProtustrankaNazivFormatedOIB>
    <izvorni_sadrzaj>SLIM KNJIGOVODSTVO d.o.o. za usluge i trgovinu, OIB 60042974099</izvorni_sadrzaj>
    <derivirana_varijabla naziv="DomainObject.Predmet.ProtustrankaNazivFormatedOIB_1">SLIM KNJIGOVODSTVO d.o.o. za usluge i trgovinu, OIB 60042974099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SLIM KNJIGOVODSTVO d.o.o. za usluge i trgovinu</item>
    </izvorni_sadrzaj>
    <derivirana_varijabla naziv="DomainObject.Predmet.ProtuStrankaListFormated_1">
      <item>SLIM KNJIGOVODSTVO d.o.o. za usluge i trgovinu</item>
    </derivirana_varijabla>
  </DomainObject.Predmet.ProtuStrankaListFormated>
  <DomainObject.Predmet.ProtuStrankaListFormatedOIB>
    <izvorni_sadrzaj>
      <item>SLIM KNJIGOVODSTVO d.o.o. za usluge i trgovinu, OIB 60042974099</item>
    </izvorni_sadrzaj>
    <derivirana_varijabla naziv="DomainObject.Predmet.ProtuStrankaListFormatedOIB_1">
      <item>SLIM KNJIGOVODSTVO d.o.o. za usluge i trgovinu, OIB 60042974099</item>
    </derivirana_varijabla>
  </DomainObject.Predmet.ProtuStrankaListFormatedOIB>
  <DomainObject.Predmet.ProtuStrankaListFormatedWithAdress>
    <izvorni_sadrzaj>
      <item>SLIM KNJIGOVODSTVO d.o.o. za usluge i trgovinu, Ante Starčevića 70a, 31216 Antunovac</item>
    </izvorni_sadrzaj>
    <derivirana_varijabla naziv="DomainObject.Predmet.ProtuStrankaListFormatedWithAdress_1">
      <item>SLIM KNJIGOVODSTVO d.o.o. za usluge i trgovinu, Ante Starčevića 70a, 31216 Antunovac</item>
    </derivirana_varijabla>
  </DomainObject.Predmet.ProtuStrankaListFormatedWithAdress>
  <DomainObject.Predmet.ProtuStrankaListFormatedWithAdressOIB>
    <izvorni_sadrzaj>
      <item>SLIM KNJIGOVODSTVO d.o.o. za usluge i trgovinu, OIB 60042974099, Ante Starčevića 70a, 31216 Antunovac</item>
    </izvorni_sadrzaj>
    <derivirana_varijabla naziv="DomainObject.Predmet.ProtuStrankaListFormatedWithAdressOIB_1">
      <item>SLIM KNJIGOVODSTVO d.o.o. za usluge i trgovinu, OIB 60042974099, Ante Starčevića 70a, 31216 Antunovac</item>
    </derivirana_varijabla>
  </DomainObject.Predmet.ProtuStrankaListFormatedWithAdressOIB>
  <DomainObject.Predmet.ProtuStrankaListNazivFormated>
    <izvorni_sadrzaj>
      <item>SLIM KNJIGOVODSTVO d.o.o. za usluge i trgovinu</item>
    </izvorni_sadrzaj>
    <derivirana_varijabla naziv="DomainObject.Predmet.ProtuStrankaListNazivFormated_1">
      <item>SLIM KNJIGOVODSTVO d.o.o. za usluge i trgovinu</item>
    </derivirana_varijabla>
  </DomainObject.Predmet.ProtuStrankaListNazivFormated>
  <DomainObject.Predmet.ProtuStrankaListNazivFormatedOIB>
    <izvorni_sadrzaj>
      <item>SLIM KNJIGOVODSTVO d.o.o. za usluge i trgovinu, OIB 60042974099</item>
    </izvorni_sadrzaj>
    <derivirana_varijabla naziv="DomainObject.Predmet.ProtuStrankaListNazivFormatedOIB_1">
      <item>SLIM KNJIGOVODSTVO d.o.o. za usluge i trgovinu, OIB 60042974099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SLIM KNJIGOVODSTVO d.o.o. za usluge i trgovinu</izvorni_sadrzaj>
    <derivirana_varijabla naziv="DomainObject.Predmet.ProtustrankaIDrugi_1">SLIM KNJIGOVODSTVO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SLIM KNJIGOVODSTVO d.o.o. za usluge i trgovinu, OIB 60042974099, Ante Starčevića 70a, 31216 Antunovac</izvorni_sadrzaj>
    <derivirana_varijabla naziv="DomainObject.Predmet.ProtustrankaIDrugiAdressOIB_1">SLIM KNJIGOVODSTVO d.o.o. za usluge i trgovinu, OIB 60042974099, Ante Starčevića 70a,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SLIM KNJIGOVODSTVO d.o.o. za usluge i trgovinu</item>
    </izvorni_sadrzaj>
    <derivirana_varijabla naziv="DomainObject.Predmet.SudioniciListNaziv_1">
      <item>FINA RC OSIJEK</item>
      <item>SLIM KNJIGOVODSTVO d.o.o. za usluge i trgovinu</item>
    </derivirana_varijabla>
  </DomainObject.Predmet.SudioniciListNaziv>
  <DomainObject.Predmet.SudioniciListAdressOIB>
    <izvorni_sadrzaj>
      <item>FINA RC OSIJEK, OIB 85821130368</item>
      <item>SLIM KNJIGOVODSTVO d.o.o. za usluge i trgovinu, OIB 60042974099, Ante Starčevića 70a,31216 Antunovac</item>
    </izvorni_sadrzaj>
    <derivirana_varijabla naziv="DomainObject.Predmet.SudioniciListAdressOIB_1">
      <item>FINA RC OSIJEK, OIB 85821130368</item>
      <item>SLIM KNJIGOVODSTVO d.o.o. za usluge i trgovinu, OIB 60042974099, Ante Starčevića 70a,31216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60042974099</item>
    </izvorni_sadrzaj>
    <derivirana_varijabla naziv="DomainObject.Predmet.SudioniciListNazivOIB_1">
      <item>, OIB 85821130368</item>
      <item>, OIB 60042974099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76881-CCF1-4B8B-AD84-A63DE362F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435</properties:Words>
  <properties:Characters>2203</properties:Characters>
  <properties:Lines>101</properties:Lines>
  <properties:Paragraphs>23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2016-09-16T06:34:00Z</dcterms:modified>
  <cp:revision>96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