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41575" w:rsidRPr="00C61EDF">
        <w:trPr>
          <w:trHeight w:val="2231"/>
        </w:trPr>
        <w:tc>
          <w:tcPr>
            <w:tcW w:type="dxa" w:w="3369"/>
            <w:vAlign w:val="center"/>
          </w:tcPr>
          <w:p w:rsidRDefault="00C41575" w:rsidP="00A66C00" w:rsidR="00C41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41575" w:rsidP="00A66C00" w:rsidR="00C41575" w:rsidRPr="00F24FD8">
            <w:pPr>
              <w:spacing w:before="100"/>
            </w:pPr>
            <w:r w:rsidRPr="00F24FD8">
              <w:t>REPUBLIKA HRVATSKA</w:t>
            </w:r>
          </w:p>
          <w:p w:rsidRDefault="00C41575" w:rsidP="00A66C00" w:rsidR="00C41575" w:rsidRPr="00F24FD8">
            <w:r w:rsidRPr="00F24FD8">
              <w:t>TRGOVAČKI SUD U SPLITU</w:t>
            </w:r>
          </w:p>
          <w:p w:rsidRDefault="00C41575" w:rsidP="00DA5B9D" w:rsidR="00C41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D13B7F" w:rsidP="00D13B7F" w:rsidR="00C41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11.St-204</w:t>
            </w:r>
            <w:r w:rsidR="00C41575">
              <w:rPr>
                <w:noProof/>
              </w:rPr>
              <w:t>0</w:t>
            </w:r>
            <w:r w:rsidR="00C41575" w:rsidRPr="00E003B6">
              <w:rPr>
                <w:noProof/>
              </w:rPr>
              <w:t>/201</w:t>
            </w:r>
            <w:r w:rsidR="00C41575">
              <w:rPr>
                <w:noProof/>
              </w:rPr>
              <w:t>6</w:t>
            </w:r>
          </w:p>
        </w:tc>
      </w:tr>
    </w:tbl>
    <w:p w14:textId="e4035df" w14:paraId="e4035df" w:rsidRDefault="00A16878" w:rsidP="00D13B7F" w:rsidR="00A16878" w:rsidRPr="00A16878">
      <w:pPr>
        <w:spacing w:before="2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D13B7F" w:rsidR="00A16878" w:rsidRP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 </w:t>
      </w:r>
      <w:r w:rsidR="00D13B7F" w:rsidRPr="00D13B7F">
        <w:t xml:space="preserve">ARHITEKTONSKO – GRAĐEVNI KAMEN DINARIT d.o.o. u stečaju, OIB: 92671429499, Vrlika, Radna zona Kosore </w:t>
      </w:r>
      <w:proofErr w:type="spellStart"/>
      <w:r w:rsidR="00D13B7F" w:rsidRPr="00D13B7F">
        <w:t>bb</w:t>
      </w:r>
      <w:proofErr w:type="spellEnd"/>
      <w:r w:rsidR="00002171" w:rsidRPr="00002171">
        <w:t xml:space="preserve">, </w:t>
      </w:r>
      <w:r w:rsidR="00D13B7F">
        <w:t>13. veljače</w:t>
      </w:r>
      <w:r w:rsidR="00C41575">
        <w:t xml:space="preserve"> 2018</w:t>
      </w:r>
      <w:r w:rsidR="00CB1662">
        <w:t>.</w:t>
      </w:r>
    </w:p>
    <w:p w:rsidRDefault="006951FE" w:rsidP="00D13B7F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>Saziva se skupština vjerovnika u stečajnom postupku</w:t>
      </w:r>
      <w:r w:rsidR="005D5016">
        <w:t xml:space="preserve"> </w:t>
      </w:r>
      <w:r w:rsidR="00127977" w:rsidRPr="00127977">
        <w:t xml:space="preserve">koji se vodi kod ovoga suda </w:t>
      </w:r>
      <w:r w:rsidR="00B12AE6" w:rsidRPr="00B12AE6">
        <w:t xml:space="preserve">nad </w:t>
      </w:r>
      <w:r w:rsidR="00B12AE6" w:rsidRPr="009239C8">
        <w:t xml:space="preserve">dužnikom </w:t>
      </w:r>
      <w:r w:rsidR="00D13B7F" w:rsidRPr="00D13B7F">
        <w:t xml:space="preserve">ARHITEKTONSKO – GRAĐEVNI KAMEN DINARIT d.o.o. u stečaju, OIB: 92671429499, Vrlika, Radna zona Kosore </w:t>
      </w:r>
      <w:proofErr w:type="spellStart"/>
      <w:r w:rsidR="00D13B7F" w:rsidRPr="00D13B7F">
        <w:t>bb</w:t>
      </w:r>
      <w:proofErr w:type="spellEnd"/>
      <w:r w:rsidR="00002171" w:rsidRPr="009239C8">
        <w:t xml:space="preserve">, </w:t>
      </w:r>
      <w:r w:rsidR="00590E39" w:rsidRPr="009239C8">
        <w:t xml:space="preserve">za </w:t>
      </w:r>
      <w:r w:rsidR="00D13B7F">
        <w:t>6. ožujka 2018.. sa početkom u 09</w:t>
      </w:r>
      <w:r w:rsidR="00CB1662">
        <w:t>:</w:t>
      </w:r>
      <w:r w:rsidR="00D13B7F">
        <w:t>0</w:t>
      </w:r>
      <w:r w:rsidR="00CB1662">
        <w:t>0 sati</w:t>
      </w:r>
      <w:r w:rsidR="00A16878" w:rsidRPr="009239C8">
        <w:rPr>
          <w:bCs/>
        </w:rPr>
        <w:t>, koje ročište</w:t>
      </w:r>
      <w:r w:rsidR="005D5016">
        <w:rPr>
          <w:bCs/>
        </w:rPr>
        <w:t xml:space="preserve"> </w:t>
      </w:r>
      <w:r w:rsidR="00A16878" w:rsidRPr="009239C8">
        <w:t xml:space="preserve">će se održati </w:t>
      </w:r>
      <w:r w:rsidR="00002171" w:rsidRPr="009239C8">
        <w:t xml:space="preserve">u sudnici br. </w:t>
      </w:r>
      <w:r w:rsidR="00E92F2C">
        <w:t>111</w:t>
      </w:r>
      <w:r w:rsidR="00002171" w:rsidRPr="009239C8">
        <w:t>/I, Trgovačkog suda u Splitu, Sukoišanska</w:t>
      </w:r>
      <w:r w:rsidR="00002171">
        <w:t xml:space="preserve"> 6.</w:t>
      </w:r>
    </w:p>
    <w:p w:rsidRDefault="00127977" w:rsidP="00D13B7F" w:rsidR="00590E39" w:rsidRPr="00037EED">
      <w:pPr>
        <w:spacing w:after="200" w:before="200"/>
        <w:jc w:val="center"/>
      </w:pPr>
      <w:r>
        <w:t>DNEVNI RED:</w:t>
      </w:r>
    </w:p>
    <w:p w:rsidRDefault="00D13B7F" w:rsidP="00A70B74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Izvješće stečajnog upravitelja o tijeku stečajnog postupka i stanju stečajne mase</w:t>
      </w:r>
      <w:r w:rsidR="00CB1662">
        <w:t>.</w:t>
      </w:r>
    </w:p>
    <w:p w:rsidRDefault="00D13B7F" w:rsidP="00A70B74" w:rsidR="00D13B7F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odluka o daljnjem tijeku stečajnog postupka.</w:t>
      </w:r>
    </w:p>
    <w:p w:rsidRDefault="00B92914" w:rsidP="003100FD" w:rsidR="00B92914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</w:p>
    <w:p w:rsidRDefault="00624107" w:rsidP="00D13B7F" w:rsidR="00FA40C6">
      <w:pPr>
        <w:spacing w:after="100" w:before="200"/>
        <w:jc w:val="center"/>
      </w:pPr>
      <w:r>
        <w:t>Obrazloženje</w:t>
      </w:r>
    </w:p>
    <w:p w:rsidRDefault="00F045D4" w:rsidP="00770222" w:rsidR="00770222">
      <w:pPr>
        <w:spacing w:after="100"/>
        <w:jc w:val="both"/>
      </w:pPr>
      <w:r>
        <w:tab/>
      </w:r>
      <w:r w:rsidR="00770222">
        <w:t xml:space="preserve">U stečajnom postupku koji se kod ovoga suda vodi </w:t>
      </w:r>
      <w:r w:rsidR="00770222" w:rsidRPr="00B12AE6">
        <w:t xml:space="preserve">nad dužnikom </w:t>
      </w:r>
      <w:r w:rsidR="00D13B7F" w:rsidRPr="00D13B7F">
        <w:t xml:space="preserve">ARHITEKTONSKO – GRAĐEVNI KAMEN DINARIT d.o.o. u stečaju, OIB: 92671429499, Vrlika, Radna zona Kosore </w:t>
      </w:r>
      <w:proofErr w:type="spellStart"/>
      <w:r w:rsidR="00D13B7F" w:rsidRPr="00D13B7F">
        <w:t>bb</w:t>
      </w:r>
      <w:proofErr w:type="spellEnd"/>
      <w:r w:rsidR="00770222" w:rsidRPr="00A3631D">
        <w:t xml:space="preserve">, </w:t>
      </w:r>
      <w:r w:rsidR="00770222">
        <w:t xml:space="preserve">podneskom </w:t>
      </w:r>
      <w:r w:rsidR="00E92F2C">
        <w:t xml:space="preserve">od </w:t>
      </w:r>
      <w:r w:rsidR="00D13B7F">
        <w:t>8. veljače</w:t>
      </w:r>
      <w:r w:rsidR="00CB1662">
        <w:t xml:space="preserve"> 201</w:t>
      </w:r>
      <w:r w:rsidR="00D13B7F">
        <w:t>8</w:t>
      </w:r>
      <w:r w:rsidR="00CB1662">
        <w:t>.</w:t>
      </w:r>
      <w:r w:rsidR="00210DF3">
        <w:t xml:space="preserve"> stečajn</w:t>
      </w:r>
      <w:r w:rsidR="00D13B7F">
        <w:t>i upravitelj</w:t>
      </w:r>
      <w:r w:rsidR="00210DF3">
        <w:t xml:space="preserve"> </w:t>
      </w:r>
      <w:r w:rsidR="00D13B7F">
        <w:t>Ivo Bučan</w:t>
      </w:r>
      <w:r w:rsidR="00210DF3">
        <w:t xml:space="preserve"> </w:t>
      </w:r>
      <w:r w:rsidR="00770222">
        <w:t>predloži</w:t>
      </w:r>
      <w:r w:rsidR="00D13B7F">
        <w:t>o</w:t>
      </w:r>
      <w:r w:rsidR="00770222">
        <w:t xml:space="preserve"> je sudu sazivanje skupštine vjerovnika sa dnevnim redom navedenim pod točkom I. izreke ovog rješenja.</w:t>
      </w:r>
    </w:p>
    <w:p w:rsidRDefault="00770222" w:rsidP="00D13B7F" w:rsidR="00770222">
      <w:pPr>
        <w:spacing w:before="140"/>
        <w:jc w:val="both"/>
      </w:pPr>
      <w:r>
        <w:tab/>
        <w:t xml:space="preserve">Slijedom navedenog, a temeljem odredbe članka </w:t>
      </w:r>
      <w:r w:rsidR="00210DF3">
        <w:t xml:space="preserve">104. </w:t>
      </w:r>
      <w:r w:rsidR="00210DF3" w:rsidRPr="0032578D">
        <w:t xml:space="preserve">Stečajnog zakona („Narodne novine“ </w:t>
      </w:r>
      <w:r w:rsidR="00210DF3">
        <w:t>71/15 i 104/17; dalje SZ)</w:t>
      </w:r>
      <w:r>
        <w:t xml:space="preserve"> odlučeno je kao u izreci ovog rješenja.</w:t>
      </w:r>
    </w:p>
    <w:p w:rsidRDefault="00CB1662" w:rsidP="00D13B7F" w:rsidR="00770222">
      <w:pPr>
        <w:spacing w:before="140"/>
        <w:jc w:val="center"/>
      </w:pPr>
      <w:r>
        <w:t xml:space="preserve">U Splitu </w:t>
      </w:r>
      <w:r w:rsidR="00D13B7F">
        <w:t>13. veljače</w:t>
      </w:r>
      <w:r w:rsidR="00C41575" w:rsidRPr="00C41575">
        <w:t xml:space="preserve"> 2018</w:t>
      </w:r>
      <w:r>
        <w:t>.</w:t>
      </w:r>
    </w:p>
    <w:p w:rsidRDefault="00770222" w:rsidP="00D13B7F" w:rsidR="00770222">
      <w:pPr>
        <w:spacing w:before="1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0DF3">
        <w:t xml:space="preserve">                                      </w:t>
      </w:r>
      <w:r w:rsidR="00210DF3">
        <w:tab/>
        <w:t xml:space="preserve">  Sutkinja</w:t>
      </w:r>
    </w:p>
    <w:p w:rsidRDefault="00210DF3" w:rsidP="00770222" w:rsidR="00770222">
      <w:pPr>
        <w:jc w:val="right"/>
      </w:pPr>
      <w:r>
        <w:t xml:space="preserve">   Ana Golub Gruić</w:t>
      </w:r>
    </w:p>
    <w:p w:rsidRDefault="00D13B7F" w:rsidP="00D13B7F" w:rsidR="00770222">
      <w:pPr>
        <w:spacing w:before="140"/>
        <w:jc w:val="both"/>
      </w:pPr>
      <w:r>
        <w:t>Uputa o pravnom lijeku</w:t>
      </w:r>
      <w:r w:rsidR="00770222">
        <w:t>: Protiv ovog rješenja nije dopuštena žalba (č</w:t>
      </w:r>
      <w:r>
        <w:t>l.</w:t>
      </w:r>
      <w:r w:rsidR="00770222">
        <w:t xml:space="preserve"> 278. st</w:t>
      </w:r>
      <w:r>
        <w:t>.</w:t>
      </w:r>
      <w:r w:rsidR="00770222">
        <w:t xml:space="preserve"> 2. Zakona o parničnom postupku (˝Narodne novine˝ broj 53/91, 91/92, 112/99, 88/01, 117/03, 88/05, 2/07, 84/08, 96/08, 123/08, 57/11 i 25/13, u vezi sa čl</w:t>
      </w:r>
      <w:r>
        <w:t>.</w:t>
      </w:r>
      <w:r w:rsidR="00770222">
        <w:t xml:space="preserve"> 6. SZ-a).</w:t>
      </w:r>
      <w:r w:rsidR="00770222">
        <w:tab/>
      </w:r>
      <w:r w:rsidR="00770222">
        <w:tab/>
      </w:r>
    </w:p>
    <w:p w:rsidRDefault="00D13B7F" w:rsidP="00D13B7F" w:rsidR="00770222">
      <w:pPr>
        <w:spacing w:before="140"/>
      </w:pPr>
      <w:r>
        <w:t>Dna</w:t>
      </w:r>
      <w:r w:rsidR="00770222">
        <w:t>:</w:t>
      </w:r>
    </w:p>
    <w:p w:rsidRDefault="00770222" w:rsidP="00770222" w:rsidR="00770222">
      <w:r>
        <w:t>-</w:t>
      </w:r>
      <w:r>
        <w:tab/>
        <w:t>stečajnom upravitelju</w:t>
      </w:r>
      <w:r w:rsidR="00210DF3">
        <w:t xml:space="preserve"> </w:t>
      </w:r>
    </w:p>
    <w:p w:rsidRDefault="00770222" w:rsidP="00770222" w:rsidR="00770222">
      <w:r>
        <w:t>-</w:t>
      </w:r>
      <w:r>
        <w:tab/>
        <w:t xml:space="preserve">mrežna stranica e-Oglasna ploča sudova </w:t>
      </w:r>
    </w:p>
    <w:p w:rsidRDefault="00770222" w:rsidP="00770222" w:rsidR="008B4A56" w:rsidRPr="009239C8">
      <w:pPr>
        <w:rPr>
          <w:color w:val="FF0000"/>
          <w:sz w:val="28"/>
          <w:szCs w:val="28"/>
        </w:rPr>
      </w:pPr>
      <w:r>
        <w:t>-</w:t>
      </w:r>
      <w:r>
        <w:tab/>
        <w:t>u spis</w:t>
      </w:r>
    </w:p>
    <w:sectPr w:rsidSect="003100FD" w:rsidR="008B4A56" w:rsidRPr="009239C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272" w:rsidP="00C41575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CC4F36">
          <w:fldChar w:fldCharType="begin"/>
        </w:r>
        <w:r w:rsidR="00B12AE6">
          <w:instrText>PAGE   \* MERGEFORMAT</w:instrText>
        </w:r>
        <w:r w:rsidR="00CC4F36">
          <w:fldChar w:fldCharType="separate"/>
        </w:r>
        <w:r w:rsidR="00D13B7F">
          <w:rPr>
            <w:noProof/>
          </w:rPr>
          <w:t>2</w:t>
        </w:r>
        <w:r w:rsidR="00CC4F36">
          <w:fldChar w:fldCharType="end"/>
        </w:r>
        <w:r w:rsidR="00C41575">
          <w:tab/>
        </w:r>
      </w:sdtContent>
    </w:sdt>
    <w:r w:rsidR="00C41575">
      <w:t xml:space="preserve">Poslovni broj: </w:t>
    </w:r>
    <w:r w:rsidR="00B12AE6" w:rsidRPr="00B12AE6">
      <w:t>11.St-</w:t>
    </w:r>
    <w:r w:rsidR="00C41575">
      <w:t>710</w:t>
    </w:r>
    <w:r w:rsidR="00002171">
      <w:t>/201</w:t>
    </w:r>
    <w:r w:rsidR="00C41575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C41575" w:rsidR="00B12AE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B7F9A"/>
    <w:rsid w:val="001D1A6B"/>
    <w:rsid w:val="001D66B6"/>
    <w:rsid w:val="001E4FF8"/>
    <w:rsid w:val="00210DF3"/>
    <w:rsid w:val="00227E08"/>
    <w:rsid w:val="002337B3"/>
    <w:rsid w:val="00236D6F"/>
    <w:rsid w:val="00237BF5"/>
    <w:rsid w:val="00256C42"/>
    <w:rsid w:val="002D3B07"/>
    <w:rsid w:val="003100FD"/>
    <w:rsid w:val="0032667F"/>
    <w:rsid w:val="00347638"/>
    <w:rsid w:val="0038748A"/>
    <w:rsid w:val="003D72B1"/>
    <w:rsid w:val="003F3F9F"/>
    <w:rsid w:val="003F73D8"/>
    <w:rsid w:val="0042518B"/>
    <w:rsid w:val="00426C37"/>
    <w:rsid w:val="00466E01"/>
    <w:rsid w:val="004F77B6"/>
    <w:rsid w:val="00517FEF"/>
    <w:rsid w:val="00531D81"/>
    <w:rsid w:val="00541BC9"/>
    <w:rsid w:val="00566433"/>
    <w:rsid w:val="00581597"/>
    <w:rsid w:val="00590E39"/>
    <w:rsid w:val="005C3750"/>
    <w:rsid w:val="005D5016"/>
    <w:rsid w:val="005F4272"/>
    <w:rsid w:val="005F6BFE"/>
    <w:rsid w:val="00624107"/>
    <w:rsid w:val="006922B0"/>
    <w:rsid w:val="006951FE"/>
    <w:rsid w:val="006F308F"/>
    <w:rsid w:val="006F3696"/>
    <w:rsid w:val="0071428A"/>
    <w:rsid w:val="00760BEA"/>
    <w:rsid w:val="007659A5"/>
    <w:rsid w:val="00770222"/>
    <w:rsid w:val="00792894"/>
    <w:rsid w:val="007A4677"/>
    <w:rsid w:val="007A7272"/>
    <w:rsid w:val="007B40F5"/>
    <w:rsid w:val="007C20FA"/>
    <w:rsid w:val="007E2957"/>
    <w:rsid w:val="0080300F"/>
    <w:rsid w:val="008044F0"/>
    <w:rsid w:val="008B4A56"/>
    <w:rsid w:val="008D31C1"/>
    <w:rsid w:val="009133B2"/>
    <w:rsid w:val="009239C8"/>
    <w:rsid w:val="00933253"/>
    <w:rsid w:val="00973DE1"/>
    <w:rsid w:val="009848CF"/>
    <w:rsid w:val="009B26C0"/>
    <w:rsid w:val="009E1423"/>
    <w:rsid w:val="009E1F18"/>
    <w:rsid w:val="009F0FC8"/>
    <w:rsid w:val="00A0601A"/>
    <w:rsid w:val="00A16878"/>
    <w:rsid w:val="00A22485"/>
    <w:rsid w:val="00A602EA"/>
    <w:rsid w:val="00A70B74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41575"/>
    <w:rsid w:val="00C6200F"/>
    <w:rsid w:val="00CB1662"/>
    <w:rsid w:val="00CB2F65"/>
    <w:rsid w:val="00CC4F36"/>
    <w:rsid w:val="00D13B7F"/>
    <w:rsid w:val="00D348BD"/>
    <w:rsid w:val="00D36C8E"/>
    <w:rsid w:val="00D40A16"/>
    <w:rsid w:val="00D44082"/>
    <w:rsid w:val="00D46B98"/>
    <w:rsid w:val="00D661F4"/>
    <w:rsid w:val="00DF524F"/>
    <w:rsid w:val="00E03FDC"/>
    <w:rsid w:val="00E07A93"/>
    <w:rsid w:val="00E14F85"/>
    <w:rsid w:val="00E63084"/>
    <w:rsid w:val="00E80E84"/>
    <w:rsid w:val="00E92F2C"/>
    <w:rsid w:val="00EB5514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St-1516/2016</izvorni_sadrzaj>
    <derivirana_varijabla naziv="DomainObject.Predmet.Opis_1">ZAPRIMLJEN NOVI PRIJEDLOG POD POSLOVNIM BROJEM 12 St-1516/2016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ARHITEKTONSKO - GRAĐEVNI KAMEN DINARIT za eksploataciju i obradu kamena, društvo s ograničenom odgovornošću</izvorni_sadrzaj>
    <derivirana_varijabla naziv="DomainObject.Predmet.ProtustrankaFormated_1">  ARHITEKTONSKO - GRAĐEVNI KAMEN DINARIT za eksploataciju i obradu kamena, društvo s ograničenom odgovornošću</derivirana_varijabla>
  </DomainObject.Predmet.ProtustrankaFormated>
  <DomainObject.Predmet.ProtustrankaFormatedOIB>
    <izvorni_sadrzaj>  ARHITEKTONSKO - GRAĐEVNI KAMEN DINARIT za eksploataciju i obradu kamena, društvo s ograničenom odgovornošću, OIB 92671429499</izvorni_sadrzaj>
    <derivirana_varijabla naziv="DomainObject.Predmet.ProtustrankaFormatedOIB_1">  ARHITEKTONSKO - GRAĐEVNI KAMEN DINARIT za eksploataciju i obradu kamena, društvo s ograničenom odgovornošću, OIB 92671429499</derivirana_varijabla>
  </DomainObject.Predmet.ProtustrankaFormatedOIB>
  <DomainObject.Predmet.ProtustrankaFormatedWithAdress>
    <izvorni_sadrzaj> ARHITEKTONSKO - GRAĐEVNI KAMEN DINARIT za eksploataciju i obradu kamena, društvo s ograničenom odgovornošću, Radna Zona Kosore/bb, 21236 Vrlika</izvorni_sadrzaj>
    <derivirana_varijabla naziv="DomainObject.Predmet.ProtustrankaFormatedWithAdress_1"> ARHITEKTONSKO - GRAĐEVNI KAMEN DINARIT za eksploataciju i obradu kamena, društvo s ograničenom odgovornošću, Radna Zona Kosore/bb, 21236 Vrlika</derivirana_varijabla>
  </DomainObject.Predmet.ProtustrankaFormatedWithAdress>
  <DomainObject.Predmet.ProtustrankaFormatedWithAdressOIB>
    <izvorni_sadrzaj> ARHITEKTONSKO - GRAĐEVNI KAMEN DINARIT za eksploataciju i obradu kamena, društvo s ograničenom odgovornošću, OIB 92671429499, Radna Zona Kosore/bb, 21236 Vrlika</izvorni_sadrzaj>
    <derivirana_varijabla naziv="DomainObject.Predmet.ProtustrankaFormatedWithAdressOIB_1"> ARHITEKTONSKO - GRAĐEVNI KAMEN DINARIT za eksploataciju i obradu kamena, društvo s ograničenom odgovornošću, OIB 92671429499, Radna Zona Kosore/bb, 21236 Vrlika</derivirana_varijabla>
  </DomainObject.Predmet.ProtustrankaFormatedWithAdressOIB>
  <DomainObject.Predmet.ProtustrankaWithAdress>
    <izvorni_sadrzaj>ARHITEKTONSKO - GRAĐEVNI KAMEN DINARIT za eksploataciju i obradu kamena, društvo s ograničenom odgovornošću Radna Zona Kosore/bb, 21236 Vrlika</izvorni_sadrzaj>
    <derivirana_varijabla naziv="DomainObject.Predmet.ProtustrankaWithAdress_1">ARHITEKTONSKO - GRAĐEVNI KAMEN DINARIT za eksploataciju i obradu kamena, društvo s ograničenom odgovornošću Radna Zona Kosore/bb, 21236 Vrlika</derivirana_varijabla>
  </DomainObject.Predmet.ProtustrankaWithAdress>
  <DomainObject.Predmet.ProtustrankaWith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WithAdressOIB_1">ARHITEKTONSKO - GRAĐEVNI KAMEN DINARIT za eksploataciju i obradu kamena, društvo s ograničenom odgovornošću, OIB 92671429499, Radna Zona Kosore/bb, 21236 Vrlika</derivirana_varijabla>
  </DomainObject.Predmet.ProtustrankaWithAdressOIB>
  <DomainObject.Predmet.ProtustrankaNazivFormated>
    <izvorni_sadrzaj>ARHITEKTONSKO - GRAĐEVNI KAMEN DINARIT za eksploataciju i obradu kamena, društvo s ograničenom odgovornošću</izvorni_sadrzaj>
    <derivirana_varijabla naziv="DomainObject.Predmet.ProtustrankaNazivFormated_1">ARHITEKTONSKO - GRAĐEVNI KAMEN DINARIT za eksploataciju i obradu kamena, društvo s ograničenom odgovornošću</derivirana_varijabla>
  </DomainObject.Predmet.ProtustrankaNazivFormated>
  <DomainObject.Predmet.ProtustrankaNazivFormatedOIB>
    <izvorni_sadrzaj>ARHITEKTONSKO - GRAĐEVNI KAMEN DINARIT za eksploataciju i obradu kamena, društvo s ograničenom odgovornošću, OIB 92671429499</izvorni_sadrzaj>
    <derivirana_varijabla naziv="DomainObject.Predmet.ProtustrankaNazivFormatedOIB_1">ARHITEKTONSKO - GRAĐEVNI KAMEN DINARIT za eksploataciju i obradu kamena, društvo s ograničenom odgovornošću, OIB 92671429499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siječnja 2018.</izvorni_sadrzaj>
    <derivirana_varijabla naziv="DomainObject.Predmet.SpisIzvanSuda.DatumIzlazaSpisa_1">17.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91832.24</izvorni_sadrzaj>
    <derivirana_varijabla naziv="DomainObject.Predmet.TrenutnaVrijednost_1">91832.24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ARHITEKTONSKO - GRAĐEVNI KAMEN DINARIT za eksploataciju i obradu kamena, društvo s ograničenom odgovornošću</item>
    </izvorni_sadrzaj>
    <derivirana_varijabla naziv="DomainObject.Predmet.ProtuStrankaListFormated_1">
      <item>ARHITEKTONSKO - GRAĐEVNI KAMEN DINARIT za eksploataciju i obradu kamena, društvo s ograničenom odgovornošću</item>
    </derivirana_varijabla>
  </DomainObject.Predmet.ProtuStrankaListFormated>
  <DomainObject.Predmet.ProtuStrankaListFormatedOIB>
    <izvorni_sadrzaj>
      <item>ARHITEKTONSKO - GRAĐEVNI KAMEN DINARIT za eksploataciju i obradu kamena, društvo s ograničenom odgovornošću, OIB 92671429499</item>
    </izvorni_sadrzaj>
    <derivirana_varijabla naziv="DomainObject.Predmet.ProtuStrankaListFormatedOIB_1">
      <item>ARHITEKTONSKO - GRAĐEVNI KAMEN DINARIT za eksploataciju i obradu kamena, društvo s ograničenom odgovornošću, OIB 92671429499</item>
    </derivirana_varijabla>
  </DomainObject.Predmet.ProtuStrankaListFormatedOIB>
  <DomainObject.Predmet.ProtuStrankaListFormatedWithAdress>
    <izvorni_sadrzaj>
      <item>ARHITEKTONSKO - GRAĐEVNI KAMEN DINARIT za eksploataciju i obradu kamena, društvo s ograničenom odgovornošću, Radna Zona Kosore/bb, 21236 Vrlika</item>
    </izvorni_sadrzaj>
    <derivirana_varijabla naziv="DomainObject.Predmet.ProtuStrankaListFormatedWithAdress_1">
      <item>ARHITEKTONSKO - GRAĐEVNI KAMEN DINARIT za eksploataciju i obradu kamena, društvo s ograničenom odgovornošću, Radna Zona Kosore/bb, 21236 Vrlika</item>
    </derivirana_varijabla>
  </DomainObject.Predmet.ProtuStrankaListFormatedWithAdress>
  <DomainObject.Predmet.ProtuStrankaListFormatedWithAdressOIB>
    <izvorni_sadrzaj>
      <item>ARHITEKTONSKO - GRAĐEVNI KAMEN DINARIT za eksploataciju i obradu kamena, društvo s ograničenom odgovornošću, OIB 92671429499, Radna Zona Kosore/bb, 21236 Vrlika</item>
    </izvorni_sadrzaj>
    <derivirana_varijabla naziv="DomainObject.Predmet.ProtuStrankaListFormatedWithAdressOIB_1">
      <item>ARHITEKTONSKO - GRAĐEVNI KAMEN DINARIT za eksploataciju i obradu kamena, društvo s ograničenom odgovornošću, OIB 92671429499, Radna Zona Kosore/bb, 21236 Vrlika</item>
    </derivirana_varijabla>
  </DomainObject.Predmet.ProtuStrankaListFormatedWithAdressOIB>
  <DomainObject.Predmet.ProtuStrankaListNazivFormated>
    <izvorni_sadrzaj>
      <item>ARHITEKTONSKO - GRAĐEVNI KAMEN DINARIT za eksploataciju i obradu kamena, društvo s ograničenom odgovornošću</item>
    </izvorni_sadrzaj>
    <derivirana_varijabla naziv="DomainObject.Predmet.ProtuStrankaListNazivFormated_1">
      <item>ARHITEKTONSKO - GRAĐEVNI KAMEN DINARIT za eksploataciju i obradu kamena, društvo s ograničenom odgovornošću</item>
    </derivirana_varijabla>
  </DomainObject.Predmet.ProtuStrankaListNazivFormated>
  <DomainObject.Predmet.ProtuStrankaListNazivFormatedOIB>
    <izvorni_sadrzaj>
      <item>ARHITEKTONSKO - GRAĐEVNI KAMEN DINARIT za eksploataciju i obradu kamena, društvo s ograničenom odgovornošću, OIB 92671429499</item>
    </izvorni_sadrzaj>
    <derivirana_varijabla naziv="DomainObject.Predmet.ProtuStrankaListNazivFormatedOIB_1">
      <item>ARHITEKTONSKO - GRAĐEVNI KAMEN DINARIT za eksploataciju i obradu kamena, društvo s ograničenom odgovornošću, OIB 92671429499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Željko Ćurko</item>
    </izvorni_sadrzaj>
    <derivirana_varijabla naziv="DomainObject.Predmet.OstaliListFormated_1">
      <item>Županijsko državno odvjetništvo u Splitu punomoćnik sudionika u postupku Ministarstvo financija RH</item>
      <item>Željko Ćurko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Željko Ćurko, OIB 74050896838</item>
    </izvorni_sadrzaj>
    <derivirana_varijabla naziv="DomainObject.Predmet.OstaliListFormatedOIB_1">
      <item>Županijsko državno odvjetništvo u Splitu punomoćnik sudionika u postupku Ministarstvo financija RH</item>
      <item>Željko Ćurko, OIB 74050896838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Željko Ćurko, Kupreška 6, 22300 Knin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Željko Ćurko, Kupreška 6, 22300 Knin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Željko Ćurko, OIB 74050896838, Kupreška 6, 22300 Knin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Željko Ćurko, OIB 74050896838, Kupreška 6, 22300 Knin</item>
    </derivirana_varijabla>
  </DomainObject.Predmet.OstaliListFormatedWithAdressOIB>
  <DomainObject.Predmet.OstaliListNazivFormated>
    <izvorni_sadrzaj>
      <item>Županijsko državno odvjetništvo u Splitu</item>
      <item>Željko Ćurko</item>
    </izvorni_sadrzaj>
    <derivirana_varijabla naziv="DomainObject.Predmet.OstaliListNazivFormated_1">
      <item>Županijsko državno odvjetništvo u Splitu</item>
      <item>Željko Ćurko</item>
    </derivirana_varijabla>
  </DomainObject.Predmet.OstaliListNazivFormated>
  <DomainObject.Predmet.OstaliListNazivFormatedOIB>
    <izvorni_sadrzaj>
      <item>Županijsko državno odvjetništvo u Splitu</item>
      <item>Željko Ćurko, OIB 74050896838</item>
    </izvorni_sadrzaj>
    <derivirana_varijabla naziv="DomainObject.Predmet.OstaliListNazivFormatedOIB_1">
      <item>Županijsko državno odvjetništvo u Splitu</item>
      <item>Željko Ćurko, OIB 74050896838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ARHITEKTONSKO - GRAĐEVNI KAMEN DINARIT za eksploataciju i obradu kamena, društvo s ograničenom odgovornošću</izvorni_sadrzaj>
    <derivirana_varijabla naziv="DomainObject.Predmet.ProtustrankaIDrugi_1">ARHITEKTONSKO - GRAĐEVNI KAMEN DINARIT za eksploataciju i obradu kamena,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IDrugiAdressOIB_1">ARHITEKTONSKO - GRAĐEVNI KAMEN DINARIT za eksploataciju i obradu kamena, društvo s ograničenom odgovornošću, OIB 92671429499, Radna Zona Kosore/bb,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izvorni_sadrzaj>
    <derivirana_varijabla naziv="DomainObject.Predmet.SudioniciListNaziv_1"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derivirana_varijabla>
  </DomainObject.Predmet.SudioniciListNaziv>
  <DomainObject.Predmet.SudioniciListAdressOIB>
    <izvorni_sadrzaj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izvorni_sadrzaj>
    <derivirana_varijabla naziv="DomainObject.Predmet.SudioniciListAdressOIB_1"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92671429499</item>
      <item>, OIB 85821130368</item>
      <item>, OIB 18683136487</item>
      <item>, OIB null</item>
      <item>, OIB 74050896838</item>
    </izvorni_sadrzaj>
    <derivirana_varijabla naziv="DomainObject.Predmet.SudioniciListNazivOIB_1">
      <item>, OIB 92671429499</item>
      <item>, OIB 85821130368</item>
      <item>, OIB 18683136487</item>
      <item>, OIB null</item>
      <item>, OIB 74050896838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30E681-BFC3-4769-82C3-699BA7E52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302</properties:Words>
  <properties:Characters>1534</properties:Characters>
  <properties:Lines>45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2016-11-17T08:43:00Z</dcterms:created>
  <dc:creator>Tatjana Kujundžić-Novak</dc:creator>
  <cp:lastModifiedBy>Ana Golub Gruić</cp:lastModifiedBy>
  <cp:lastPrinted>2018-02-13T09:34:00Z</cp:lastPrinted>
  <dcterms:modified xmlns:xsi="http://www.w3.org/2001/XMLSchema-instance" xsi:type="dcterms:W3CDTF">2018-02-13T12:28:00Z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