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46dd" w14:paraId="28746dd" w:rsidRDefault="000D70DE" w:rsidP="00910611" w:rsidR="000D70DE" w:rsidRPr="000D70D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D70DE">
        <w:rPr>
          <w:rFonts w:hAnsi="Times New Roman" w:ascii="Times New Roman"/>
          <w:b w:val="false"/>
        </w:rPr>
        <w:t xml:space="preserve">    </w:t>
      </w:r>
      <w:r w:rsidRPr="000D70D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70DE" w:rsidP="00910611" w:rsidR="000D70DE" w:rsidRPr="000D70DE">
      <w:pPr>
        <w:rPr>
          <w:rFonts w:hAnsi="Times New Roman" w:ascii="Times New Roman"/>
          <w:b w:val="false"/>
        </w:rPr>
      </w:pPr>
      <w:r w:rsidRPr="000D70DE">
        <w:rPr>
          <w:rFonts w:eastAsia="MS Mincho" w:hAnsi="Times New Roman" w:ascii="Times New Roman"/>
          <w:b w:val="false"/>
        </w:rPr>
        <w:t xml:space="preserve">  REPUBLIKA HRVATSKA</w:t>
      </w:r>
    </w:p>
    <w:p w:rsidRDefault="000D70DE" w:rsidP="00910611" w:rsidR="000D70DE" w:rsidRPr="000D70DE">
      <w:pPr>
        <w:rPr>
          <w:rFonts w:hAnsi="Times New Roman" w:ascii="Times New Roman"/>
          <w:b w:val="false"/>
        </w:rPr>
      </w:pPr>
      <w:r w:rsidRPr="000D70DE">
        <w:rPr>
          <w:rFonts w:eastAsia="MS Mincho" w:hAnsi="Times New Roman" w:ascii="Times New Roman"/>
          <w:b w:val="false"/>
        </w:rPr>
        <w:t>TRGOVAČKI SUD U RIJECI</w:t>
      </w:r>
    </w:p>
    <w:p w:rsidRDefault="000D70DE" w:rsidR="000D70DE" w:rsidRPr="000D70DE">
      <w:pPr>
        <w:rPr>
          <w:rFonts w:eastAsia="MS Mincho" w:hAnsi="Times New Roman" w:ascii="Times New Roman"/>
          <w:b w:val="false"/>
        </w:rPr>
      </w:pPr>
      <w:r w:rsidRPr="000D70D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D70DE" w:rsidP="00910611" w:rsidR="000D70DE" w:rsidRPr="000D70DE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970E25" w:rsidRPr="00970E25">
        <w:rPr>
          <w:rFonts w:hAnsi="Times New Roman" w:ascii="Times New Roman"/>
        </w:rPr>
        <w:t>HRVATSKA KULTURNO UMJETNIČKA UDRUGA "SLAVONSKO SRCE" Rijeka, B. S. Jurićeva 41, OIB 37082380734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970E2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70E25" w:rsidRPr="00970E25">
        <w:rPr>
          <w:rFonts w:hAnsi="Times New Roman" w:ascii="Times New Roman"/>
          <w:bCs/>
        </w:rPr>
        <w:t>HRVATSKA KULTURNO UMJETNIČKA UDRUGA "SLAVONSKO SRCE" Rijeka, B. S. Jurićeva 41, OIB 37082380734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70E25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2C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970E25">
        <w:rPr>
          <w:rFonts w:hAnsi="Times New Roman" w:ascii="Times New Roman"/>
          <w:b w:val="false"/>
        </w:rPr>
        <w:t>Krešimir Maretić, Zagreb, Šimuna Starčevića 7, OIB 66108961276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70E2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70E25" w:rsidRPr="00970E25">
        <w:rPr>
          <w:rFonts w:hAnsi="Times New Roman" w:ascii="Times New Roman"/>
        </w:rPr>
        <w:t>HRVATSKA KULTURNO UMJETNIČKA UDRUGA "SLAVONSKO SRCE" Rijeka, B. S. Jurićeva 41, OIB 37082380734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registra</w:t>
      </w:r>
      <w:r w:rsidR="00970E25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70E25" w:rsidRPr="00970E25">
        <w:rPr>
          <w:rFonts w:hAnsi="Times New Roman" w:ascii="Times New Roman"/>
          <w:b w:val="false"/>
        </w:rPr>
        <w:t xml:space="preserve">HRVATSKA KULTURNO UMJETNIČKA UDRUGA "SLAVONSKO SRCE" Rijeka, B. S. Jurićeva 41, OIB 37082380734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970E25">
        <w:rPr>
          <w:rFonts w:hAnsi="Times New Roman" w:ascii="Times New Roman"/>
          <w:b w:val="false"/>
        </w:rPr>
        <w:t>26.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970E25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>
        <w:rPr>
          <w:rFonts w:hAnsi="Times New Roman" w:ascii="Times New Roman"/>
          <w:b w:val="false"/>
          <w:sz w:val="20"/>
          <w:szCs w:val="20"/>
        </w:rPr>
        <w:t xml:space="preserve"> udruga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Krešimir Maretić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D70D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70E25">
      <w:rPr>
        <w:rFonts w:hAnsi="Times New Roman" w:ascii="Times New Roman"/>
      </w:rPr>
      <w:t>316</w:t>
    </w:r>
    <w:r w:rsidR="00C42EF1">
      <w:rPr>
        <w:rFonts w:hAnsi="Times New Roman" w:ascii="Times New Roman"/>
      </w:rPr>
      <w:t>/2015-</w:t>
    </w:r>
    <w:r w:rsidR="00CD4A73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D70DE"/>
    <w:rsid w:val="00105385"/>
    <w:rsid w:val="0011065F"/>
    <w:rsid w:val="00112565"/>
    <w:rsid w:val="001212B4"/>
    <w:rsid w:val="001361A3"/>
    <w:rsid w:val="00154CF4"/>
    <w:rsid w:val="001E3AFA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D01BB"/>
    <w:rsid w:val="004E5F5A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0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7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0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kulturno umjetnička udruga SLAVONSKO SRCE  Rijeka</izvorni_sadrzaj>
    <derivirana_varijabla naziv="DomainObject.Predmet.ProtustrankaFormated_1">  Hrvatska kulturno umjetnička udruga SLAVONSKO SRCE  Rijeka</derivirana_varijabla>
  </DomainObject.Predmet.ProtustrankaFormated>
  <DomainObject.Predmet.ProtustrankaFormatedOIB>
    <izvorni_sadrzaj>  Hrvatska kulturno umjetnička udruga SLAVONSKO SRCE  Rijeka, OIB 37082380734</izvorni_sadrzaj>
    <derivirana_varijabla naziv="DomainObject.Predmet.ProtustrankaFormatedOIB_1">  Hrvatska kulturno umjetnička udruga SLAVONSKO SRCE  Rijeka, OIB 37082380734</derivirana_varijabla>
  </DomainObject.Predmet.ProtustrankaFormatedOIB>
  <DomainObject.Predmet.ProtustrankaFormatedWithAdress>
    <izvorni_sadrzaj> Hrvatska kulturno umjetnička udruga SLAVONSKO SRCE  Rijeka, Bože Starca Jurića 41, 51000 Rijeka</izvorni_sadrzaj>
    <derivirana_varijabla naziv="DomainObject.Predmet.ProtustrankaFormatedWithAdress_1"> Hrvatska kulturno umjetnička udruga SLAVONSKO SRCE  Rijeka, Bože Starca Jurića 41, 51000 Rijeka</derivirana_varijabla>
  </DomainObject.Predmet.ProtustrankaFormatedWithAdress>
  <DomainObject.Predmet.ProtustrankaFormatedWithAdressOIB>
    <izvorni_sadrzaj> Hrvatska kulturno umjetnička udruga SLAVONSKO SRCE  Rijeka, OIB 37082380734, Bože Starca Jurića 41, 51000 Rijeka</izvorni_sadrzaj>
    <derivirana_varijabla naziv="DomainObject.Predmet.ProtustrankaFormatedWithAdressOIB_1"> Hrvatska kulturno umjetnička udruga SLAVONSKO SRCE  Rijeka, OIB 37082380734, Bože Starca Jurića 41, 51000 Rijeka</derivirana_varijabla>
  </DomainObject.Predmet.ProtustrankaFormatedWithAdressOIB>
  <DomainObject.Predmet.ProtustrankaWithAdress>
    <izvorni_sadrzaj>Hrvatska kulturno umjetnička udruga SLAVONSKO SRCE  Rijeka Bože Starca Jurića 41, 51000 Rijeka</izvorni_sadrzaj>
    <derivirana_varijabla naziv="DomainObject.Predmet.ProtustrankaWithAdress_1">Hrvatska kulturno umjetnička udruga SLAVONSKO SRCE  Rijeka Bože Starca Jurića 41, 51000 Rijeka</derivirana_varijabla>
  </DomainObject.Predmet.ProtustrankaWithAdress>
  <DomainObject.Predmet.ProtustrankaWithAdressOIB>
    <izvorni_sadrzaj>Hrvatska kulturno umjetnička udruga SLAVONSKO SRCE  Rijeka, OIB 37082380734, Bože Starca Jurića 41, 51000 Rijeka</izvorni_sadrzaj>
    <derivirana_varijabla naziv="DomainObject.Predmet.ProtustrankaWithAdressOIB_1">Hrvatska kulturno umjetnička udruga SLAVONSKO SRCE  Rijeka, OIB 37082380734, Bože Starca Jurića 41, 51000 Rijeka</derivirana_varijabla>
  </DomainObject.Predmet.ProtustrankaWithAdressOIB>
  <DomainObject.Predmet.ProtustrankaNazivFormated>
    <izvorni_sadrzaj>Hrvatska kulturno umjetnička udruga SLAVONSKO SRCE  Rijeka</izvorni_sadrzaj>
    <derivirana_varijabla naziv="DomainObject.Predmet.ProtustrankaNazivFormated_1">Hrvatska kulturno umjetnička udruga SLAVONSKO SRCE  Rijeka</derivirana_varijabla>
  </DomainObject.Predmet.ProtustrankaNazivFormated>
  <DomainObject.Predmet.ProtustrankaNazivFormatedOIB>
    <izvorni_sadrzaj>Hrvatska kulturno umjetnička udruga SLAVONSKO SRCE  Rijeka, OIB 37082380734</izvorni_sadrzaj>
    <derivirana_varijabla naziv="DomainObject.Predmet.ProtustrankaNazivFormatedOIB_1">Hrvatska kulturno umjetnička udruga SLAVONSKO SRCE  Rijeka, OIB 37082380734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Hrvatska kulturno umjetnička udruga SLAVONSKO SRCE  Rijeka</item>
    </izvorni_sadrzaj>
    <derivirana_varijabla naziv="DomainObject.Predmet.ProtuStrankaListFormated_1">
      <item>Hrvatska kulturno umjetnička udruga SLAVONSKO SRCE  Rijeka</item>
    </derivirana_varijabla>
  </DomainObject.Predmet.ProtuStrankaListFormated>
  <DomainObject.Predmet.ProtuStrankaListFormatedOIB>
    <izvorni_sadrzaj>
      <item>Hrvatska kulturno umjetnička udruga SLAVONSKO SRCE  Rijeka, OIB 37082380734</item>
    </izvorni_sadrzaj>
    <derivirana_varijabla naziv="DomainObject.Predmet.ProtuStrankaListFormatedOIB_1">
      <item>Hrvatska kulturno umjetnička udruga SLAVONSKO SRCE  Rijeka, OIB 37082380734</item>
    </derivirana_varijabla>
  </DomainObject.Predmet.ProtuStrankaListFormatedOIB>
  <DomainObject.Predmet.ProtuStrankaListFormatedWithAdress>
    <izvorni_sadrzaj>
      <item>Hrvatska kulturno umjetnička udruga SLAVONSKO SRCE  Rijeka, Bože Starca Jurića 41, 51000 Rijeka</item>
    </izvorni_sadrzaj>
    <derivirana_varijabla naziv="DomainObject.Predmet.ProtuStrankaListFormatedWithAdress_1">
      <item>Hrvatska kulturno umjetnička udruga SLAVONSKO SRCE  Rijeka, Bože Starca Jurića 41, 51000 Rijeka</item>
    </derivirana_varijabla>
  </DomainObject.Predmet.ProtuStrankaListFormatedWithAdress>
  <DomainObject.Predmet.ProtuStrankaListFormatedWithAdressOIB>
    <izvorni_sadrzaj>
      <item>Hrvatska kulturno umjetnička udruga SLAVONSKO SRCE  Rijeka, OIB 37082380734, Bože Starca Jurića 41, 51000 Rijeka</item>
    </izvorni_sadrzaj>
    <derivirana_varijabla naziv="DomainObject.Predmet.ProtuStrankaListFormatedWithAdressOIB_1">
      <item>Hrvatska kulturno umjetnička udruga SLAVONSKO SRCE  Rijeka, OIB 37082380734, Bože Starca Jurića 41, 51000 Rijeka</item>
    </derivirana_varijabla>
  </DomainObject.Predmet.ProtuStrankaListFormatedWithAdressOIB>
  <DomainObject.Predmet.ProtuStrankaListNazivFormated>
    <izvorni_sadrzaj>
      <item>Hrvatska kulturno umjetnička udruga SLAVONSKO SRCE  Rijeka</item>
    </izvorni_sadrzaj>
    <derivirana_varijabla naziv="DomainObject.Predmet.ProtuStrankaListNazivFormated_1">
      <item>Hrvatska kulturno umjetnička udruga SLAVONSKO SRCE  Rijeka</item>
    </derivirana_varijabla>
  </DomainObject.Predmet.ProtuStrankaListNazivFormated>
  <DomainObject.Predmet.ProtuStrankaListNazivFormatedOIB>
    <izvorni_sadrzaj>
      <item>Hrvatska kulturno umjetnička udruga SLAVONSKO SRCE  Rijeka, OIB 37082380734</item>
    </izvorni_sadrzaj>
    <derivirana_varijabla naziv="DomainObject.Predmet.ProtuStrankaListNazivFormatedOIB_1">
      <item>Hrvatska kulturno umjetnička udruga SLAVONSKO SRCE  Rijeka, OIB 37082380734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Hrvatska kulturno umjetnička udruga SLAVONSKO SRCE  Rijeka</izvorni_sadrzaj>
    <derivirana_varijabla naziv="DomainObject.Predmet.ProtustrankaIDrugi_1">Hrvatska kulturno umjetnička udruga SLAVONSKO SRCE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Hrvatska kulturno umjetnička udruga SLAVONSKO SRCE  Rijeka, OIB 37082380734, Bože Starca Jurića 41, 51000 Rijeka</izvorni_sadrzaj>
    <derivirana_varijabla naziv="DomainObject.Predmet.ProtustrankaIDrugiAdressOIB_1">Hrvatska kulturno umjetnička udruga SLAVONSKO SRCE  Rijeka, OIB 37082380734, Bože Starca Jurića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Hrvatska kulturno umjetnička udruga SLAVONSKO SRCE  Rijeka</item>
    </izvorni_sadrzaj>
    <derivirana_varijabla naziv="DomainObject.Predmet.SudioniciListNaziv_1">
      <item>FINA  Rijeka</item>
      <item>Hrvatska kulturno umjetnička udruga SLAVONSKO SRCE  Rijeka</item>
    </derivirana_varijabla>
  </DomainObject.Predmet.SudioniciListNaziv>
  <DomainObject.Predmet.SudioniciListAdressOIB>
    <izvorni_sadrzaj>
      <item>FINA  Rijeka, OIB 85821130368, Frana Kurelca 8,51000 Rijeka</item>
      <item>Hrvatska kulturno umjetnička udruga SLAVONSKO SRCE  Rijeka, OIB 37082380734, Bože Starca Jurića 41,51000 Rijeka</item>
    </izvorni_sadrzaj>
    <derivirana_varijabla naziv="DomainObject.Predmet.SudioniciListAdressOIB_1">
      <item>FINA  Rijeka, OIB 85821130368, Frana Kurelca 8,51000 Rijeka</item>
      <item>Hrvatska kulturno umjetnička udruga SLAVONSKO SRCE  Rijeka, OIB 37082380734, Bože Starca Jurića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37082380734</item>
    </izvorni_sadrzaj>
    <derivirana_varijabla naziv="DomainObject.Predmet.SudioniciListNazivOIB_1">
      <item>, OIB 85821130368</item>
      <item>, OIB 37082380734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1E746-F1D8-460E-A60D-6756AF4D5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2762</properties:Characters>
  <properties:Lines>90</properties:Lines>
  <properties:Paragraphs>36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2016-04-21T11:55:00Z</dcterms:created>
  <dc:creator>ksarlija</dc:creator>
  <cp:lastModifiedBy>Jasna Radulović</cp:lastModifiedBy>
  <cp:lastPrinted>2016-04-21T11:56:00Z</cp:lastPrinted>
  <dcterms:modified xmlns:xsi="http://www.w3.org/2001/XMLSchema-instance" xsi:type="dcterms:W3CDTF">2016-04-21T12:01:00Z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