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de9f0" w14:paraId="88de9f0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346FC3">
        <w:t>51</w:t>
      </w:r>
      <w:r w:rsidR="00E41E22">
        <w:t>31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E41E22">
        <w:t>ZAGREB MBM d.o.o., Zagreb, Vrapčanska 83, OIB: 96397591363</w:t>
      </w:r>
      <w:r w:rsidR="00346FC3">
        <w:t>,</w:t>
      </w:r>
      <w:r w:rsidR="00C241E6" w:rsidRPr="00C241E6">
        <w:t xml:space="preserve"> </w:t>
      </w:r>
      <w:r w:rsidR="00C241E6">
        <w:t xml:space="preserve"> </w:t>
      </w:r>
      <w:r w:rsidR="00346FC3">
        <w:t>7. svibnja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F61DEE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E41E22">
        <w:t>ZAGREB MBM d.o.o., Zagreb, Vrapčanska 83, OIB: 96397591363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346FC3">
        <w:t>7. svibnja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E41E22">
        <w:t>14,15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C43B26">
        <w:t>Jure Marušić, Zagreb, Bleiweisova 2, OIB: 52703189678</w:t>
      </w:r>
      <w:r w:rsidR="00040BD4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F61DEE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E41E22">
        <w:t>ZAGREB MBM d.o.o., Zagreb, Vrapčanska 83, OIB: 96397591363</w:t>
      </w:r>
      <w:r w:rsidR="00305723" w:rsidRP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346FC3">
        <w:rPr>
          <w:rFonts w:eastAsia="Calibri"/>
          <w:lang w:eastAsia="en-US"/>
        </w:rPr>
        <w:t>7. svibnja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F61DEE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E41E22">
        <w:t>ZAGREB MBM d.o.o., Zagreb, Vrapčanska 83, OIB: 96397591363</w:t>
      </w:r>
      <w:r w:rsidR="00305723" w:rsidRPr="00305723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E3D92" w:rsidP="00AA7637" w:rsidR="00AE3D92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AE3D92" w:rsidP="00AA7637" w:rsidR="00AE3D92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E41E22">
        <w:t>ZAGREB MBM d.o.o., Zagreb, Vrapčanska 83, OIB: 96397591363</w:t>
      </w:r>
      <w:r w:rsidR="00305723" w:rsidRPr="00305723">
        <w:t>,</w:t>
      </w:r>
      <w:r w:rsidR="00631A90">
        <w:t xml:space="preserve"> dana </w:t>
      </w:r>
      <w:r w:rsidR="00346FC3">
        <w:t xml:space="preserve">28. lipnja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lastRenderedPageBreak/>
        <w:t>Ovosudnim rješenjem poslovni broj St-</w:t>
      </w:r>
      <w:r w:rsidR="00346FC3">
        <w:t>51</w:t>
      </w:r>
      <w:r w:rsidR="00E41E22">
        <w:t>31</w:t>
      </w:r>
      <w:r w:rsidR="00B0604A">
        <w:t>/16</w:t>
      </w:r>
      <w:r>
        <w:t xml:space="preserve"> od </w:t>
      </w:r>
      <w:r w:rsidR="00C43B26">
        <w:t>20</w:t>
      </w:r>
      <w:r w:rsidR="00040BD4">
        <w:t>. listopada</w:t>
      </w:r>
      <w:r w:rsidR="00F61DEE">
        <w:t xml:space="preserve">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282E1E" w:rsidR="00346FC3">
      <w:pPr>
        <w:ind w:firstLine="708"/>
        <w:jc w:val="both"/>
      </w:pPr>
      <w:r>
        <w:t>Iz podneska FINA-e od 2</w:t>
      </w:r>
      <w:r w:rsidR="00C43B26">
        <w:t>5</w:t>
      </w:r>
      <w:r>
        <w:t xml:space="preserve">. listopada 2017. proizlazi da dužnik na dan </w:t>
      </w:r>
      <w:r w:rsidR="00C43B26">
        <w:t>1. rujna 2015.</w:t>
      </w:r>
      <w:r>
        <w:t xml:space="preserve"> ima neizvršene osnove za plaćanje u neprekinutom razdoblju od </w:t>
      </w:r>
      <w:r w:rsidR="00C43B26">
        <w:t>1394</w:t>
      </w:r>
      <w:r>
        <w:t xml:space="preserve"> dana u ukupnom iznosu od </w:t>
      </w:r>
      <w:r w:rsidR="00C43B26">
        <w:t>94.992,98</w:t>
      </w:r>
      <w:r>
        <w:t xml:space="preserve"> kn (list 1</w:t>
      </w:r>
      <w:r w:rsidR="00C43B26">
        <w:t>2</w:t>
      </w:r>
      <w:r>
        <w:t xml:space="preserve"> spisa).</w:t>
      </w:r>
    </w:p>
    <w:p w:rsidRDefault="00346FC3" w:rsidP="00346FC3" w:rsidR="00346FC3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C43B26">
        <w:t>19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</w:t>
      </w:r>
      <w:r w:rsidR="00C43B26">
        <w:t>Centra za vozila Hrvatske</w:t>
      </w:r>
      <w:r>
        <w:t xml:space="preserve"> od </w:t>
      </w:r>
      <w:r w:rsidR="00C43B26">
        <w:t>24. siječnja 2018</w:t>
      </w:r>
      <w:r>
        <w:t xml:space="preserve">. proizlazi da dužnik </w:t>
      </w:r>
      <w:r w:rsidR="00346FC3">
        <w:t xml:space="preserve">nije evidentiran kao </w:t>
      </w:r>
      <w:r>
        <w:t>vlasnik</w:t>
      </w:r>
      <w:r w:rsidR="001B2F0A">
        <w:t xml:space="preserve"> </w:t>
      </w:r>
      <w:r>
        <w:t>vozila</w:t>
      </w:r>
      <w:r w:rsidR="001B2F0A">
        <w:t xml:space="preserve"> </w:t>
      </w:r>
      <w:r>
        <w:t xml:space="preserve">(list </w:t>
      </w:r>
      <w:r w:rsidR="00C43B26">
        <w:t>21</w:t>
      </w:r>
      <w:r>
        <w:t xml:space="preserve"> spisa).</w:t>
      </w:r>
    </w:p>
    <w:p w:rsidRDefault="001B2F0A" w:rsidP="00040BD4" w:rsidR="001B2F0A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C43B26">
        <w:t>ZAGREB MBM, d.o.o., Zagreb, Vrapčanska 83, OIB: 96397591363,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C43B26">
        <w:t>5131</w:t>
      </w:r>
      <w:r w:rsidR="00B0604A">
        <w:t>/16</w:t>
      </w:r>
      <w:r>
        <w:t xml:space="preserve"> od </w:t>
      </w:r>
      <w:r w:rsidR="00C43B26">
        <w:t>9. ožujka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46FC3">
        <w:t>10</w:t>
      </w:r>
      <w:r w:rsidR="000750F3">
        <w:t>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C43B26">
        <w:t>9. ožujka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E216A3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346FC3">
        <w:t>7. svibnja</w:t>
      </w:r>
      <w:r w:rsidR="00B276A8">
        <w:t xml:space="preserve"> 2018</w:t>
      </w:r>
      <w:r w:rsidR="00410421">
        <w:t>.</w:t>
      </w:r>
    </w:p>
    <w:p w:rsidRDefault="00AE3D92" w:rsidP="002B6E67" w:rsidR="00AE3D92">
      <w:pPr>
        <w:ind w:left="5664"/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sectPr w:rsidSect="00A0682A" w:rsidR="008327B4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56E" w:rsidR="0071056E">
      <w:r>
        <w:separator/>
      </w:r>
    </w:p>
  </w:endnote>
  <w:endnote w:id="0" w:type="continuationSeparator">
    <w:p w:rsidRDefault="0071056E" w:rsidR="007105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56E" w:rsidR="0071056E">
      <w:r>
        <w:separator/>
      </w:r>
    </w:p>
  </w:footnote>
  <w:footnote w:id="0" w:type="continuationSeparator">
    <w:p w:rsidRDefault="0071056E" w:rsidR="007105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3D9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E41E22">
      <w:t>5131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46FC3"/>
    <w:rsid w:val="003567A1"/>
    <w:rsid w:val="003905DD"/>
    <w:rsid w:val="003D0A32"/>
    <w:rsid w:val="00407FE0"/>
    <w:rsid w:val="00410421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6F2C83"/>
    <w:rsid w:val="0071056E"/>
    <w:rsid w:val="007170B8"/>
    <w:rsid w:val="00717D4A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E3D92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43B2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216A3"/>
    <w:rsid w:val="00E41E22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D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D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D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D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D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3D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D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D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D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D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5131</izvorni_sadrzaj>
    <derivirana_varijabla naziv="DomainObject.Predmet.Broj_1">5131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St-5131/2016</izvorni_sadrzaj>
    <derivirana_varijabla naziv="DomainObject.Predmet.OznakaBroj_1">St-5131/2016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ZAGREB MBM d.o.o. zastupanog po punomoćniku Zdravko Majdak</izvorni_sadrzaj>
    <derivirana_varijabla naziv="DomainObject.Predmet.ProtustrankaFormated_1">  ZAGREB MBM d.o.o. zastupanog po punomoćniku Zdravko Majdak</derivirana_varijabla>
  </DomainObject.Predmet.ProtustrankaFormated>
  <DomainObject.Predmet.ProtustrankaFormatedOIB>
    <izvorni_sadrzaj>  ZAGREB MBM d.o.o., OIB 96397591363 zastupanog po punomoćniku Zdravko Majdak</izvorni_sadrzaj>
    <derivirana_varijabla naziv="DomainObject.Predmet.ProtustrankaFormatedOIB_1">  ZAGREB MBM d.o.o., OIB 96397591363 zastupanog po punomoćniku Zdravko Majdak</derivirana_varijabla>
  </DomainObject.Predmet.ProtustrankaFormatedOIB>
  <DomainObject.Predmet.ProtustrankaFormatedWithAdress>
    <izvorni_sadrzaj> ZAGREB MBM d.o.o., Vrapčanska 83, 10000 Zagreb zastupanog po punomoćniku Zdravko Majdak</izvorni_sadrzaj>
    <derivirana_varijabla naziv="DomainObject.Predmet.ProtustrankaFormatedWithAdress_1"> ZAGREB MBM d.o.o., Vrapčanska 83, 10000 Zagreb zastupanog po punomoćniku Zdravko Majdak</derivirana_varijabla>
  </DomainObject.Predmet.ProtustrankaFormatedWithAdress>
  <DomainObject.Predmet.ProtustrankaFormatedWithAdressOIB>
    <izvorni_sadrzaj> ZAGREB MBM d.o.o., OIB 96397591363, Vrapčanska 83, 10000 Zagreb zastupanog po punomoćniku Zdravko Majdak</izvorni_sadrzaj>
    <derivirana_varijabla naziv="DomainObject.Predmet.ProtustrankaFormatedWithAdressOIB_1"> ZAGREB MBM d.o.o., OIB 96397591363, Vrapčanska 83, 10000 Zagreb zastupanog po punomoćniku Zdravko Majdak</derivirana_varijabla>
  </DomainObject.Predmet.ProtustrankaFormatedWithAdressOIB>
  <DomainObject.Predmet.ProtustrankaWithAdress>
    <izvorni_sadrzaj>ZAGREB MBM d.o.o. Vrapčanska 83, 10000 Zagreb</izvorni_sadrzaj>
    <derivirana_varijabla naziv="DomainObject.Predmet.ProtustrankaWithAdress_1">ZAGREB MBM d.o.o. Vrapčanska 83, 10000 Zagreb</derivirana_varijabla>
  </DomainObject.Predmet.ProtustrankaWithAdress>
  <DomainObject.Predmet.ProtustrankaWithAdressOIB>
    <izvorni_sadrzaj>ZAGREB MBM d.o.o., OIB 96397591363, Vrapčanska 83, 10000 Zagreb</izvorni_sadrzaj>
    <derivirana_varijabla naziv="DomainObject.Predmet.ProtustrankaWithAdressOIB_1">ZAGREB MBM d.o.o., OIB 96397591363, Vrapčanska 83, 10000 Zagreb</derivirana_varijabla>
  </DomainObject.Predmet.ProtustrankaWithAdressOIB>
  <DomainObject.Predmet.ProtustrankaNazivFormated>
    <izvorni_sadrzaj>ZAGREB MBM d.o.o.</izvorni_sadrzaj>
    <derivirana_varijabla naziv="DomainObject.Predmet.ProtustrankaNazivFormated_1">ZAGREB MBM d.o.o.</derivirana_varijabla>
  </DomainObject.Predmet.ProtustrankaNazivFormated>
  <DomainObject.Predmet.ProtustrankaNazivFormatedOIB>
    <izvorni_sadrzaj>ZAGREB MBM d.o.o., OIB 96397591363</izvorni_sadrzaj>
    <derivirana_varijabla naziv="DomainObject.Predmet.ProtustrankaNazivFormatedOIB_1">ZAGREB MBM d.o.o., OIB 96397591363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 MBM d.o.o. zastupanog po punomoćniku Zdravko Majdak</item>
    </izvorni_sadrzaj>
    <derivirana_varijabla naziv="DomainObject.Predmet.ProtuStrankaListFormated_1">
      <item>ZAGREB MBM d.o.o. zastupanog po punomoćniku Zdravko Majdak</item>
    </derivirana_varijabla>
  </DomainObject.Predmet.ProtuStrankaListFormated>
  <DomainObject.Predmet.ProtuStrankaListFormatedOIB>
    <izvorni_sadrzaj>
      <item>ZAGREB MBM d.o.o., OIB 96397591363 zastupanog po punomoćniku Zdravko Majdak</item>
    </izvorni_sadrzaj>
    <derivirana_varijabla naziv="DomainObject.Predmet.ProtuStrankaListFormatedOIB_1">
      <item>ZAGREB MBM d.o.o., OIB 96397591363 zastupanog po punomoćniku Zdravko Majdak</item>
    </derivirana_varijabla>
  </DomainObject.Predmet.ProtuStrankaListFormatedOIB>
  <DomainObject.Predmet.ProtuStrankaListFormatedWithAdress>
    <izvorni_sadrzaj>
      <item>ZAGREB MBM d.o.o., Vrapčanska 83, 10000 Zagreb zastupanog po punomoćniku Zdravko Majdak</item>
    </izvorni_sadrzaj>
    <derivirana_varijabla naziv="DomainObject.Predmet.ProtuStrankaListFormatedWithAdress_1">
      <item>ZAGREB MBM d.o.o., Vrapčanska 83, 10000 Zagreb zastupanog po punomoćniku Zdravko Majdak</item>
    </derivirana_varijabla>
  </DomainObject.Predmet.ProtuStrankaListFormatedWithAdress>
  <DomainObject.Predmet.ProtuStrankaListFormatedWithAdressOIB>
    <izvorni_sadrzaj>
      <item>ZAGREB MBM d.o.o., OIB 96397591363, Vrapčanska 83, 10000 Zagreb zastupanog po punomoćniku Zdravko Majdak</item>
    </izvorni_sadrzaj>
    <derivirana_varijabla naziv="DomainObject.Predmet.ProtuStrankaListFormatedWithAdressOIB_1">
      <item>ZAGREB MBM d.o.o., OIB 96397591363, Vrapčanska 83, 10000 Zagreb zastupanog po punomoćniku Zdravko Majdak</item>
    </derivirana_varijabla>
  </DomainObject.Predmet.ProtuStrankaListFormatedWithAdressOIB>
  <DomainObject.Predmet.ProtuStrankaListNazivFormated>
    <izvorni_sadrzaj>
      <item>ZAGREB MBM d.o.o.</item>
    </izvorni_sadrzaj>
    <derivirana_varijabla naziv="DomainObject.Predmet.ProtuStrankaListNazivFormated_1">
      <item>ZAGREB MBM d.o.o.</item>
    </derivirana_varijabla>
  </DomainObject.Predmet.ProtuStrankaListNazivFormated>
  <DomainObject.Predmet.ProtuStrankaListNazivFormatedOIB>
    <izvorni_sadrzaj>
      <item>ZAGREB MBM d.o.o., OIB 96397591363</item>
    </izvorni_sadrzaj>
    <derivirana_varijabla naziv="DomainObject.Predmet.ProtuStrankaListNazivFormatedOIB_1">
      <item>ZAGREB MBM d.o.o., OIB 96397591363</item>
    </derivirana_varijabla>
  </DomainObject.Predmet.ProtuStrankaListNazivFormatedOIB>
  <DomainObject.Predmet.OstaliListFormated>
    <izvorni_sadrzaj>
      <item>Zdravko Majdak punomoćnik sudionika u postupku ZAGREB MBM d.o.o.</item>
    </izvorni_sadrzaj>
    <derivirana_varijabla naziv="DomainObject.Predmet.OstaliListFormated_1">
      <item>Zdravko Majdak punomoćnik sudionika u postupku ZAGREB MBM d.o.o.</item>
    </derivirana_varijabla>
  </DomainObject.Predmet.OstaliListFormated>
  <DomainObject.Predmet.OstaliListFormatedOIB>
    <izvorni_sadrzaj>
      <item>Zdravko Majdak, OIB 29580378827 punomoćnik sudionika u postupku ZAGREB MBM d.o.o.</item>
    </izvorni_sadrzaj>
    <derivirana_varijabla naziv="DomainObject.Predmet.OstaliListFormatedOIB_1">
      <item>Zdravko Majdak, OIB 29580378827 punomoćnik sudionika u postupku ZAGREB MBM d.o.o.</item>
    </derivirana_varijabla>
  </DomainObject.Predmet.OstaliListFormatedOIB>
  <DomainObject.Predmet.OstaliListFormatedWithAdress>
    <izvorni_sadrzaj>
      <item>Zdravko Majdak, Vrapčanska 83, 10000 Zagreb punomoćnik sudionika u postupku ZAGREB MBM d.o.o.</item>
    </izvorni_sadrzaj>
    <derivirana_varijabla naziv="DomainObject.Predmet.OstaliListFormatedWithAdress_1">
      <item>Zdravko Majdak, Vrapčanska 83, 10000 Zagreb punomoćnik sudionika u postupku ZAGREB MBM d.o.o.</item>
    </derivirana_varijabla>
  </DomainObject.Predmet.OstaliListFormatedWithAdress>
  <DomainObject.Predmet.OstaliListFormatedWithAdressOIB>
    <izvorni_sadrzaj>
      <item>Zdravko Majdak, OIB 29580378827, Vrapčanska 83, 10000 Zagreb punomoćnik sudionika u postupku ZAGREB MBM d.o.o.</item>
    </izvorni_sadrzaj>
    <derivirana_varijabla naziv="DomainObject.Predmet.OstaliListFormatedWithAdressOIB_1">
      <item>Zdravko Majdak, OIB 29580378827, Vrapčanska 83, 10000 Zagreb punomoćnik sudionika u postupku ZAGREB MBM d.o.o.</item>
    </derivirana_varijabla>
  </DomainObject.Predmet.OstaliListFormatedWithAdressOIB>
  <DomainObject.Predmet.OstaliListNazivFormated>
    <izvorni_sadrzaj>
      <item>Zdravko Majdak</item>
    </izvorni_sadrzaj>
    <derivirana_varijabla naziv="DomainObject.Predmet.OstaliListNazivFormated_1">
      <item>Zdravko Majdak</item>
    </derivirana_varijabla>
  </DomainObject.Predmet.OstaliListNazivFormated>
  <DomainObject.Predmet.OstaliListNazivFormatedOIB>
    <izvorni_sadrzaj>
      <item>Zdravko Majdak, OIB 29580378827</item>
    </izvorni_sadrzaj>
    <derivirana_varijabla naziv="DomainObject.Predmet.OstaliListNazivFormatedOIB_1">
      <item>Zdravko Majdak, OIB 29580378827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 MBM d.o.o.</izvorni_sadrzaj>
    <derivirana_varijabla naziv="DomainObject.Predmet.ProtustrankaIDrugi_1">ZAGREB MBM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 MBM d.o.o., OIB 96397591363, Vrapčanska 83, 10000 Zagreb</izvorni_sadrzaj>
    <derivirana_varijabla naziv="DomainObject.Predmet.ProtustrankaIDrugiAdressOIB_1">ZAGREB MBM d.o.o., OIB 96397591363, Vrapčanska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 MBM d.o.o.</item>
      <item>Zdravko Majdak</item>
    </izvorni_sadrzaj>
    <derivirana_varijabla naziv="DomainObject.Predmet.SudioniciListNaziv_1">
      <item>FINA Regionalni centar Zagreb</item>
      <item>ZAGREB MBM d.o.o.</item>
      <item>Zdravko Majdak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 MBM d.o.o., OIB 96397591363, Vrapčanska 83,10000 Zagreb</item>
      <item>Zdravko Majdak, OIB 29580378827, Vrapčanska 83,10000 Zagreb</item>
    </izvorni_sadrzaj>
    <derivirana_varijabla naziv="DomainObject.Predmet.SudioniciListAdressOIB_1">
      <item>FINA Regionalni centar Zagreb, OIB 85821130368, Trg svibanjskih žrtava 1995. 1,10000 Zagreb</item>
      <item>ZAGREB MBM d.o.o., OIB 96397591363, Vrapčanska 83,10000 Zagreb</item>
      <item>Zdravko Majdak, OIB 29580378827, Vrapčanska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96397591363</item>
      <item>, OIB 29580378827</item>
    </izvorni_sadrzaj>
    <derivirana_varijabla naziv="DomainObject.Predmet.SudioniciListNazivOIB_1">
      <item>, OIB 85821130368</item>
      <item>, OIB 96397591363</item>
      <item>, OIB 29580378827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574</properties:Words>
  <properties:Characters>2982</properties:Characters>
  <properties:Lines>95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2018-05-07T11:57:00Z</dcterms:created>
  <dc:creator>Korisnik</dc:creator>
  <cp:lastModifiedBy>Draženka Prpić</cp:lastModifiedBy>
  <cp:lastPrinted>2018-05-07T11:58:00Z</cp:lastPrinted>
  <dcterms:modified xmlns:xsi="http://www.w3.org/2001/XMLSchema-instance" xsi:type="dcterms:W3CDTF">2018-05-07T11:58:00Z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-ZAGREB MBM-St-5131-16.docx)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