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8cc36" w14:paraId="9e8cc36"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0736C">
        <w:t>1</w:t>
      </w:r>
      <w:r w:rsidR="00104220">
        <w:t>703</w:t>
      </w:r>
      <w:r w:rsidR="003C5692">
        <w:t>/1</w:t>
      </w:r>
      <w:r w:rsidR="00104220">
        <w:t>6</w:t>
      </w:r>
      <w:r w:rsidR="003C5692">
        <w:t>-</w:t>
      </w:r>
      <w:r w:rsidR="00104220">
        <w:t>20</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516ED3" w:rsidP="00516ED3" w:rsidR="005B067F">
      <w:pPr>
        <w:jc w:val="both"/>
      </w:pPr>
      <w:r>
        <w:tab/>
      </w:r>
      <w:r w:rsidR="00104220" w:rsidRPr="00104220">
        <w:t xml:space="preserve">Trgovački sud u Osijeku, po sucu mr. sc. Tihomiru Kovačeviću, kao stečajnom sucu, povodom prijedloga FINANCIJSKE AGENCIJE ZAGREB, Regionalni centar Osijek, L. Jagera 3, OIB 85821130368 za otvaranje stečajnog postupka nad dužnikom SYNTAX AGENT jednostavno društvo s ograničenom odgovornošću za ugostiteljstvo, turizam i trgovinu, Osijek, Franjevačka 14, MBS 030146457, OIB: 33443973127, dana </w:t>
      </w:r>
      <w:r>
        <w:t>5</w:t>
      </w:r>
      <w:r w:rsidR="00104220" w:rsidRPr="00104220">
        <w:t xml:space="preserve">. </w:t>
      </w:r>
      <w:r>
        <w:t>travnja</w:t>
      </w:r>
      <w:r w:rsidR="00104220" w:rsidRPr="00104220">
        <w:t xml:space="preserve"> 2018.</w:t>
      </w: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516ED3" w:rsidR="00B324DF">
      <w:pPr>
        <w:pStyle w:val="Tijeloteksta"/>
        <w:numPr>
          <w:ilvl w:val="0"/>
          <w:numId w:val="11"/>
        </w:numPr>
      </w:pPr>
      <w:r>
        <w:t>Privremeno</w:t>
      </w:r>
      <w:r w:rsidR="00516ED3">
        <w:t>m</w:t>
      </w:r>
      <w:r>
        <w:t xml:space="preserve"> stečajno</w:t>
      </w:r>
      <w:r w:rsidR="00516ED3">
        <w:t>m</w:t>
      </w:r>
      <w:r>
        <w:t xml:space="preserve"> upravitelj</w:t>
      </w:r>
      <w:r w:rsidR="00516ED3">
        <w:t>u</w:t>
      </w:r>
      <w:r>
        <w:t xml:space="preserve"> </w:t>
      </w:r>
      <w:r w:rsidR="00516ED3" w:rsidRPr="00516ED3">
        <w:t>Šimo Bošnjak, Osijek, Vukovarska cesta 56, OIB 38523531471</w:t>
      </w:r>
      <w:r>
        <w:rPr>
          <w:b/>
        </w:rPr>
        <w:t xml:space="preserve">, </w:t>
      </w:r>
      <w:r>
        <w:t xml:space="preserve">odobrava se jednokratna nagrada za rad za obnašanje dužnosti privremenog stečajnog upravitelja nad dužnikom </w:t>
      </w:r>
      <w:r w:rsidR="00516ED3" w:rsidRPr="00516ED3">
        <w:t>SYNTAX AGENT jednostavno društvo s ograničenom odgovornošću za ugostiteljstvo, turizam i trgovinu, Osijek, Franjevačka 14, MBS 030146457, OIB: 33443973127</w:t>
      </w:r>
      <w:r>
        <w:t xml:space="preserve">, </w:t>
      </w:r>
      <w:r w:rsidR="00B324DF">
        <w:t>u iznosu ukupnog troška od 3.500,00 kn uplatom na žiro-račun privremen</w:t>
      </w:r>
      <w:r w:rsidR="00516ED3">
        <w:t>og</w:t>
      </w:r>
      <w:r w:rsidR="00B324DF">
        <w:t xml:space="preserve"> stečajn</w:t>
      </w:r>
      <w:r w:rsidR="00516ED3">
        <w:t>og</w:t>
      </w:r>
      <w:r w:rsidR="00B324DF">
        <w:t xml:space="preserve"> upravitelj</w:t>
      </w:r>
      <w:r w:rsidR="00516ED3">
        <w:t>a</w:t>
      </w:r>
      <w:r w:rsidR="00B324DF">
        <w:t xml:space="preserve"> broj koji će dostaviti u roku od 8 dana. </w:t>
      </w:r>
    </w:p>
    <w:p w:rsidRDefault="00B324DF" w:rsidP="00B324DF" w:rsidR="00B324DF">
      <w:pPr>
        <w:pStyle w:val="Tijeloteksta"/>
        <w:ind w:left="705"/>
      </w:pPr>
    </w:p>
    <w:p w:rsidRDefault="00B324DF" w:rsidP="00B324DF" w:rsidR="00B324DF">
      <w:pPr>
        <w:pStyle w:val="Tijeloteksta"/>
        <w:numPr>
          <w:ilvl w:val="0"/>
          <w:numId w:val="11"/>
        </w:numPr>
      </w:pPr>
      <w:r>
        <w:t xml:space="preserve">Nalaže se računovodstvu ovoga suda da po pravomoćnosti ovoga rješenja iz Fonda </w:t>
      </w:r>
      <w:r w:rsidRPr="002D1C0E">
        <w:t>za namirenje troškova stečajnog postupka</w:t>
      </w:r>
      <w:r>
        <w:t xml:space="preserve"> izvrši isplatu privremeno</w:t>
      </w:r>
      <w:r w:rsidR="00F444DD">
        <w:t>m</w:t>
      </w:r>
      <w:r>
        <w:t xml:space="preserve"> stečajno</w:t>
      </w:r>
      <w:r w:rsidR="00F444DD">
        <w:t>m</w:t>
      </w:r>
      <w:r>
        <w:t xml:space="preserve"> upravitelj</w:t>
      </w:r>
      <w:r w:rsidR="00F444DD">
        <w:t>u</w:t>
      </w:r>
      <w:r>
        <w:t xml:space="preserve"> na nje</w:t>
      </w:r>
      <w:r w:rsidR="00F444DD">
        <w:t>gov</w:t>
      </w:r>
      <w:r>
        <w:t xml:space="preserve"> žiro-račun broj koji će dostaviti u roku od 8 dana,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St-1</w:t>
      </w:r>
      <w:r w:rsidR="00C95CB9">
        <w:t>703</w:t>
      </w:r>
      <w:r>
        <w:t>/1</w:t>
      </w:r>
      <w:r w:rsidR="00C95CB9">
        <w:t>6</w:t>
      </w:r>
      <w:r>
        <w:t>-1</w:t>
      </w:r>
      <w:r w:rsidR="00C95CB9">
        <w:t>2</w:t>
      </w:r>
      <w:r>
        <w:t xml:space="preserve"> od 1</w:t>
      </w:r>
      <w:r w:rsidR="00C95CB9">
        <w:t>3</w:t>
      </w:r>
      <w:r>
        <w:t>.</w:t>
      </w:r>
      <w:r w:rsidR="00C95CB9">
        <w:t>02</w:t>
      </w:r>
      <w:r>
        <w:t>.201</w:t>
      </w:r>
      <w:r w:rsidR="00C95CB9">
        <w:t>8</w:t>
      </w:r>
      <w:r>
        <w:t xml:space="preserve">. pokrenut je prethodni postupak nad dužnikom i imenovan je </w:t>
      </w:r>
      <w:r w:rsidR="00C95CB9">
        <w:t>Šimo Bošnjak</w:t>
      </w:r>
      <w:r w:rsidR="00A140CF">
        <w:t xml:space="preserve"> iz Osijeka</w:t>
      </w:r>
      <w:r>
        <w:t xml:space="preserve"> za privremen</w:t>
      </w:r>
      <w:r w:rsidR="00C95CB9">
        <w:t>og</w:t>
      </w:r>
      <w:r>
        <w:t xml:space="preserve"> stečajn</w:t>
      </w:r>
      <w:r w:rsidR="00C95CB9">
        <w:t>og</w:t>
      </w:r>
      <w:r>
        <w:t xml:space="preserve"> upravitelj</w:t>
      </w:r>
      <w:r w:rsidR="00C95CB9">
        <w:t>a</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pPr>
    </w:p>
    <w:p w:rsidRDefault="00397F6D" w:rsidP="00397F6D" w:rsidR="00397F6D">
      <w:pPr>
        <w:pStyle w:val="Tijeloteksta"/>
        <w:ind w:firstLine="708"/>
      </w:pPr>
    </w:p>
    <w:p w:rsidRDefault="00FC0CBC" w:rsidP="00FC0CBC" w:rsidR="00FC0CBC">
      <w:pPr>
        <w:pStyle w:val="Tijeloteksta"/>
        <w:ind w:firstLine="708"/>
      </w:pPr>
      <w:r>
        <w:t>Privremen</w:t>
      </w:r>
      <w:r w:rsidR="00C95CB9">
        <w:t>i</w:t>
      </w:r>
      <w:r>
        <w:t xml:space="preserve"> stečajn</w:t>
      </w:r>
      <w:r w:rsidR="00C95CB9">
        <w:t>i</w:t>
      </w:r>
      <w:r>
        <w:t xml:space="preserve"> upravitelj obavi</w:t>
      </w:r>
      <w:r w:rsidR="00C95CB9">
        <w:t>o</w:t>
      </w:r>
      <w:r>
        <w:t xml:space="preserve"> je sve potrebne radnje, te je sastavi</w:t>
      </w:r>
      <w:r w:rsidR="00C95CB9">
        <w:t>o</w:t>
      </w:r>
      <w:r>
        <w:t xml:space="preserve"> i dostavi</w:t>
      </w:r>
      <w:r w:rsidR="00C95CB9">
        <w:t>o</w:t>
      </w:r>
      <w:r>
        <w:t xml:space="preserve"> svoje pisano izvješće i nazoči</w:t>
      </w:r>
      <w:r w:rsidR="00C95CB9">
        <w:t>o</w:t>
      </w:r>
      <w:r>
        <w:t xml:space="preserve"> ročištu radi izjašnjenja o prijedlogu za otvaranje stečajnog postupka i ročištu radi rasprave o uvjetima za otvaranje stečajnog postupka, a dana </w:t>
      </w:r>
      <w:r w:rsidR="000C7A50">
        <w:t>3</w:t>
      </w:r>
      <w:r>
        <w:t>.</w:t>
      </w:r>
      <w:r w:rsidR="000C7A50">
        <w:t>04</w:t>
      </w:r>
      <w:r>
        <w:t>.201</w:t>
      </w:r>
      <w:r w:rsidR="000C7A50">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D67CE6">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0C7A50" w:rsidRPr="000C7A50">
        <w:t xml:space="preserve">5. travnja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0C7A50">
        <w:t>i</w:t>
      </w:r>
      <w:r>
        <w:t xml:space="preserve"> stečajn</w:t>
      </w:r>
      <w:r w:rsidR="000C7A50">
        <w:t>i</w:t>
      </w:r>
      <w:r>
        <w:t xml:space="preserve"> upravitelj</w:t>
      </w:r>
      <w:r w:rsidR="000C7A50">
        <w:t xml:space="preserve"> Šimo Bošnjak</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0A0A">
      <w:rPr>
        <w:rStyle w:val="Brojstranice"/>
        <w:noProof/>
      </w:rPr>
      <w:t>2</w:t>
    </w:r>
    <w:r>
      <w:rPr>
        <w:rStyle w:val="Brojstranice"/>
      </w:rPr>
      <w:fldChar w:fldCharType="end"/>
    </w:r>
  </w:p>
  <w:p w:rsidRDefault="000D2EFC" w:rsidP="002B47A8" w:rsidR="00E24B1F">
    <w:pPr>
      <w:jc w:val="right"/>
    </w:pPr>
    <w:r>
      <w:t>14 St-</w:t>
    </w:r>
    <w:r w:rsidR="00104220" w:rsidRPr="00104220">
      <w:t>1703/16-20</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522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C7A50"/>
    <w:rsid w:val="000D04D8"/>
    <w:rsid w:val="000D27B6"/>
    <w:rsid w:val="000D2EFC"/>
    <w:rsid w:val="000D2F69"/>
    <w:rsid w:val="000D4857"/>
    <w:rsid w:val="000D59B3"/>
    <w:rsid w:val="000D7AAB"/>
    <w:rsid w:val="000E1AD6"/>
    <w:rsid w:val="000E49A5"/>
    <w:rsid w:val="000E58C3"/>
    <w:rsid w:val="000F4685"/>
    <w:rsid w:val="00101A3E"/>
    <w:rsid w:val="00104220"/>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1DD1"/>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6ED3"/>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736F"/>
    <w:rsid w:val="009A06C4"/>
    <w:rsid w:val="009A2439"/>
    <w:rsid w:val="009A490C"/>
    <w:rsid w:val="009A6A82"/>
    <w:rsid w:val="009B0A0A"/>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5CB9"/>
    <w:rsid w:val="00C9623C"/>
    <w:rsid w:val="00C967A1"/>
    <w:rsid w:val="00CA0397"/>
    <w:rsid w:val="00CA2125"/>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CE6"/>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44DD"/>
    <w:rsid w:val="00F46B8B"/>
    <w:rsid w:val="00F46BC9"/>
    <w:rsid w:val="00F47EF5"/>
    <w:rsid w:val="00F5389A"/>
    <w:rsid w:val="00F5537F"/>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9B0A0A"/>
    <w:rPr>
      <w:color w:val="808080"/>
      <w:bdr w:space="0" w:sz="0" w:color="auto" w:val="none"/>
      <w:shd w:fill="auto" w:color="auto" w:val="clear"/>
    </w:rPr>
  </w:style>
  <w:style w:customStyle="true" w:styleId="eSPISCCParagraphDefaultFont" w:type="character">
    <w:name w:val="eSPIS_CC_Paragraph Default Font"/>
    <w:basedOn w:val="Zadanifontodlomka"/>
    <w:rsid w:val="009B0A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0A0A"/>
    <w:rPr>
      <w:bdr w:space="0" w:sz="0" w:color="auto" w:val="none"/>
      <w:shd w:fill="FFFFCC" w:color="auto" w:val="clear"/>
      <w:lang w:val="hr-HR"/>
    </w:rPr>
  </w:style>
  <w:style w:customStyle="true" w:styleId="PozadinaSvijetloCrvena" w:type="character">
    <w:name w:val="Pozadina_SvijetloCrvena"/>
    <w:basedOn w:val="eSPISCCParagraphDefaultFont"/>
    <w:rsid w:val="009B0A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0A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9B0A0A"/>
    <w:rPr>
      <w:color w:val="808080"/>
      <w:bdr w:color="auto" w:space="0" w:sz="0" w:val="none"/>
      <w:shd w:color="auto" w:fill="auto" w:val="clear"/>
    </w:rPr>
  </w:style>
  <w:style w:customStyle="1" w:styleId="eSPISCCParagraphDefaultFont" w:type="character">
    <w:name w:val="eSPIS_CC_Paragraph Default Font"/>
    <w:basedOn w:val="Zadanifontodlomka"/>
    <w:rsid w:val="009B0A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0A0A"/>
    <w:rPr>
      <w:bdr w:color="auto" w:space="0" w:sz="0" w:val="none"/>
      <w:shd w:color="auto" w:fill="FFFFCC" w:val="clear"/>
      <w:lang w:val="hr-HR"/>
    </w:rPr>
  </w:style>
  <w:style w:customStyle="1" w:styleId="PozadinaSvijetloCrvena" w:type="character">
    <w:name w:val="Pozadina_SvijetloCrvena"/>
    <w:basedOn w:val="eSPISCCParagraphDefaultFont"/>
    <w:rsid w:val="009B0A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0A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1703</izvorni_sadrzaj>
    <derivirana_varijabla naziv="DomainObject.Predmet.Broj_1">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St-1703/2016</izvorni_sadrzaj>
    <derivirana_varijabla naziv="DomainObject.Predmet.OznakaBroj_1">St-1703/2016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SYNTAX AGENT jednostavno društvo s ograničenom odgovornošću za ugostiteljstvo, turizam i trgovinu</izvorni_sadrzaj>
    <derivirana_varijabla naziv="DomainObject.Predmet.ProtustrankaFormated_1">  SYNTAX AGENT jednostavno društvo s ograničenom odgovornošću za ugostiteljstvo, turizam i trgovinu</derivirana_varijabla>
  </DomainObject.Predmet.ProtustrankaFormated>
  <DomainObject.Predmet.ProtustrankaFormatedOIB>
    <izvorni_sadrzaj>  SYNTAX AGENT jednostavno društvo s ograničenom odgovornošću za ugostiteljstvo, turizam i trgovinu, OIB 33443973127</izvorni_sadrzaj>
    <derivirana_varijabla naziv="DomainObject.Predmet.ProtustrankaFormatedOIB_1">  SYNTAX AGENT jednostavno društvo s ograničenom odgovornošću za ugostiteljstvo, turizam i trgovinu, OIB 33443973127</derivirana_varijabla>
  </DomainObject.Predmet.ProtustrankaFormatedOIB>
  <DomainObject.Predmet.ProtustrankaFormatedWithAdress>
    <izvorni_sadrzaj> SYNTAX AGENT jednostavno društvo s ograničenom odgovornošću za ugostiteljstvo, turizam i trgovinu, Franjevačka 14, 31000 Osijek</izvorni_sadrzaj>
    <derivirana_varijabla naziv="DomainObject.Predmet.ProtustrankaFormatedWithAdress_1"> SYNTAX AGENT jednostavno društvo s ograničenom odgovornošću za ugostiteljstvo, turizam i trgovinu, Franjevačka 14, 31000 Osijek</derivirana_varijabla>
  </DomainObject.Predmet.ProtustrankaFormatedWithAdress>
  <DomainObject.Predmet.ProtustrankaFormatedWithAdressOIB>
    <izvorni_sadrzaj> SYNTAX AGENT jednostavno društvo s ograničenom odgovornošću za ugostiteljstvo, turizam i trgovinu, OIB 33443973127, Franjevačka 14, 31000 Osijek</izvorni_sadrzaj>
    <derivirana_varijabla naziv="DomainObject.Predmet.ProtustrankaFormatedWithAdressOIB_1"> SYNTAX AGENT jednostavno društvo s ograničenom odgovornošću za ugostiteljstvo, turizam i trgovinu, OIB 33443973127, Franjevačka 14, 31000 Osijek</derivirana_varijabla>
  </DomainObject.Predmet.ProtustrankaFormatedWithAdressOIB>
  <DomainObject.Predmet.ProtustrankaWithAdress>
    <izvorni_sadrzaj>SYNTAX AGENT jednostavno društvo s ograničenom odgovornošću za ugostiteljstvo, turizam i trgovinu Franjevačka 14, 31000 Osijek</izvorni_sadrzaj>
    <derivirana_varijabla naziv="DomainObject.Predmet.ProtustrankaWithAdress_1">SYNTAX AGENT jednostavno društvo s ograničenom odgovornošću za ugostiteljstvo, turizam i trgovinu Franjevačka 14, 31000 Osijek</derivirana_varijabla>
  </DomainObject.Predmet.ProtustrankaWithAdress>
  <DomainObject.Predmet.ProtustrankaWithAdressOIB>
    <izvorni_sadrzaj>SYNTAX AGENT jednostavno društvo s ograničenom odgovornošću za ugostiteljstvo, turizam i trgovinu, OIB 33443973127, Franjevačka 14, 31000 Osijek</izvorni_sadrzaj>
    <derivirana_varijabla naziv="DomainObject.Predmet.ProtustrankaWithAdressOIB_1">SYNTAX AGENT jednostavno društvo s ograničenom odgovornošću za ugostiteljstvo, turizam i trgovinu, OIB 33443973127, Franjevačka 14, 31000 Osijek</derivirana_varijabla>
  </DomainObject.Predmet.ProtustrankaWithAdressOIB>
  <DomainObject.Predmet.ProtustrankaNazivFormated>
    <izvorni_sadrzaj>SYNTAX AGENT jednostavno društvo s ograničenom odgovornošću za ugostiteljstvo, turizam i trgovinu</izvorni_sadrzaj>
    <derivirana_varijabla naziv="DomainObject.Predmet.ProtustrankaNazivFormated_1">SYNTAX AGENT jednostavno društvo s ograničenom odgovornošću za ugostiteljstvo, turizam i trgovinu</derivirana_varijabla>
  </DomainObject.Predmet.ProtustrankaNazivFormated>
  <DomainObject.Predmet.ProtustrankaNazivFormatedOIB>
    <izvorni_sadrzaj>SYNTAX AGENT jednostavno društvo s ograničenom odgovornošću za ugostiteljstvo, turizam i trgovinu, OIB 33443973127</izvorni_sadrzaj>
    <derivirana_varijabla naziv="DomainObject.Predmet.ProtustrankaNazivFormatedOIB_1">SYNTAX AGENT jednostavno društvo s ograničenom odgovornošću za ugostiteljstvo, turizam i trgovinu, OIB 33443973127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SYNTAX AGENT jednostavno društvo s ograničenom odgovornošću za ugostiteljstvo, turizam i trgovinu</item>
    </izvorni_sadrzaj>
    <derivirana_varijabla naziv="DomainObject.Predmet.ProtuStrankaListFormated_1">
      <item>SYNTAX AGENT jednostavno društvo s ograničenom odgovornošću za ugostiteljstvo, turizam i trgovinu</item>
    </derivirana_varijabla>
  </DomainObject.Predmet.ProtuStrankaListFormated>
  <DomainObject.Predmet.ProtuStrankaListFormatedOIB>
    <izvorni_sadrzaj>
      <item>SYNTAX AGENT jednostavno društvo s ograničenom odgovornošću za ugostiteljstvo, turizam i trgovinu, OIB 33443973127</item>
    </izvorni_sadrzaj>
    <derivirana_varijabla naziv="DomainObject.Predmet.ProtuStrankaListFormatedOIB_1">
      <item>SYNTAX AGENT jednostavno društvo s ograničenom odgovornošću za ugostiteljstvo, turizam i trgovinu, OIB 33443973127</item>
    </derivirana_varijabla>
  </DomainObject.Predmet.ProtuStrankaListFormatedOIB>
  <DomainObject.Predmet.ProtuStrankaListFormatedWithAdress>
    <izvorni_sadrzaj>
      <item>SYNTAX AGENT jednostavno društvo s ograničenom odgovornošću za ugostiteljstvo, turizam i trgovinu, Franjevačka 14, 31000 Osijek</item>
    </izvorni_sadrzaj>
    <derivirana_varijabla naziv="DomainObject.Predmet.ProtuStrankaListFormatedWithAdress_1">
      <item>SYNTAX AGENT jednostavno društvo s ograničenom odgovornošću za ugostiteljstvo, turizam i trgovinu, Franjevačka 14, 31000 Osijek</item>
    </derivirana_varijabla>
  </DomainObject.Predmet.ProtuStrankaListFormatedWithAdress>
  <DomainObject.Predmet.ProtuStrankaListFormatedWithAdressOIB>
    <izvorni_sadrzaj>
      <item>SYNTAX AGENT jednostavno društvo s ograničenom odgovornošću za ugostiteljstvo, turizam i trgovinu, OIB 33443973127, Franjevačka 14, 31000 Osijek</item>
    </izvorni_sadrzaj>
    <derivirana_varijabla naziv="DomainObject.Predmet.ProtuStrankaListFormatedWithAdressOIB_1">
      <item>SYNTAX AGENT jednostavno društvo s ograničenom odgovornošću za ugostiteljstvo, turizam i trgovinu, OIB 33443973127, Franjevačka 14, 31000 Osijek</item>
    </derivirana_varijabla>
  </DomainObject.Predmet.ProtuStrankaListFormatedWithAdressOIB>
  <DomainObject.Predmet.ProtuStrankaListNazivFormated>
    <izvorni_sadrzaj>
      <item>SYNTAX AGENT jednostavno društvo s ograničenom odgovornošću za ugostiteljstvo, turizam i trgovinu</item>
    </izvorni_sadrzaj>
    <derivirana_varijabla naziv="DomainObject.Predmet.ProtuStrankaListNazivFormated_1">
      <item>SYNTAX AGENT jednostavno društvo s ograničenom odgovornošću za ugostiteljstvo, turizam i trgovinu</item>
    </derivirana_varijabla>
  </DomainObject.Predmet.ProtuStrankaListNazivFormated>
  <DomainObject.Predmet.ProtuStrankaListNazivFormatedOIB>
    <izvorni_sadrzaj>
      <item>SYNTAX AGENT jednostavno društvo s ograničenom odgovornošću za ugostiteljstvo, turizam i trgovinu, OIB 33443973127</item>
    </izvorni_sadrzaj>
    <derivirana_varijabla naziv="DomainObject.Predmet.ProtuStrankaListNazivFormatedOIB_1">
      <item>SYNTAX AGENT jednostavno društvo s ograničenom odgovornošću za ugostiteljstvo, turizam i trgovinu, OIB 33443973127</item>
    </derivirana_varijabla>
  </DomainObject.Predmet.ProtuStrankaListNazivFormatedOIB>
  <DomainObject.Predmet.OstaliListFormated>
    <izvorni_sadrzaj>
      <item>Davor Bujak</item>
    </izvorni_sadrzaj>
    <derivirana_varijabla naziv="DomainObject.Predmet.OstaliListFormated_1">
      <item>Davor Bujak</item>
    </derivirana_varijabla>
  </DomainObject.Predmet.OstaliListFormated>
  <DomainObject.Predmet.OstaliListFormatedOIB>
    <izvorni_sadrzaj>
      <item>Davor Bujak, OIB 57450585872</item>
    </izvorni_sadrzaj>
    <derivirana_varijabla naziv="DomainObject.Predmet.OstaliListFormatedOIB_1">
      <item>Davor Bujak, OIB 57450585872</item>
    </derivirana_varijabla>
  </DomainObject.Predmet.OstaliListFormatedOIB>
  <DomainObject.Predmet.OstaliListFormatedWithAdress>
    <izvorni_sadrzaj>
      <item>Davor Bujak, Franjevačka 14, 31000 Osijek</item>
    </izvorni_sadrzaj>
    <derivirana_varijabla naziv="DomainObject.Predmet.OstaliListFormatedWithAdress_1">
      <item>Davor Bujak, Franjevačka 14, 31000 Osijek</item>
    </derivirana_varijabla>
  </DomainObject.Predmet.OstaliListFormatedWithAdress>
  <DomainObject.Predmet.OstaliListFormatedWithAdressOIB>
    <izvorni_sadrzaj>
      <item>Davor Bujak, OIB 57450585872, Franjevačka 14, 31000 Osijek</item>
    </izvorni_sadrzaj>
    <derivirana_varijabla naziv="DomainObject.Predmet.OstaliListFormatedWithAdressOIB_1">
      <item>Davor Bujak, OIB 57450585872, Franjevačka 14, 31000 Osijek</item>
    </derivirana_varijabla>
  </DomainObject.Predmet.OstaliListFormatedWithAdressOIB>
  <DomainObject.Predmet.OstaliListNazivFormated>
    <izvorni_sadrzaj>
      <item>Davor Bujak</item>
    </izvorni_sadrzaj>
    <derivirana_varijabla naziv="DomainObject.Predmet.OstaliListNazivFormated_1">
      <item>Davor Bujak</item>
    </derivirana_varijabla>
  </DomainObject.Predmet.OstaliListNazivFormated>
  <DomainObject.Predmet.OstaliListNazivFormatedOIB>
    <izvorni_sadrzaj>
      <item>Davor Bujak, OIB 57450585872</item>
    </izvorni_sadrzaj>
    <derivirana_varijabla naziv="DomainObject.Predmet.OstaliListNazivFormatedOIB_1">
      <item>Davor Bujak, OIB 57450585872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SYNTAX AGENT jednostavno društvo s ograničenom odgovornošću za ugostiteljstvo, turizam i trgovinu</izvorni_sadrzaj>
    <derivirana_varijabla naziv="DomainObject.Predmet.ProtustrankaIDrugi_1">SYNTAX AGENT jednostavno društvo s ograničenom odgovornošću za ugostiteljstvo, turizam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SYNTAX AGENT jednostavno društvo s ograničenom odgovornošću za ugostiteljstvo, turizam i trgovinu, OIB 33443973127, Franjevačka 14, 31000 Osijek</izvorni_sadrzaj>
    <derivirana_varijabla naziv="DomainObject.Predmet.ProtustrankaIDrugiAdressOIB_1">SYNTAX AGENT jednostavno društvo s ograničenom odgovornošću za ugostiteljstvo, turizam i trgovinu, OIB 33443973127, Franjevačka 14,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SYNTAX AGENT jednostavno društvo s ograničenom odgovornošću za ugostiteljstvo, turizam i trgovinu</item>
      <item>Davor Bujak</item>
    </izvorni_sadrzaj>
    <derivirana_varijabla naziv="DomainObject.Predmet.SudioniciListNaziv_1">
      <item>FINA RC OSIJEK</item>
      <item>SYNTAX AGENT jednostavno društvo s ograničenom odgovornošću za ugostiteljstvo, turizam i trgovinu</item>
      <item>Davor Bujak</item>
    </derivirana_varijabla>
  </DomainObject.Predmet.SudioniciListNaziv>
  <DomainObject.Predmet.SudioniciListAdressOIB>
    <izvorni_sadrzaj>
      <item>FINA RC OSIJEK, OIB 85821130368</item>
      <item>SYNTAX AGENT jednostavno društvo s ograničenom odgovornošću za ugostiteljstvo, turizam i trgovinu, OIB 33443973127, Franjevačka 14,31000 Osijek</item>
      <item>Davor Bujak, OIB 57450585872, Franjevačka 14,31000 Osijek</item>
    </izvorni_sadrzaj>
    <derivirana_varijabla naziv="DomainObject.Predmet.SudioniciListAdressOIB_1">
      <item>FINA RC OSIJEK, OIB 85821130368</item>
      <item>SYNTAX AGENT jednostavno društvo s ograničenom odgovornošću za ugostiteljstvo, turizam i trgovinu, OIB 33443973127, Franjevačka 14,31000 Osijek</item>
      <item>Davor Bujak, OIB 57450585872, Franjevačka 14,31000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33443973127</item>
      <item>, OIB 57450585872</item>
    </izvorni_sadrzaj>
    <derivirana_varijabla naziv="DomainObject.Predmet.SudioniciListNazivOIB_1">
      <item>, OIB 85821130368</item>
      <item>, OIB 33443973127</item>
      <item>, OIB 57450585872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DF8E07-179F-4C4D-B5FD-DD2039313B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462</properties:Words>
  <properties:Characters>2499</properties:Characters>
  <properties:Lines>73</properties:Lines>
  <properties:Paragraphs>21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3049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2018-04-05T07:18:00Z</cp:lastPrinted>
  <dcterms:modified xmlns:xsi="http://www.w3.org/2001/XMLSchema-instance" xsi:type="dcterms:W3CDTF">2018-04-05T08:40:00Z</dcterms:modified>
  <cp:revision>6</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