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a2962" w14:paraId="afa2962" w:rsidRDefault="00C10525" w:rsidP="00C10525" w:rsidR="00C10525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C10525" w:rsidP="00C10525" w:rsidR="00C10525"/>
    <w:p w:rsidRDefault="00C10525" w:rsidP="00C10525" w:rsidR="00C10525">
      <w:pPr>
        <w:jc w:val="right"/>
      </w:pPr>
    </w:p>
    <w:p w:rsidRDefault="00C10525" w:rsidP="00C10525" w:rsidR="00C10525"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page">
              <wp:posOffset>1236345</wp:posOffset>
            </wp:positionH>
            <wp:positionV relativeFrom="page">
              <wp:posOffset>695960</wp:posOffset>
            </wp:positionV>
            <wp:extent cy="961390" cx="720090"/>
            <wp:effectExtent b="0" r="3810" t="0" l="0"/>
            <wp:wrapNone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 xml:space="preserve">      </w:t>
      </w:r>
    </w:p>
    <w:p w:rsidRDefault="00C10525" w:rsidP="00C10525" w:rsidR="00C10525">
      <w:pPr>
        <w:jc w:val="right"/>
      </w:pPr>
      <w:r>
        <w:t>1 St-1356/2017</w:t>
      </w:r>
    </w:p>
    <w:p w:rsidRDefault="00C10525" w:rsidP="00C10525" w:rsidR="00C10525">
      <w:r>
        <w:t xml:space="preserve">     REPUBLIKA HRVATSKA</w:t>
      </w:r>
    </w:p>
    <w:p w:rsidRDefault="00C10525" w:rsidP="00C10525" w:rsidR="00C10525"/>
    <w:p w:rsidRDefault="00C10525" w:rsidP="00C10525" w:rsidR="00C10525">
      <w:r>
        <w:t>TRGOVAČKI SUD U ZAGREBU</w:t>
      </w:r>
    </w:p>
    <w:p w:rsidRDefault="00C10525" w:rsidP="00C10525" w:rsidR="00C10525">
      <w:r>
        <w:t xml:space="preserve">        Stalna služba u Karlovcu </w:t>
      </w:r>
    </w:p>
    <w:p w:rsidRDefault="00C10525" w:rsidP="00C10525" w:rsidR="00C10525">
      <w:r>
        <w:t>Karlovac, Trg hrvatskih branitelja 1/II</w:t>
      </w:r>
    </w:p>
    <w:p w:rsidRDefault="00C10525" w:rsidP="00C10525" w:rsidR="00C10525"/>
    <w:p w:rsidRDefault="00C10525" w:rsidP="00C10525" w:rsidR="00C10525">
      <w:pPr>
        <w:jc w:val="center"/>
      </w:pPr>
      <w:r>
        <w:t>R E P U B  L I K A   H R V A T S K A</w:t>
      </w:r>
    </w:p>
    <w:p w:rsidRDefault="00C10525" w:rsidP="00C10525" w:rsidR="00C10525">
      <w:pPr>
        <w:jc w:val="center"/>
      </w:pPr>
    </w:p>
    <w:p w:rsidRDefault="00C10525" w:rsidP="00C10525" w:rsidR="00C10525">
      <w:pPr>
        <w:jc w:val="center"/>
      </w:pPr>
      <w:r>
        <w:t>Z A K L J U Č A K</w:t>
      </w:r>
    </w:p>
    <w:p w:rsidRDefault="00C10525" w:rsidP="00C10525" w:rsidR="00C10525"/>
    <w:p w:rsidRDefault="00C10525" w:rsidP="00C10525" w:rsidR="00C10525">
      <w:pPr>
        <w:jc w:val="both"/>
      </w:pPr>
      <w:r>
        <w:tab/>
        <w:t>TRGOVAČKI SUD U ZAGREBU, Stalna služba</w:t>
      </w:r>
      <w:r>
        <w:rPr>
          <w:b/>
        </w:rPr>
        <w:t xml:space="preserve"> </w:t>
      </w:r>
      <w:r>
        <w:t>u Karlovcu</w:t>
      </w:r>
      <w:r>
        <w:rPr>
          <w:b/>
        </w:rPr>
        <w:t>,</w:t>
      </w:r>
      <w:r>
        <w:t xml:space="preserve"> po sucu Jadranki Mađeruh, kao stečajnom sucu, u stečajnom postupku nad stečajnim dužnikom MANDRE PROJEKT d.o.o. u stečaju, Zabok, Ksavera Šandora </w:t>
      </w:r>
      <w:proofErr w:type="spellStart"/>
      <w:r>
        <w:t>Đalskog</w:t>
      </w:r>
      <w:proofErr w:type="spellEnd"/>
      <w:r>
        <w:t xml:space="preserve"> 2, OIB: 37610644080, 25. veljače 2019.</w:t>
      </w:r>
    </w:p>
    <w:p w:rsidRDefault="00C10525" w:rsidP="00C10525" w:rsidR="00C10525">
      <w:pPr>
        <w:jc w:val="both"/>
      </w:pPr>
    </w:p>
    <w:p w:rsidRDefault="00C10525" w:rsidP="00C10525" w:rsidR="00C10525">
      <w:pPr>
        <w:jc w:val="both"/>
      </w:pPr>
    </w:p>
    <w:p w:rsidRDefault="00C10525" w:rsidP="00C10525" w:rsidR="00C10525">
      <w:pPr>
        <w:tabs>
          <w:tab w:pos="4050" w:val="left"/>
        </w:tabs>
        <w:jc w:val="center"/>
      </w:pPr>
      <w:r>
        <w:t>z a k l j u č i o    j e</w:t>
      </w:r>
    </w:p>
    <w:p w:rsidRDefault="00C10525" w:rsidP="00C10525" w:rsidR="00C10525"/>
    <w:p w:rsidRDefault="00C10525" w:rsidP="00C10525" w:rsidR="00C10525"/>
    <w:p w:rsidRDefault="00C10525" w:rsidP="00C10525" w:rsidR="00C10525">
      <w:pPr>
        <w:jc w:val="both"/>
      </w:pPr>
      <w:r>
        <w:tab/>
        <w:t xml:space="preserve">Nalaže se Financijskoj agenciji da obustavi postupak provedbe prodaje dužnikovih nekretnina odmah  nakon završetka tekuće javne dražbe u stečajnom postupku nad dužnikom MANDRE PROJEKT d.o.o. u stečaju, Zabok, Ksavera Šandora </w:t>
      </w:r>
      <w:proofErr w:type="spellStart"/>
      <w:r>
        <w:t>Đalskog</w:t>
      </w:r>
      <w:proofErr w:type="spellEnd"/>
      <w:r>
        <w:t xml:space="preserve"> 2, OIB: 37610644080, te da obavijesti sud o rezultatima iste,  s obzirom da je prvi </w:t>
      </w:r>
      <w:proofErr w:type="spellStart"/>
      <w:r>
        <w:t>razlučni</w:t>
      </w:r>
      <w:proofErr w:type="spellEnd"/>
      <w:r>
        <w:t xml:space="preserve"> vjerovnik u </w:t>
      </w:r>
      <w:proofErr w:type="spellStart"/>
      <w:r>
        <w:t>prednosnom</w:t>
      </w:r>
      <w:proofErr w:type="spellEnd"/>
      <w:r>
        <w:t xml:space="preserve"> redu izjavio da kupuje nekretninu i da stavlja u prijeboj svoju tražbinu s </w:t>
      </w:r>
      <w:proofErr w:type="spellStart"/>
      <w:r>
        <w:t>protutražbinom</w:t>
      </w:r>
      <w:proofErr w:type="spellEnd"/>
      <w:r>
        <w:t xml:space="preserve"> stečajnog dužnika po osnovi cijene u visini utvrđene vrijednosti nekretnine u smislu odredbe čl.247. st.7. Stečajnog zakona (Narodne novine broj 71/15, 104/17).</w:t>
      </w:r>
    </w:p>
    <w:p w:rsidRDefault="00C10525" w:rsidP="00C10525" w:rsidR="00C10525">
      <w:pPr>
        <w:jc w:val="both"/>
      </w:pPr>
    </w:p>
    <w:p w:rsidRDefault="00C10525" w:rsidP="00C10525" w:rsidR="00C10525">
      <w:pPr>
        <w:ind w:firstLine="708"/>
        <w:jc w:val="both"/>
      </w:pPr>
    </w:p>
    <w:p w:rsidRDefault="00C10525" w:rsidP="00C10525" w:rsidR="00C10525">
      <w:pPr>
        <w:jc w:val="center"/>
      </w:pPr>
      <w:r>
        <w:t>U Karlovcu 25. veljače 2019.</w:t>
      </w:r>
    </w:p>
    <w:p w:rsidRDefault="00C10525" w:rsidP="00C10525" w:rsidR="00C10525">
      <w:pPr>
        <w:jc w:val="both"/>
      </w:pPr>
    </w:p>
    <w:p w:rsidRDefault="00C10525" w:rsidP="00C10525" w:rsidR="00C10525">
      <w:pPr>
        <w:ind w:left="6372"/>
        <w:jc w:val="both"/>
      </w:pPr>
      <w:r>
        <w:t xml:space="preserve">     Stečajni sudac:</w:t>
      </w:r>
    </w:p>
    <w:p w:rsidRDefault="00C10525" w:rsidP="00C10525" w:rsidR="00C10525">
      <w:pPr>
        <w:jc w:val="center"/>
      </w:pPr>
      <w:r>
        <w:t xml:space="preserve">                                                                                              Jadranka Mađeruh,v .r.</w:t>
      </w:r>
    </w:p>
    <w:p w:rsidRDefault="00C10525" w:rsidP="00C10525" w:rsidR="00C10525">
      <w:pPr>
        <w:jc w:val="center"/>
      </w:pPr>
    </w:p>
    <w:p w:rsidRDefault="00C10525" w:rsidP="00C10525" w:rsidR="00C10525">
      <w:pPr>
        <w:jc w:val="center"/>
      </w:pPr>
      <w:r>
        <w:t xml:space="preserve">          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službenik:</w:t>
      </w:r>
      <w:r>
        <w:br/>
        <w:t xml:space="preserve">                                                                                          Draženka Prpić</w:t>
      </w:r>
    </w:p>
    <w:p w:rsidRDefault="00C10525" w:rsidP="00C10525" w:rsidR="00C10525">
      <w:r>
        <w:t>Uputa o pravnom lijeku:</w:t>
      </w:r>
      <w:r>
        <w:br/>
        <w:t>Protiv ovog zaključka nije dopuštena žalba.</w:t>
      </w:r>
    </w:p>
    <w:p w:rsidRDefault="00C10525" w:rsidP="00C10525" w:rsidR="00C10525"/>
    <w:p w:rsidRDefault="00C10525" w:rsidP="00C10525" w:rsidR="00C10525" w:rsidRPr="00C10525">
      <w:r w:rsidRPr="00C10525">
        <w:t>Dna:</w:t>
      </w:r>
    </w:p>
    <w:p w:rsidRDefault="00C10525" w:rsidP="00C10525" w:rsidR="00C10525" w:rsidRPr="00C10525">
      <w:pPr>
        <w:numPr>
          <w:ilvl w:val="0"/>
          <w:numId w:val="1"/>
        </w:numPr>
      </w:pPr>
      <w:r w:rsidRPr="00C10525">
        <w:t>FINA</w:t>
      </w:r>
    </w:p>
    <w:p w:rsidRDefault="00C10525" w:rsidP="00C10525" w:rsidR="00C10525">
      <w:pPr>
        <w:numPr>
          <w:ilvl w:val="0"/>
          <w:numId w:val="1"/>
        </w:numPr>
      </w:pPr>
      <w:r w:rsidRPr="00C10525">
        <w:t>e-oglasna ploča suda</w:t>
      </w:r>
    </w:p>
    <w:p w:rsidRDefault="00985BCA" w:rsidP="00C10525" w:rsidR="00985BCA" w:rsidRPr="00C10525">
      <w:pPr>
        <w:numPr>
          <w:ilvl w:val="0"/>
          <w:numId w:val="1"/>
        </w:numPr>
      </w:pPr>
      <w:proofErr w:type="spellStart"/>
      <w:r>
        <w:t>razlučni</w:t>
      </w:r>
      <w:proofErr w:type="spellEnd"/>
      <w:r>
        <w:t xml:space="preserve"> vjerovnik po punomoćniku</w:t>
      </w:r>
    </w:p>
    <w:p w:rsidRDefault="00C10525" w:rsidP="00C10525" w:rsidR="00C10525" w:rsidRPr="00C10525"/>
    <w:p w:rsidRDefault="00C10525" w:rsidP="00C10525" w:rsidR="00C10525" w:rsidRPr="00C10525"/>
    <w:p w:rsidRDefault="00C10525" w:rsidP="00C10525" w:rsidR="00C10525"/>
    <w:p w:rsidRDefault="0052797A" w:rsidR="0052797A"/>
    <w:sectPr w:rsidSect="00C05ADA" w:rsidR="0052797A">
      <w:pgSz w:code="9" w:h="16838" w:w="11906"/>
      <w:pgMar w:gutter="0" w:footer="709" w:header="709" w:left="1417" w:bottom="1417" w:right="1417" w:top="1417"/>
      <w:paperSrc w:other="1" w:first="1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0525"/>
    <w:rsid w:val="0052797A"/>
    <w:rsid w:val="00985BCA"/>
    <w:rsid w:val="00C05ADA"/>
    <w:rsid w:val="00C10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1052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985B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5B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5B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5B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5B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1052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985B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5B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5B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5B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5B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40044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0702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veljače 2019.</izvorni_sadrzaj>
    <derivirana_varijabla naziv="DomainObject.DatumDonosenjaOdluke_1">25.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1356</izvorni_sadrzaj>
    <derivirana_varijabla naziv="DomainObject.Predmet.Broj_1">1356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2017.</izvorni_sadrzaj>
    <derivirana_varijabla naziv="DomainObject.Predmet.DatumOsnivanja_1">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St-1356/2017</izvorni_sadrzaj>
    <derivirana_varijabla naziv="DomainObject.Predmet.OznakaBroj_1">St-1356/2017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MANDRE PROJEKT d.o.o. u stečaju zastupanog po punomoćniku Ivica Sinković; Duško Košak</izvorni_sadrzaj>
    <derivirana_varijabla naziv="DomainObject.Predmet.ProtustrankaFormated_1">  MANDRE PROJEKT d.o.o. u stečaju zastupanog po punomoćniku Ivica Sinković; Duško Košak</derivirana_varijabla>
  </DomainObject.Predmet.ProtustrankaFormated>
  <DomainObject.Predmet.ProtustrankaFormatedOIB>
    <izvorni_sadrzaj>  MANDRE PROJEKT d.o.o. u stečaju, OIB 37610644080 zastupanog po punomoćniku Ivica Sinković; Duško Košak</izvorni_sadrzaj>
    <derivirana_varijabla naziv="DomainObject.Predmet.ProtustrankaFormatedOIB_1">  MANDRE PROJEKT d.o.o. u stečaju, OIB 37610644080 zastupanog po punomoćniku Ivica Sinković; Duško Košak</derivirana_varijabla>
  </DomainObject.Predmet.ProtustrankaFormatedOIB>
  <DomainObject.Predmet.ProtustrankaFormatedWithAdress>
    <izvorni_sadrzaj> MANDRE PROJEKT d.o.o. u stečaju, Ksavera Đalskog 2, 49210 Zabok zastupanog po punomoćniku Ivica Sinković; Duško Košak</izvorni_sadrzaj>
    <derivirana_varijabla naziv="DomainObject.Predmet.ProtustrankaFormatedWithAdress_1"> MANDRE PROJEKT d.o.o. u stečaju, Ksavera Đalskog 2, 49210 Zabok zastupanog po punomoćniku Ivica Sinković; Duško Košak</derivirana_varijabla>
  </DomainObject.Predmet.ProtustrankaFormatedWithAdress>
  <DomainObject.Predmet.ProtustrankaFormatedWithAdressOIB>
    <izvorni_sadrzaj> MANDRE PROJEKT d.o.o. u stečaju, OIB 37610644080, Ksavera Đalskog 2, 49210 Zabok zastupanog po punomoćniku Ivica Sinković; Duško Košak</izvorni_sadrzaj>
    <derivirana_varijabla naziv="DomainObject.Predmet.ProtustrankaFormatedWithAdressOIB_1"> MANDRE PROJEKT d.o.o. u stečaju, OIB 37610644080, Ksavera Đalskog 2, 49210 Zabok zastupanog po punomoćniku Ivica Sinković; Duško Košak</derivirana_varijabla>
  </DomainObject.Predmet.ProtustrankaFormatedWithAdressOIB>
  <DomainObject.Predmet.ProtustrankaWithAdress>
    <izvorni_sadrzaj>MANDRE PROJEKT d.o.o. u stečaju Ksavera Đalskog 2, 49210 Zabok</izvorni_sadrzaj>
    <derivirana_varijabla naziv="DomainObject.Predmet.ProtustrankaWithAdress_1">MANDRE PROJEKT d.o.o. u stečaju Ksavera Đalskog 2, 49210 Zabok</derivirana_varijabla>
  </DomainObject.Predmet.ProtustrankaWithAdress>
  <DomainObject.Predmet.ProtustrankaWithAdressOIB>
    <izvorni_sadrzaj>MANDRE PROJEKT d.o.o. u stečaju, OIB 37610644080, Ksavera Đalskog 2, 49210 Zabok</izvorni_sadrzaj>
    <derivirana_varijabla naziv="DomainObject.Predmet.ProtustrankaWithAdressOIB_1">MANDRE PROJEKT d.o.o. u stečaju, OIB 37610644080, Ksavera Đalskog 2, 49210 Zabok</derivirana_varijabla>
  </DomainObject.Predmet.ProtustrankaWithAdressOIB>
  <DomainObject.Predmet.ProtustrankaNazivFormated>
    <izvorni_sadrzaj>MANDRE PROJEKT d.o.o. u stečaju</izvorni_sadrzaj>
    <derivirana_varijabla naziv="DomainObject.Predmet.ProtustrankaNazivFormated_1">MANDRE PROJEKT d.o.o. u stečaju</derivirana_varijabla>
  </DomainObject.Predmet.ProtustrankaNazivFormated>
  <DomainObject.Predmet.ProtustrankaNazivFormatedOIB>
    <izvorni_sadrzaj>MANDRE PROJEKT d.o.o. u stečaju, OIB 37610644080</izvorni_sadrzaj>
    <derivirana_varijabla naziv="DomainObject.Predmet.ProtustrankaNazivFormatedOIB_1">MANDRE PROJEKT d.o.o. u stečaju, OIB 37610644080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Ministarstvo financija, Porezna uprava, Područni ured Zagreb zastupanog po punomoćniku Županijsko državno odvjetništvo u Zagrebu; Županijsko državno odvjetništvo u Karlovcu; OPTIMAL COLLECTION društvo s ograničenom odgovornošću za usluge</izvorni_sadrzaj>
    <derivirana_varijabla naziv="DomainObject.Predmet.StrankaFormated_1">  FINA Regionalni centar Zagreb; Ministarstvo financija, Porezna uprava, Područni ured Zagreb zastupanog po punomoćniku Županijsko državno odvjetništvo u Zagrebu; Županijsko državno odvjetništvo u Karlovcu; OPTIMAL COLLECTION društvo s ograničenom odgovornošću za usluge</derivirana_varijabla>
  </DomainObject.Predmet.StrankaFormated>
  <DomainObject.Predmet.StrankaFormatedOIB>
    <izvorni_sadrzaj>  FINA Regionalni centar Zagreb, OIB 85821130368; Ministarstvo financija, Porezna uprava, Područni ured Zagreb, OIB 18683136487 zastupanog po punomoćniku Županijsko državno odvjetništvo u Zagrebu; Županijsko državno odvjetništvo u Karlovcu; OPTIMAL COLLECTION društvo s ograničenom odgovornošću za usluge, OIB 09501551683</izvorni_sadrzaj>
    <derivirana_varijabla naziv="DomainObject.Predmet.StrankaFormatedOIB_1">  FINA Regionalni centar Zagreb, OIB 85821130368; Ministarstvo financija, Porezna uprava, Područni ured Zagreb, OIB 18683136487 zastupanog po punomoćniku Županijsko državno odvjetništvo u Zagrebu; Županijsko državno odvjetništvo u Karlovcu; OPTIMAL COLLECTION društvo s ograničenom odgovornošću za usluge, OIB 09501551683</derivirana_varijabla>
  </DomainObject.Predmet.StrankaFormatedOIB>
  <DomainObject.Predmet.StrankaFormatedWithAdress>
    <izvorni_sadrzaj> FINA Regionalni centar Zagreb, Trg svibanjskih žrtava 1995. br.1, 10000 Zagreb; Ministarstvo financija, Porezna uprava, Područni ured Zagreb, Av. Dubrovnik 32, 10000 Zagreb zastupanog po punomoćniku Županijsko državno odvjetništvo u Zagrebu; Županijsko državno odvjetništvo u Karlovcu; OPTIMAL COLLECTION društvo s ograničenom odgovornošću za usluge, Jurja Žerjavića 19, 10000 Zagreb</izvorni_sadrzaj>
    <derivirana_varijabla naziv="DomainObject.Predmet.StrankaFormatedWithAdress_1"> FINA Regionalni centar Zagreb, Trg svibanjskih žrtava 1995. br.1, 10000 Zagreb; Ministarstvo financija, Porezna uprava, Područni ured Zagreb, Av. Dubrovnik 32, 10000 Zagreb zastupanog po punomoćniku Županijsko državno odvjetništvo u Zagrebu; Županijsko državno odvjetništvo u Karlovcu; OPTIMAL COLLECTION društvo s ograničenom odgovornošću za usluge, Jurja Žerjavića 19, 10000 Zagreb</derivirana_varijabla>
  </DomainObject.Predmet.StrankaFormatedWithAdress>
  <DomainObject.Predmet.StrankaFormatedWithAdressOIB>
    <izvorni_sadrzaj> FINA Regionalni centar Zagreb, OIB 85821130368, Trg svibanjskih žrtava 1995. br.1, 10000 Zagreb; Ministarstvo financija, Porezna uprava, Područni ured Zagreb, OIB 18683136487, Av. Dubrovnik 32, 10000 Zagreb zastupanog po punomoćniku Županijsko državno odvjetništvo u Zagrebu; Županijsko državno odvjetništvo u Karlovcu; OPTIMAL COLLECTION društvo s ograničenom odgovornošću za usluge, OIB 09501551683, Jurja Žerjavića 19, 10000 Zagreb</izvorni_sadrzaj>
    <derivirana_varijabla naziv="DomainObject.Predmet.StrankaFormatedWithAdressOIB_1"> FINA Regionalni centar Zagreb, OIB 85821130368, Trg svibanjskih žrtava 1995. br.1, 10000 Zagreb; Ministarstvo financija, Porezna uprava, Područni ured Zagreb, OIB 18683136487, Av. Dubrovnik 32, 10000 Zagreb zastupanog po punomoćniku Županijsko državno odvjetništvo u Zagrebu; Županijsko državno odvjetništvo u Karlovcu; OPTIMAL COLLECTION društvo s ograničenom odgovornošću za usluge, OIB 09501551683, Jurja Žerjavića 19, 10000 Zagreb</derivirana_varijabla>
  </DomainObject.Predmet.StrankaFormatedWithAdressOIB>
  <DomainObject.Predmet.StrankaWithAdress>
    <izvorni_sadrzaj>FINA Regionalni centar Zagreb Trg svibanjskih žrtava 1995. br.1,10000 Zagreb,Ministarstvo financija, Porezna uprava, Područni ured Zagreb Av. Dubrovnik 32,10000 Zagreb,OPTIMAL COLLECTION društvo s ograničenom odgovornošću za usluge Jurja Žerjavića 19,10000 Zagreb</izvorni_sadrzaj>
    <derivirana_varijabla naziv="DomainObject.Predmet.StrankaWithAdress_1">FINA Regionalni centar Zagreb Trg svibanjskih žrtava 1995. br.1,10000 Zagreb,Ministarstvo financija, Porezna uprava, Područni ured Zagreb Av. Dubrovnik 32,10000 Zagreb,OPTIMAL COLLECTION društvo s ograničenom odgovornošću za usluge Jurja Žerjavića 19,10000 Zagreb</derivirana_varijabla>
  </DomainObject.Predmet.StrankaWithAdress>
  <DomainObject.Predmet.StrankaWithAdressOIB>
    <izvorni_sadrzaj>FINA Regionalni centar Zagreb, OIB 85821130368, Trg svibanjskih žrtava 1995. br.1,10000 Zagreb,Ministarstvo financija, Porezna uprava, Područni ured Zagreb, OIB 18683136487, Av. Dubrovnik 32,10000 Zagreb,OPTIMAL COLLECTION društvo s ograničenom odgovornošću za usluge, OIB 09501551683, Jurja Žerjavića 19,10000 Zagreb</izvorni_sadrzaj>
    <derivirana_varijabla naziv="DomainObject.Predmet.StrankaWithAdressOIB_1">FINA Regionalni centar Zagreb, OIB 85821130368, Trg svibanjskih žrtava 1995. br.1,10000 Zagreb,Ministarstvo financija, Porezna uprava, Područni ured Zagreb, OIB 18683136487, Av. Dubrovnik 32,10000 Zagreb,OPTIMAL COLLECTION društvo s ograničenom odgovornošću za usluge, OIB 09501551683, Jurja Žerjavića 19,10000 Zagreb</derivirana_varijabla>
  </DomainObject.Predmet.StrankaWithAdressOIB>
  <DomainObject.Predmet.StrankaNazivFormated>
    <izvorni_sadrzaj>FINA Regionalni centar Zagreb,Ministarstvo financija, Porezna uprava, Područni ured Zagreb,OPTIMAL COLLECTION društvo s ograničenom odgovornošću za usluge</izvorni_sadrzaj>
    <derivirana_varijabla naziv="DomainObject.Predmet.StrankaNazivFormated_1">FINA Regionalni centar Zagreb,Ministarstvo financija, Porezna uprava, Područni ured Zagreb,OPTIMAL COLLECTION društvo s ograničenom odgovornošću za usluge</derivirana_varijabla>
  </DomainObject.Predmet.StrankaNazivFormated>
  <DomainObject.Predmet.StrankaNazivFormatedOIB>
    <izvorni_sadrzaj>FINA Regionalni centar Zagreb, OIB 85821130368,Ministarstvo financija, Porezna uprava, Područni ured Zagreb, OIB 18683136487,OPTIMAL COLLECTION društvo s ograničenom odgovornošću za usluge, OIB 09501551683</izvorni_sadrzaj>
    <derivirana_varijabla naziv="DomainObject.Predmet.StrankaNazivFormatedOIB_1">FINA Regionalni centar Zagreb, OIB 85821130368,Ministarstvo financija, Porezna uprava, Područni ured Zagreb, OIB 18683136487,OPTIMAL COLLECTION društvo s ograničenom odgovornošću za usluge, OIB 09501551683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Ministarstvo financija, Porezna uprava, Područni ured Zagreb zastupanog po punomoćniku Županijsko državno odvjetništvo u Zagrebu; Županijsko državno odvjetništvo u Karlovcu</item>
      <item>OPTIMAL COLLECTION društvo s ograničenom odgovornošću za usluge</item>
    </izvorni_sadrzaj>
    <derivirana_varijabla naziv="DomainObject.Predmet.StrankaListFormated_1">
      <item>FINA Regionalni centar Zagreb</item>
      <item>Ministarstvo financija, Porezna uprava, Područni ured Zagreb zastupanog po punomoćniku Županijsko državno odvjetništvo u Zagrebu; Županijsko državno odvjetništvo u Karlovcu</item>
      <item>OPTIMAL COLLECTION društvo s ograničenom odgovornošću za usluge</item>
    </derivirana_varijabla>
  </DomainObject.Predmet.StrankaListFormated>
  <DomainObject.Predmet.StrankaListFormatedOIB>
    <izvorni_sadrzaj>
      <item>FINA Regionalni centar Zagreb, OIB 85821130368</item>
      <item>Ministarstvo financija, Porezna uprava, Područni ured Zagreb, OIB 18683136487 zastupanog po punomoćniku Županijsko državno odvjetništvo u Zagrebu; Županijsko državno odvjetništvo u Karlovcu</item>
      <item>OPTIMAL COLLECTION društvo s ograničenom odgovornošću za usluge, OIB 09501551683</item>
    </izvorni_sadrzaj>
    <derivirana_varijabla naziv="DomainObject.Predmet.StrankaListFormatedOIB_1">
      <item>FINA Regionalni centar Zagreb, OIB 85821130368</item>
      <item>Ministarstvo financija, Porezna uprava, Područni ured Zagreb, OIB 18683136487 zastupanog po punomoćniku Županijsko državno odvjetništvo u Zagrebu; Županijsko državno odvjetništvo u Karlovcu</item>
      <item>OPTIMAL COLLECTION društvo s ograničenom odgovornošću za usluge, OIB 09501551683</item>
    </derivirana_varijabla>
  </DomainObject.Predmet.StrankaListFormatedOIB>
  <DomainObject.Predmet.StrankaListFormatedWithAdress>
    <izvorni_sadrzaj>
      <item>FINA Regionalni centar Zagreb, Trg svibanjskih žrtava 1995. br.1, 10000 Zagreb</item>
      <item>Ministarstvo financija, Porezna uprava, Područni ured Zagreb, Av. Dubrovnik 32, 10000 Zagreb zastupanog po punomoćniku Županijsko državno odvjetništvo u Zagrebu; Županijsko državno odvjetništvo u Karlovcu</item>
      <item>OPTIMAL COLLECTION društvo s ograničenom odgovornošću za usluge, Jurja Žerjavića 19, 10000 Zagreb</item>
    </izvorni_sadrzaj>
    <derivirana_varijabla naziv="DomainObject.Predmet.StrankaListFormatedWithAdress_1">
      <item>FINA Regionalni centar Zagreb, Trg svibanjskih žrtava 1995. br.1, 10000 Zagreb</item>
      <item>Ministarstvo financija, Porezna uprava, Područni ured Zagreb, Av. Dubrovnik 32, 10000 Zagreb zastupanog po punomoćniku Županijsko državno odvjetništvo u Zagrebu; Županijsko državno odvjetništvo u Karlovcu</item>
      <item>OPTIMAL COLLECTION društvo s ograničenom odgovornošću za usluge, Jurja Žerjavića 19,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Ministarstvo financija, Porezna uprava, Područni ured Zagreb, OIB 18683136487, Av. Dubrovnik 32, 10000 Zagreb zastupanog po punomoćniku Županijsko državno odvjetništvo u Zagrebu; Županijsko državno odvjetništvo u Karlovcu</item>
      <item>OPTIMAL COLLECTION društvo s ograničenom odgovornošću za usluge, OIB 09501551683, Jurja Žerjavića 19, 10000 Zagreb</item>
    </izvorni_sadrzaj>
    <derivirana_varijabla naziv="DomainObject.Predmet.StrankaListFormatedWithAdressOIB_1">
      <item>FINA Regionalni centar Zagreb, OIB 85821130368, Trg svibanjskih žrtava 1995. br.1, 10000 Zagreb</item>
      <item>Ministarstvo financija, Porezna uprava, Područni ured Zagreb, OIB 18683136487, Av. Dubrovnik 32, 10000 Zagreb zastupanog po punomoćniku Županijsko državno odvjetništvo u Zagrebu; Županijsko državno odvjetništvo u Karlovcu</item>
      <item>OPTIMAL COLLECTION društvo s ograničenom odgovornošću za usluge, OIB 09501551683, Jurja Žerjavića 19, 10000 Zagreb</item>
    </derivirana_varijabla>
  </DomainObject.Predmet.StrankaListFormatedWithAdressOIB>
  <DomainObject.Predmet.StrankaListNazivFormated>
    <izvorni_sadrzaj>
      <item>FINA Regionalni centar Zagreb</item>
      <item>Ministarstvo financija, Porezna uprava, Područni ured Zagreb</item>
      <item>OPTIMAL COLLECTION društvo s ograničenom odgovornošću za usluge</item>
    </izvorni_sadrzaj>
    <derivirana_varijabla naziv="DomainObject.Predmet.StrankaListNazivFormated_1">
      <item>FINA Regionalni centar Zagreb</item>
      <item>Ministarstvo financija, Porezna uprava, Područni ured Zagreb</item>
      <item>OPTIMAL COLLECTION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Ministarstvo financija, Porezna uprava, Područni ured Zagreb, OIB 18683136487</item>
      <item>OPTIMAL COLLECTION društvo s ograničenom odgovornošću za usluge, OIB 09501551683</item>
    </izvorni_sadrzaj>
    <derivirana_varijabla naziv="DomainObject.Predmet.StrankaListNazivFormatedOIB_1">
      <item>FINA Regionalni centar Zagreb, OIB 85821130368</item>
      <item>Ministarstvo financija, Porezna uprava, Područni ured Zagreb, OIB 18683136487</item>
      <item>OPTIMAL COLLECTION društvo s ograničenom odgovornošću za usluge, OIB 09501551683</item>
    </derivirana_varijabla>
  </DomainObject.Predmet.StrankaListNazivFormatedOIB>
  <DomainObject.Predmet.ProtuStrankaListFormated>
    <izvorni_sadrzaj>
      <item>MANDRE PROJEKT d.o.o. u stečaju zastupanog po punomoćniku Ivica Sinković; Duško Košak</item>
    </izvorni_sadrzaj>
    <derivirana_varijabla naziv="DomainObject.Predmet.ProtuStrankaListFormated_1">
      <item>MANDRE PROJEKT d.o.o. u stečaju zastupanog po punomoćniku Ivica Sinković; Duško Košak</item>
    </derivirana_varijabla>
  </DomainObject.Predmet.ProtuStrankaListFormated>
  <DomainObject.Predmet.ProtuStrankaListFormatedOIB>
    <izvorni_sadrzaj>
      <item>MANDRE PROJEKT d.o.o. u stečaju, OIB 37610644080 zastupanog po punomoćniku Ivica Sinković; Duško Košak</item>
    </izvorni_sadrzaj>
    <derivirana_varijabla naziv="DomainObject.Predmet.ProtuStrankaListFormatedOIB_1">
      <item>MANDRE PROJEKT d.o.o. u stečaju, OIB 37610644080 zastupanog po punomoćniku Ivica Sinković; Duško Košak</item>
    </derivirana_varijabla>
  </DomainObject.Predmet.ProtuStrankaListFormatedOIB>
  <DomainObject.Predmet.ProtuStrankaListFormatedWithAdress>
    <izvorni_sadrzaj>
      <item>MANDRE PROJEKT d.o.o. u stečaju, Ksavera Đalskog 2, 49210 Zabok zastupanog po punomoćniku Ivica Sinković; Duško Košak</item>
    </izvorni_sadrzaj>
    <derivirana_varijabla naziv="DomainObject.Predmet.ProtuStrankaListFormatedWithAdress_1">
      <item>MANDRE PROJEKT d.o.o. u stečaju, Ksavera Đalskog 2, 49210 Zabok zastupanog po punomoćniku Ivica Sinković; Duško Košak</item>
    </derivirana_varijabla>
  </DomainObject.Predmet.ProtuStrankaListFormatedWithAdress>
  <DomainObject.Predmet.ProtuStrankaListFormatedWithAdressOIB>
    <izvorni_sadrzaj>
      <item>MANDRE PROJEKT d.o.o. u stečaju, OIB 37610644080, Ksavera Đalskog 2, 49210 Zabok zastupanog po punomoćniku Ivica Sinković; Duško Košak</item>
    </izvorni_sadrzaj>
    <derivirana_varijabla naziv="DomainObject.Predmet.ProtuStrankaListFormatedWithAdressOIB_1">
      <item>MANDRE PROJEKT d.o.o. u stečaju, OIB 37610644080, Ksavera Đalskog 2, 49210 Zabok zastupanog po punomoćniku Ivica Sinković; Duško Košak</item>
    </derivirana_varijabla>
  </DomainObject.Predmet.ProtuStrankaListFormatedWithAdressOIB>
  <DomainObject.Predmet.ProtuStrankaListNazivFormated>
    <izvorni_sadrzaj>
      <item>MANDRE PROJEKT d.o.o. u stečaju</item>
    </izvorni_sadrzaj>
    <derivirana_varijabla naziv="DomainObject.Predmet.ProtuStrankaListNazivFormated_1">
      <item>MANDRE PROJEKT d.o.o. u stečaju</item>
    </derivirana_varijabla>
  </DomainObject.Predmet.ProtuStrankaListNazivFormated>
  <DomainObject.Predmet.ProtuStrankaListNazivFormatedOIB>
    <izvorni_sadrzaj>
      <item>MANDRE PROJEKT d.o.o. u stečaju, OIB 37610644080</item>
    </izvorni_sadrzaj>
    <derivirana_varijabla naziv="DomainObject.Predmet.ProtuStrankaListNazivFormatedOIB_1">
      <item>MANDRE PROJEKT d.o.o. u stečaju, OIB 37610644080</item>
    </derivirana_varijabla>
  </DomainObject.Predmet.ProtuStrankaListNazivFormatedOIB>
  <DomainObject.Predmet.OstaliListFormated>
    <izvorni_sadrzaj>
      <item>Ivica Sinković punomoćnik sudionika u postupku MANDRE PROJEKT d.o.o. u stečaju</item>
      <item>Duško Košak punomoćnik sudionika u postupku MANDRE PROJEKT d.o.o. u stečaju</item>
      <item>Županijsko državno odvjetništvo u Zagrebu punomoćnik sudionika u postupku Ministarstvo financija, Porezna uprava, Područni ured Zagreb</item>
      <item>Županijsko državno odvjetništvo u Karlovcu punomoćnik sudionika u postupku Ministarstvo financija, Porezna uprava, Područni ured Zagreb</item>
      <item>ABANKA d.d.</item>
      <item>ODVJ. DRUŠTVO ANDREIS &amp; PARTNERI d.o.o.</item>
      <item>Odvj. društvo KAPOR I PARTNERI d.o.o.</item>
    </izvorni_sadrzaj>
    <derivirana_varijabla naziv="DomainObject.Predmet.OstaliListFormated_1">
      <item>Ivica Sinković punomoćnik sudionika u postupku MANDRE PROJEKT d.o.o. u stečaju</item>
      <item>Duško Košak punomoćnik sudionika u postupku MANDRE PROJEKT d.o.o. u stečaju</item>
      <item>Županijsko državno odvjetništvo u Zagrebu punomoćnik sudionika u postupku Ministarstvo financija, Porezna uprava, Područni ured Zagreb</item>
      <item>Županijsko državno odvjetništvo u Karlovcu punomoćnik sudionika u postupku Ministarstvo financija, Porezna uprava, Područni ured Zagreb</item>
      <item>ABANKA d.d.</item>
      <item>ODVJ. DRUŠTVO ANDREIS &amp; PARTNERI d.o.o.</item>
      <item>Odvj. društvo KAPOR I PARTNERI d.o.o.</item>
    </derivirana_varijabla>
  </DomainObject.Predmet.OstaliListFormated>
  <DomainObject.Predmet.OstaliListFormatedOIB>
    <izvorni_sadrzaj>
      <item>Ivica Sinković, OIB 72374274829 punomoćnik sudionika u postupku MANDRE PROJEKT d.o.o. u stečaju</item>
      <item>Duško Košak punomoćnik sudionika u postupku MANDRE PROJEKT d.o.o. u stečaju</item>
      <item>Županijsko državno odvjetništvo u Zagrebu, OIB 16488001145 punomoćnik sudionika u postupku Ministarstvo financija, Porezna uprava, Područni ured Zagreb</item>
      <item>Županijsko državno odvjetništvo u Karlovcu, OIB 96351974803 punomoćnik sudionika u postupku Ministarstvo financija, Porezna uprava, Područni ured Zagreb</item>
      <item>ABANKA d.d., OIB 89346389541</item>
      <item>ODVJ. DRUŠTVO ANDREIS &amp; PARTNERI d.o.o., OIB 83427315907</item>
      <item>Odvj. društvo KAPOR I PARTNERI d.o.o., OIB 36714247867</item>
    </izvorni_sadrzaj>
    <derivirana_varijabla naziv="DomainObject.Predmet.OstaliListFormatedOIB_1">
      <item>Ivica Sinković, OIB 72374274829 punomoćnik sudionika u postupku MANDRE PROJEKT d.o.o. u stečaju</item>
      <item>Duško Košak punomoćnik sudionika u postupku MANDRE PROJEKT d.o.o. u stečaju</item>
      <item>Županijsko državno odvjetništvo u Zagrebu, OIB 16488001145 punomoćnik sudionika u postupku Ministarstvo financija, Porezna uprava, Područni ured Zagreb</item>
      <item>Županijsko državno odvjetništvo u Karlovcu, OIB 96351974803 punomoćnik sudionika u postupku Ministarstvo financija, Porezna uprava, Područni ured Zagreb</item>
      <item>ABANKA d.d., OIB 89346389541</item>
      <item>ODVJ. DRUŠTVO ANDREIS &amp; PARTNERI d.o.o., OIB 83427315907</item>
      <item>Odvj. društvo KAPOR I PARTNERI d.o.o., OIB 36714247867</item>
    </derivirana_varijabla>
  </DomainObject.Predmet.OstaliListFormatedOIB>
  <DomainObject.Predmet.OstaliListFormatedWithAdress>
    <izvorni_sadrzaj>
      <item>Ivica Sinković, Jakoba Badla 9, 49217 Krapinske Toplice punomoćnik sudionika u postupku MANDRE PROJEKT d.o.o. u stečaju</item>
      <item>Duško Košak, Šmarjata 6, 32100 Škofja Vas punomoćnik sudionika u postupku MANDRE PROJEKT d.o.o. u stečaju</item>
      <item>Županijsko državno odvjetništvo u Zagrebu, Savska cesta 41, 10000 Zagreb punomoćnik sudionika u postupku Ministarstvo financija, Porezna uprava, Područni ured Zagreb</item>
      <item>Županijsko državno odvjetništvo u Karlovcu, Trg hrvatskih branitelja 1/III, 47000 Karlovac punomoćnik sudionika u postupku Ministarstvo financija, Porezna uprava, Područni ured Zagreb</item>
      <item>ABANKA d.d., Slovenska cesta 58, 10000 Ljubljana</item>
      <item>ODVJ. DRUŠTVO ANDREIS &amp; PARTNERI d.o.o., Pavla Hatza 8, 10000 Zagreb</item>
      <item>Odvj. društvo KAPOR I PARTNERI d.o.o., Ljudevita Gaja 2/a, 10000 Zagreb</item>
    </izvorni_sadrzaj>
    <derivirana_varijabla naziv="DomainObject.Predmet.OstaliListFormatedWithAdress_1">
      <item>Ivica Sinković, Jakoba Badla 9, 49217 Krapinske Toplice punomoćnik sudionika u postupku MANDRE PROJEKT d.o.o. u stečaju</item>
      <item>Duško Košak, Šmarjata 6, 32100 Škofja Vas punomoćnik sudionika u postupku MANDRE PROJEKT d.o.o. u stečaju</item>
      <item>Županijsko državno odvjetništvo u Zagrebu, Savska cesta 41, 10000 Zagreb punomoćnik sudionika u postupku Ministarstvo financija, Porezna uprava, Područni ured Zagreb</item>
      <item>Županijsko državno odvjetništvo u Karlovcu, Trg hrvatskih branitelja 1/III, 47000 Karlovac punomoćnik sudionika u postupku Ministarstvo financija, Porezna uprava, Područni ured Zagreb</item>
      <item>ABANKA d.d., Slovenska cesta 58, 10000 Ljubljana</item>
      <item>ODVJ. DRUŠTVO ANDREIS &amp; PARTNERI d.o.o., Pavla Hatza 8, 10000 Zagreb</item>
      <item>Odvj. društvo KAPOR I PARTNERI d.o.o., Ljudevita Gaja 2/a, 10000 Zagreb</item>
    </derivirana_varijabla>
  </DomainObject.Predmet.OstaliListFormatedWithAdress>
  <DomainObject.Predmet.OstaliListFormatedWithAdressOIB>
    <izvorni_sadrzaj>
      <item>Ivica Sinković, OIB 72374274829, Jakoba Badla 9, 49217 Krapinske Toplice punomoćnik sudionika u postupku MANDRE PROJEKT d.o.o. u stečaju</item>
      <item>Duško Košak, Šmarjata 6, 32100 Škofja Vas punomoćnik sudionika u postupku MANDRE PROJEKT d.o.o. u stečaju</item>
      <item>Županijsko državno odvjetništvo u Zagrebu, OIB 16488001145, Savska cesta 41, 10000 Zagreb punomoćnik sudionika u postupku Ministarstvo financija, Porezna uprava, Područni ured Zagreb</item>
      <item>Županijsko državno odvjetništvo u Karlovcu, OIB 96351974803, Trg hrvatskih branitelja 1/III, 47000 Karlovac punomoćnik sudionika u postupku Ministarstvo financija, Porezna uprava, Područni ured Zagreb</item>
      <item>ABANKA d.d., OIB 89346389541, Slovenska cesta 58, 10000 Ljubljana</item>
      <item>ODVJ. DRUŠTVO ANDREIS &amp; PARTNERI d.o.o., OIB 83427315907, Pavla Hatza 8, 10000 Zagreb</item>
      <item>Odvj. društvo KAPOR I PARTNERI d.o.o., OIB 36714247867, Ljudevita Gaja 2/a, 10000 Zagreb</item>
    </izvorni_sadrzaj>
    <derivirana_varijabla naziv="DomainObject.Predmet.OstaliListFormatedWithAdressOIB_1">
      <item>Ivica Sinković, OIB 72374274829, Jakoba Badla 9, 49217 Krapinske Toplice punomoćnik sudionika u postupku MANDRE PROJEKT d.o.o. u stečaju</item>
      <item>Duško Košak, Šmarjata 6, 32100 Škofja Vas punomoćnik sudionika u postupku MANDRE PROJEKT d.o.o. u stečaju</item>
      <item>Županijsko državno odvjetništvo u Zagrebu, OIB 16488001145, Savska cesta 41, 10000 Zagreb punomoćnik sudionika u postupku Ministarstvo financija, Porezna uprava, Područni ured Zagreb</item>
      <item>Županijsko državno odvjetništvo u Karlovcu, OIB 96351974803, Trg hrvatskih branitelja 1/III, 47000 Karlovac punomoćnik sudionika u postupku Ministarstvo financija, Porezna uprava, Područni ured Zagreb</item>
      <item>ABANKA d.d., OIB 89346389541, Slovenska cesta 58, 10000 Ljubljana</item>
      <item>ODVJ. DRUŠTVO ANDREIS &amp; PARTNERI d.o.o., OIB 83427315907, Pavla Hatza 8, 10000 Zagreb</item>
      <item>Odvj. društvo KAPOR I PARTNERI d.o.o., OIB 36714247867, Ljudevita Gaja 2/a, 10000 Zagreb</item>
    </derivirana_varijabla>
  </DomainObject.Predmet.OstaliListFormatedWithAdressOIB>
  <DomainObject.Predmet.OstaliListNazivFormated>
    <izvorni_sadrzaj>
      <item>Ivica Sinković</item>
      <item>Duško Košak</item>
      <item>Županijsko državno odvjetništvo u Zagrebu</item>
      <item>Županijsko državno odvjetništvo u Karlovcu</item>
      <item>ABANKA d.d.</item>
      <item>ODVJ. DRUŠTVO ANDREIS &amp; PARTNERI d.o.o.</item>
      <item>Odvj. društvo KAPOR I PARTNERI d.o.o.</item>
    </izvorni_sadrzaj>
    <derivirana_varijabla naziv="DomainObject.Predmet.OstaliListNazivFormated_1">
      <item>Ivica Sinković</item>
      <item>Duško Košak</item>
      <item>Županijsko državno odvjetništvo u Zagrebu</item>
      <item>Županijsko državno odvjetništvo u Karlovcu</item>
      <item>ABANKA d.d.</item>
      <item>ODVJ. DRUŠTVO ANDREIS &amp; PARTNERI d.o.o.</item>
      <item>Odvj. društvo KAPOR I PARTNERI d.o.o.</item>
    </derivirana_varijabla>
  </DomainObject.Predmet.OstaliListNazivFormated>
  <DomainObject.Predmet.OstaliListNazivFormatedOIB>
    <izvorni_sadrzaj>
      <item>Ivica Sinković, OIB 72374274829</item>
      <item>Duško Košak</item>
      <item>Županijsko državno odvjetništvo u Zagrebu, OIB 16488001145</item>
      <item>Županijsko državno odvjetništvo u Karlovcu, OIB 96351974803</item>
      <item>ABANKA d.d., OIB 89346389541</item>
      <item>ODVJ. DRUŠTVO ANDREIS &amp; PARTNERI d.o.o., OIB 83427315907</item>
      <item>Odvj. društvo KAPOR I PARTNERI d.o.o., OIB 36714247867</item>
    </izvorni_sadrzaj>
    <derivirana_varijabla naziv="DomainObject.Predmet.OstaliListNazivFormatedOIB_1">
      <item>Ivica Sinković, OIB 72374274829</item>
      <item>Duško Košak</item>
      <item>Županijsko državno odvjetništvo u Zagrebu, OIB 16488001145</item>
      <item>Županijsko državno odvjetništvo u Karlovcu, OIB 96351974803</item>
      <item>ABANKA d.d., OIB 89346389541</item>
      <item>ODVJ. DRUŠTVO ANDREIS &amp; PARTNERI d.o.o., OIB 83427315907</item>
      <item>Odvj. društvo KAPOR I PARTNERI d.o.o., OIB 36714247867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veljače 2019.</izvorni_sadrzaj>
    <derivirana_varijabla naziv="DomainObject.Datum_1">25.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MANDRE PROJEKT d.o.o. u stečaju</izvorni_sadrzaj>
    <derivirana_varijabla naziv="DomainObject.Predmet.ProtustrankaIDrugi_1">MANDRE PROJEKT d.o.o. u stečaju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MANDRE PROJEKT d.o.o. u stečaju, OIB 37610644080, Ksavera Đalskog 2, 49210 Zabok</izvorni_sadrzaj>
    <derivirana_varijabla naziv="DomainObject.Predmet.ProtustrankaIDrugiAdressOIB_1">MANDRE PROJEKT d.o.o. u stečaju, OIB 37610644080, Ksavera Đalskog 2, 49210 Zabok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MANDRE PROJEKT d.o.o. u stečaju</item>
      <item>FINA Regionalni centar Zagreb</item>
      <item>Ivica Sinković</item>
      <item>Duško Košak</item>
      <item>Ministarstvo financija, Porezna uprava, Područni ured Zagreb</item>
      <item>Županijsko državno odvjetništvo u Zagrebu</item>
      <item>Županijsko državno odvjetništvo u Karlovcu</item>
      <item>ABANKA d.d.</item>
      <item>ODVJ. DRUŠTVO ANDREIS &amp; PARTNERI d.o.o.</item>
      <item>OPTIMAL COLLECTION društvo s ograničenom odgovornošću za usluge</item>
      <item>Odvj. društvo KAPOR I PARTNERI d.o.o.</item>
    </izvorni_sadrzaj>
    <derivirana_varijabla naziv="DomainObject.Predmet.SudioniciListNaziv_1">
      <item>MANDRE PROJEKT d.o.o. u stečaju</item>
      <item>FINA Regionalni centar Zagreb</item>
      <item>Ivica Sinković</item>
      <item>Duško Košak</item>
      <item>Ministarstvo financija, Porezna uprava, Područni ured Zagreb</item>
      <item>Županijsko državno odvjetništvo u Zagrebu</item>
      <item>Županijsko državno odvjetništvo u Karlovcu</item>
      <item>ABANKA d.d.</item>
      <item>ODVJ. DRUŠTVO ANDREIS &amp; PARTNERI d.o.o.</item>
      <item>OPTIMAL COLLECTION društvo s ograničenom odgovornošću za usluge</item>
      <item>Odvj. društvo KAPOR I PARTNERI d.o.o.</item>
    </derivirana_varijabla>
  </DomainObject.Predmet.SudioniciListNaziv>
  <DomainObject.Predmet.SudioniciListAdressOIB>
    <izvorni_sadrzaj>
      <item>MANDRE PROJEKT d.o.o. u stečaju, OIB 37610644080, Ksavera Đalskog 2,49210 Zabok</item>
      <item>FINA Regionalni centar Zagreb, OIB 85821130368, Trg svibanjskih žrtava 1995. br.1,10000 Zagreb</item>
      <item>Ivica Sinković, OIB 72374274829, Jakoba Badla 9,49217 Krapinske Toplice</item>
      <item>Duško Košak, Šmarjata 6,32100 Škofja Vas</item>
      <item>Ministarstvo financija, Porezna uprava, Područni ured Zagreb, OIB 18683136487, Av. Dubrovnik 32,10000 Zagreb</item>
      <item>Županijsko državno odvjetništvo u Zagrebu, OIB 16488001145, Savska cesta 41,10000 Zagreb</item>
      <item>Županijsko državno odvjetništvo u Karlovcu, OIB 96351974803, Trg hrvatskih branitelja 1/III,47000 Karlovac</item>
      <item>ABANKA d.d., OIB 89346389541, Slovenska cesta 58,10000 Ljubljana</item>
      <item>ODVJ. DRUŠTVO ANDREIS &amp; PARTNERI d.o.o., OIB 83427315907, Pavla Hatza 8,10000 Zagreb</item>
      <item>OPTIMAL COLLECTION društvo s ograničenom odgovornošću za usluge, OIB 09501551683, Jurja Žerjavića 19,10000 Zagreb</item>
      <item>Odvj. društvo KAPOR I PARTNERI d.o.o., OIB 36714247867, Ljudevita Gaja 2/a,10000 Zagreb</item>
    </izvorni_sadrzaj>
    <derivirana_varijabla naziv="DomainObject.Predmet.SudioniciListAdressOIB_1">
      <item>MANDRE PROJEKT d.o.o. u stečaju, OIB 37610644080, Ksavera Đalskog 2,49210 Zabok</item>
      <item>FINA Regionalni centar Zagreb, OIB 85821130368, Trg svibanjskih žrtava 1995. br.1,10000 Zagreb</item>
      <item>Ivica Sinković, OIB 72374274829, Jakoba Badla 9,49217 Krapinske Toplice</item>
      <item>Duško Košak, Šmarjata 6,32100 Škofja Vas</item>
      <item>Ministarstvo financija, Porezna uprava, Područni ured Zagreb, OIB 18683136487, Av. Dubrovnik 32,10000 Zagreb</item>
      <item>Županijsko državno odvjetništvo u Zagrebu, OIB 16488001145, Savska cesta 41,10000 Zagreb</item>
      <item>Županijsko državno odvjetništvo u Karlovcu, OIB 96351974803, Trg hrvatskih branitelja 1/III,47000 Karlovac</item>
      <item>ABANKA d.d., OIB 89346389541, Slovenska cesta 58,10000 Ljubljana</item>
      <item>ODVJ. DRUŠTVO ANDREIS &amp; PARTNERI d.o.o., OIB 83427315907, Pavla Hatza 8,10000 Zagreb</item>
      <item>OPTIMAL COLLECTION društvo s ograničenom odgovornošću za usluge, OIB 09501551683, Jurja Žerjavića 19,10000 Zagreb</item>
      <item>Odvj. društvo KAPOR I PARTNERI d.o.o., OIB 36714247867, Ljudevita Gaja 2/a,10000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37610644080</item>
      <item>, OIB 85821130368</item>
      <item>, OIB 72374274829</item>
      <item>, OIB null</item>
      <item>, OIB 18683136487</item>
      <item>, OIB 16488001145</item>
      <item>, OIB 96351974803</item>
      <item>, OIB 89346389541</item>
      <item>, OIB 83427315907</item>
      <item>, OIB 09501551683</item>
      <item>, OIB 36714247867</item>
    </izvorni_sadrzaj>
    <derivirana_varijabla naziv="DomainObject.Predmet.SudioniciListNazivOIB_1">
      <item>, OIB 37610644080</item>
      <item>, OIB 85821130368</item>
      <item>, OIB 72374274829</item>
      <item>, OIB null</item>
      <item>, OIB 18683136487</item>
      <item>, OIB 16488001145</item>
      <item>, OIB 96351974803</item>
      <item>, OIB 89346389541</item>
      <item>, OIB 83427315907</item>
      <item>, OIB 09501551683</item>
      <item>, OIB 36714247867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Fak, OIB 25300508272, Petrinjska 28, 10000 Zagreb</item>
    </izvorni_sadrzaj>
    <derivirana_varijabla naziv="DomainObject.Predmet.StecajniUpraviteljiListAddressOIB_1">
      <item>Marko Fak, OIB 25300508272, Petrinjska 28,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lipnja 2018.</izvorni_sadrzaj>
    <derivirana_varijabla naziv="DomainObject.Predmet.DatumZadnjeOdrzaneSudskeRadnje_1">5. lipnja 2018.</derivirana_varijabla>
  </DomainObject.Predmet.DatumZadnjeOdrzaneSudskeRadnje>
  <DomainObject.PredzadnjaOdlukaIzPredmeta.DatumDonosenjaOdluke>
    <izvorni_sadrzaj>8. veljače 2019.</izvorni_sadrzaj>
    <derivirana_varijabla naziv="DomainObject.PredzadnjaOdlukaIzPredmeta.DatumDonosenjaOdluke_1">8. veljače 2019.</derivirana_varijabla>
  </DomainObject.PredzadnjaOdlukaIzPredmeta.DatumDonosenjaOdluke>
  <DomainObject.PredzadnjaOdlukaIzPredmeta.Oznaka>
    <izvorni_sadrzaj>St-1356/2017-66</izvorni_sadrzaj>
    <derivirana_varijabla naziv="DomainObject.PredzadnjaOdlukaIzPredmeta.Oznaka_1">St-1356/2017-66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214</properties:Words>
  <properties:Characters>1091</properties:Characters>
  <properties:Lines>50</properties:Lines>
  <properties:Paragraphs>19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2019-02-25T12:52:00Z</dcterms:created>
  <dc:creator>Draženka Prpić</dc:creator>
  <cp:lastModifiedBy>Draženka Prpić</cp:lastModifiedBy>
  <cp:lastPrinted>2019-02-25T13:00:00Z</cp:lastPrinted>
  <dcterms:modified xmlns:xsi="http://www.w3.org/2001/XMLSchema-instance" xsi:type="dcterms:W3CDTF">2019-02-25T13:00:00Z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(ZAKLJUČAK-OBUSTAVA PRODAJE ELEKTRONIČKOM JAVNOM DRAŽBOM- St-1356-17.docx)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