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3876e" w14:paraId="a63876e" w:rsidRDefault="00AB4602" w:rsidP="00AC3BAA" w:rsidR="00AC3BAA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C3BAA">
        <w:t xml:space="preserve">                                                                                                                                                                   </w:t>
      </w:r>
    </w:p>
    <w:p w:rsidRDefault="00AC3BAA" w:rsidP="00AC3BAA" w:rsidR="00AC3BAA">
      <w:pPr>
        <w:spacing w:after="0"/>
        <w:ind w:firstLine="5245"/>
        <w:jc w:val="right"/>
      </w:pPr>
      <w:r>
        <w:t xml:space="preserve">                       2 St-98/2017-3.</w:t>
      </w:r>
    </w:p>
    <w:p w:rsidRDefault="00AC3BAA" w:rsidP="00AC3BAA" w:rsidR="00AC3BAA">
      <w:pPr>
        <w:spacing w:after="0"/>
        <w:jc w:val="both"/>
      </w:pPr>
    </w:p>
    <w:p w:rsidRDefault="00AC3BAA" w:rsidP="00AC3BAA" w:rsidR="00AC3BAA">
      <w:pPr>
        <w:spacing w:after="0"/>
        <w:jc w:val="both"/>
      </w:pPr>
    </w:p>
    <w:p w:rsidRDefault="00AC3BAA" w:rsidP="00AC3BAA" w:rsidR="00AC3BAA">
      <w:pPr>
        <w:spacing w:after="0"/>
        <w:jc w:val="both"/>
      </w:pPr>
    </w:p>
    <w:p w:rsidRDefault="00AC3BAA" w:rsidP="00AC3BAA" w:rsidR="00AC3BAA">
      <w:pPr>
        <w:spacing w:after="0"/>
        <w:jc w:val="both"/>
      </w:pPr>
    </w:p>
    <w:p w:rsidRDefault="00AC3BAA" w:rsidP="00AC3BAA" w:rsidR="00AC3BAA">
      <w:pPr>
        <w:spacing w:after="0"/>
        <w:jc w:val="center"/>
      </w:pPr>
      <w:r>
        <w:t>U  I M E   R E P U B L I K E   H R V A T S K E</w:t>
      </w:r>
    </w:p>
    <w:p w:rsidRDefault="00AC3BAA" w:rsidP="00AC3BAA" w:rsidR="00AC3BAA">
      <w:pPr>
        <w:spacing w:after="0"/>
        <w:jc w:val="center"/>
      </w:pPr>
    </w:p>
    <w:p w:rsidRDefault="00AC3BAA" w:rsidP="00AC3BAA" w:rsidR="00AC3BAA">
      <w:pPr>
        <w:spacing w:after="0"/>
        <w:jc w:val="center"/>
      </w:pPr>
      <w:r>
        <w:t xml:space="preserve"> R J E Š E N J E</w:t>
      </w:r>
    </w:p>
    <w:p w:rsidRDefault="00AC3BAA" w:rsidP="00AC3BAA" w:rsidR="00AC3BAA">
      <w:pPr>
        <w:spacing w:after="0"/>
        <w:jc w:val="both"/>
      </w:pPr>
    </w:p>
    <w:p w:rsidRDefault="00AC3BAA" w:rsidP="00AC3BAA" w:rsidR="00AC3BAA">
      <w:pPr>
        <w:spacing w:after="0"/>
        <w:jc w:val="both"/>
      </w:pPr>
    </w:p>
    <w:p w:rsidRDefault="00AC3BAA" w:rsidP="00AC3BAA" w:rsidR="00AC3BAA">
      <w:pPr>
        <w:spacing w:after="0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dužnikom SKY ENTERPRISE jednostavno društvo s ograničenom odgovornošću za trgovinu, Zagreb, Banatska 24, MBS: 080961428, OIB: 77220623167, dana 19. svibnja 2017. godine  </w:t>
      </w:r>
    </w:p>
    <w:p w:rsidRDefault="00AC3BAA" w:rsidP="00AC3BAA" w:rsidR="00AC3BAA">
      <w:pPr>
        <w:spacing w:after="0"/>
        <w:jc w:val="both"/>
      </w:pPr>
    </w:p>
    <w:p w:rsidRDefault="00AC3BAA" w:rsidP="00AC3BAA" w:rsidR="00AC3BAA">
      <w:pPr>
        <w:spacing w:after="0"/>
        <w:jc w:val="center"/>
      </w:pPr>
      <w:r>
        <w:t>r i j e š i o   j e</w:t>
      </w:r>
    </w:p>
    <w:p w:rsidRDefault="00AC3BAA" w:rsidP="00AC3BAA" w:rsidR="00AC3BAA">
      <w:pPr>
        <w:spacing w:after="0"/>
        <w:jc w:val="both"/>
      </w:pPr>
    </w:p>
    <w:p w:rsidRDefault="00AC3BAA" w:rsidP="00AC3BAA" w:rsidR="00AC3BAA">
      <w:pPr>
        <w:spacing w:after="0"/>
        <w:jc w:val="both"/>
        <w:rPr>
          <w:szCs w:val="20"/>
        </w:rPr>
      </w:pPr>
      <w:r>
        <w:tab/>
        <w:t>I. Otvara se stečajni postupak nad dužnikom SKY ENTERPRISE jednostavno društvo s ograničenom odgovornošću za trgovinu, Zagreb, Banatska 24, MBS: 080961428, OIB: 77220623167.</w:t>
      </w:r>
    </w:p>
    <w:p w:rsidRDefault="00AC3BAA" w:rsidP="00AC3BAA" w:rsidR="00AC3BAA">
      <w:pPr>
        <w:spacing w:after="0"/>
        <w:jc w:val="both"/>
      </w:pPr>
    </w:p>
    <w:p w:rsidRDefault="00AC3BAA" w:rsidP="00AC3BAA" w:rsidR="00AC3BAA">
      <w:pPr>
        <w:spacing w:after="0"/>
        <w:jc w:val="both"/>
      </w:pPr>
      <w:r>
        <w:tab/>
        <w:t xml:space="preserve">II. Za stečajnog upravitelja imenuje se SNJEŽANA HOPP, Daruvar, Antuna Matije </w:t>
      </w:r>
      <w:proofErr w:type="spellStart"/>
      <w:r>
        <w:t>Reljkovića</w:t>
      </w:r>
      <w:proofErr w:type="spellEnd"/>
      <w:r>
        <w:t xml:space="preserve"> 77, OIB: 00950074200.</w:t>
      </w:r>
    </w:p>
    <w:p w:rsidRDefault="00AC3BAA" w:rsidP="00AC3BAA" w:rsidR="00AC3BAA">
      <w:pPr>
        <w:spacing w:after="0"/>
        <w:jc w:val="both"/>
      </w:pPr>
    </w:p>
    <w:p w:rsidRDefault="00AC3BAA" w:rsidP="00AC3BAA" w:rsidR="00AC3BAA">
      <w:pPr>
        <w:spacing w:after="0"/>
        <w:jc w:val="both"/>
        <w:rPr>
          <w:szCs w:val="20"/>
        </w:rPr>
      </w:pPr>
      <w:r>
        <w:tab/>
        <w:t>III. Zaključuje se stečajni postupak nad dužnikom SKY ENTERPRISE jednostavno društvo s ograničenom odgovornošću za trgovinu, Zagreb, Banatska 24, MBS: 080961428, OIB: 77220623167.</w:t>
      </w:r>
    </w:p>
    <w:p w:rsidRDefault="00AC3BAA" w:rsidP="00AC3BAA" w:rsidR="00AC3BAA">
      <w:pPr>
        <w:spacing w:after="0"/>
        <w:jc w:val="both"/>
      </w:pPr>
    </w:p>
    <w:p w:rsidRDefault="00AC3BAA" w:rsidP="00AC3BAA" w:rsidR="00AC3BAA">
      <w:pPr>
        <w:spacing w:after="0"/>
        <w:jc w:val="both"/>
        <w:rPr>
          <w:lang w:val="en-GB"/>
        </w:rPr>
      </w:pPr>
      <w:r>
        <w:tab/>
        <w:t>IV. Stečajni postupak je otvoren i zaključen s danom 19. svibnja 2017. godine u 12,00 sati, kada je ovo rješenje objavljeno na e-oglasnoj ploči ovoga suda.</w:t>
      </w:r>
    </w:p>
    <w:p w:rsidRDefault="00AC3BAA" w:rsidP="00AC3BAA" w:rsidR="00AC3BAA">
      <w:pPr>
        <w:pStyle w:val="Bezproreda"/>
        <w:spacing w:after="0"/>
        <w:jc w:val="both"/>
      </w:pPr>
    </w:p>
    <w:p w:rsidRDefault="00AC3BAA" w:rsidP="00AC3BAA" w:rsidR="00AC3BAA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C3BAA" w:rsidP="00AC3BAA" w:rsidR="00AC3BAA">
      <w:pPr>
        <w:spacing w:after="0"/>
        <w:jc w:val="both"/>
        <w:rPr>
          <w:rFonts w:cs="Times New Roman"/>
        </w:rPr>
      </w:pPr>
    </w:p>
    <w:p w:rsidRDefault="00AC3BAA" w:rsidP="00AC3BAA" w:rsidR="00AC3BAA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AC3BAA" w:rsidP="00AC3BAA" w:rsidR="00AC3BAA">
      <w:pPr>
        <w:spacing w:after="0"/>
        <w:jc w:val="both"/>
      </w:pPr>
    </w:p>
    <w:p w:rsidRDefault="00AC3BAA" w:rsidP="00AC3BAA" w:rsidR="00AC3BAA">
      <w:pPr>
        <w:spacing w:after="0"/>
        <w:jc w:val="center"/>
      </w:pPr>
      <w:r>
        <w:t>Obrazloženje</w:t>
      </w:r>
    </w:p>
    <w:p w:rsidRDefault="00AC3BAA" w:rsidP="00AC3BAA" w:rsidR="00AC3BAA">
      <w:pPr>
        <w:spacing w:after="0"/>
        <w:jc w:val="center"/>
      </w:pPr>
    </w:p>
    <w:p w:rsidRDefault="00AC3BAA" w:rsidP="00AC3BAA" w:rsidR="00AC3BAA">
      <w:pPr>
        <w:spacing w:after="0"/>
        <w:jc w:val="both"/>
      </w:pPr>
      <w:r>
        <w:tab/>
        <w:t>Po zahtjevu FINE za provedbu skraćenog stečajnog postupka nad dužnikom, sud je temeljem odredbe čl. 430., 431. i 434. Stečajnog zakona ("Narodne novine" broj 71/15 – dalje: SZ) oglasom poslovni broj St-98/2017-2, koji je objavljen na mrežnoj stranici e-oglasna ploča Trgovačkog suda u Bjelovaru 15. ožujka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AC3BAA" w:rsidP="00AC3BAA" w:rsidR="00AC3BAA">
      <w:pPr>
        <w:spacing w:after="0"/>
        <w:jc w:val="both"/>
      </w:pPr>
    </w:p>
    <w:p w:rsidRDefault="00AC3BAA" w:rsidP="00AC3BAA" w:rsidR="00AC3BAA">
      <w:pPr>
        <w:spacing w:after="0"/>
        <w:ind w:firstLine="5245"/>
        <w:jc w:val="right"/>
      </w:pPr>
      <w:r>
        <w:lastRenderedPageBreak/>
        <w:t xml:space="preserve">                       2 St-98/2017-3.</w:t>
      </w:r>
    </w:p>
    <w:p w:rsidRDefault="00AC3BAA" w:rsidP="00AC3BAA" w:rsidR="00AC3BAA">
      <w:pPr>
        <w:spacing w:after="0"/>
        <w:jc w:val="both"/>
      </w:pPr>
    </w:p>
    <w:p w:rsidRDefault="00AC3BAA" w:rsidP="00AC3BAA" w:rsidR="00AC3BAA">
      <w:pPr>
        <w:spacing w:after="0"/>
        <w:jc w:val="both"/>
      </w:pPr>
    </w:p>
    <w:p w:rsidRDefault="00AC3BAA" w:rsidP="00AC3BAA" w:rsidR="00AC3BAA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C3BAA" w:rsidP="00AC3BAA" w:rsidR="00AC3BAA">
      <w:pPr>
        <w:spacing w:after="0"/>
        <w:jc w:val="both"/>
      </w:pPr>
    </w:p>
    <w:p w:rsidRDefault="00AC3BAA" w:rsidP="00AC3BAA" w:rsidR="00AC3BAA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AC3BAA" w:rsidP="00AC3BAA" w:rsidR="00AC3BAA">
      <w:pPr>
        <w:spacing w:after="0"/>
        <w:jc w:val="both"/>
      </w:pPr>
    </w:p>
    <w:p w:rsidRDefault="00AC3BAA" w:rsidP="00AC3BAA" w:rsidR="00AC3BAA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AC3BAA" w:rsidP="00AC3BAA" w:rsidR="00AC3BAA">
      <w:pPr>
        <w:spacing w:after="0"/>
        <w:jc w:val="both"/>
      </w:pPr>
    </w:p>
    <w:p w:rsidRDefault="00AC3BAA" w:rsidP="00AC3BAA" w:rsidR="00AC3BAA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C3BAA" w:rsidP="00AC3BAA" w:rsidR="00AC3BAA">
      <w:pPr>
        <w:pStyle w:val="Bezproreda"/>
        <w:spacing w:after="0"/>
        <w:jc w:val="both"/>
      </w:pPr>
    </w:p>
    <w:p w:rsidRDefault="00AC3BAA" w:rsidP="00AC3BAA" w:rsidR="00AC3BAA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AC3BAA" w:rsidP="00AC3BAA" w:rsidR="00AC3BAA">
      <w:pPr>
        <w:spacing w:after="0"/>
        <w:ind w:firstLine="851"/>
        <w:jc w:val="both"/>
      </w:pPr>
    </w:p>
    <w:p w:rsidRDefault="00AC3BAA" w:rsidP="00AC3BAA" w:rsidR="00AC3BAA">
      <w:pPr>
        <w:spacing w:after="0"/>
        <w:jc w:val="center"/>
      </w:pPr>
      <w:r>
        <w:t>U Bjelovaru, 19. svibnja 2017. godine.</w:t>
      </w:r>
    </w:p>
    <w:p w:rsidRDefault="00AC3BAA" w:rsidP="00AC3BAA" w:rsidR="00AC3BAA">
      <w:pPr>
        <w:spacing w:after="0"/>
        <w:jc w:val="both"/>
      </w:pPr>
    </w:p>
    <w:p w:rsidRDefault="00AC3BAA" w:rsidP="00AC3BAA" w:rsidR="00AC3BAA">
      <w:pPr>
        <w:spacing w:after="0"/>
        <w:ind w:firstLine="720" w:left="4320"/>
      </w:pPr>
      <w:r>
        <w:t>SUDSKI SAVJETNIK</w:t>
      </w:r>
    </w:p>
    <w:p w:rsidRDefault="00AC3BAA" w:rsidP="00AC3BAA" w:rsidR="00AC3BAA">
      <w:pPr>
        <w:spacing w:after="0"/>
        <w:ind w:firstLine="4111"/>
      </w:pPr>
      <w:r>
        <w:tab/>
        <w:t xml:space="preserve">     MIROSLAV LOVREKOVIĆ, v.r.</w:t>
      </w:r>
    </w:p>
    <w:p w:rsidRDefault="00AC3BAA" w:rsidP="00AC3BAA" w:rsidR="00AC3BA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AC3BAA" w:rsidP="00AC3BAA" w:rsidR="00AC3BA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AC3BAA" w:rsidP="00AC3BAA" w:rsidR="00AC3BAA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AC3BAA" w:rsidP="00AC3BAA" w:rsidR="00AC3BAA">
      <w:pPr>
        <w:spacing w:after="0"/>
        <w:jc w:val="both"/>
      </w:pPr>
    </w:p>
    <w:p w:rsidRDefault="00AC3BAA" w:rsidP="00AC3BAA" w:rsidR="00AC3BAA">
      <w:pPr>
        <w:spacing w:after="0"/>
        <w:jc w:val="both"/>
      </w:pPr>
    </w:p>
    <w:p w:rsidRDefault="00AC3BAA" w:rsidP="00AC3BAA" w:rsidR="00AE649C" w:rsidRPr="00B76F3C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3BAA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4BDB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412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St-98/2017-3</izvorni_sadrzaj>
    <derivirana_varijabla naziv="DomainObject.Oznaka_1">St-98/2017-3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St-98/2017</izvorni_sadrzaj>
    <derivirana_varijabla naziv="DomainObject.Predmet.OznakaBroj_1">St-98/2017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SKY ENTERPRISE jednostavno društvo s ograničenom odgovornošću za trgovinu zastupanog po punomoćniku Tomislav Kelebuh</izvorni_sadrzaj>
    <derivirana_varijabla naziv="DomainObject.Predmet.ProtustrankaFormated_1">  SKY ENTERPRISE jednostavno društvo s ograničenom odgovornošću za trgovinu zastupanog po punomoćniku Tomislav Kelebuh</derivirana_varijabla>
  </DomainObject.Predmet.ProtustrankaFormated>
  <DomainObject.Predmet.ProtustrankaFormatedOIB>
    <izvorni_sadrzaj>  SKY ENTERPRISE jednostavno društvo s ograničenom odgovornošću za trgovinu, OIB 77220623167 zastupanog po punomoćniku Tomislav Kelebuh</izvorni_sadrzaj>
    <derivirana_varijabla naziv="DomainObject.Predmet.ProtustrankaFormatedOIB_1">  SKY ENTERPRISE jednostavno društvo s ograničenom odgovornošću za trgovinu, OIB 77220623167 zastupanog po punomoćniku Tomislav Kelebuh</derivirana_varijabla>
  </DomainObject.Predmet.ProtustrankaFormatedOIB>
  <DomainObject.Predmet.ProtustrankaFormatedWithAdress>
    <izvorni_sadrzaj> SKY ENTERPRISE jednostavno društvo s ograničenom odgovornošću za trgovinu, Banatska 24, 10000 Zagreb zastupanog po punomoćniku Tomislav Kelebuh</izvorni_sadrzaj>
    <derivirana_varijabla naziv="DomainObject.Predmet.ProtustrankaFormatedWithAdress_1"> SKY ENTERPRISE jednostavno društvo s ograničenom odgovornošću za trgovinu, Banatska 24, 10000 Zagreb zastupanog po punomoćniku Tomislav Kelebuh</derivirana_varijabla>
  </DomainObject.Predmet.ProtustrankaFormatedWithAdress>
  <DomainObject.Predmet.ProtustrankaFormatedWithAdressOIB>
    <izvorni_sadrzaj> SKY ENTERPRISE jednostavno društvo s ograničenom odgovornošću za trgovinu, OIB 77220623167, Banatska 24, 10000 Zagreb zastupanog po punomoćniku Tomislav Kelebuh</izvorni_sadrzaj>
    <derivirana_varijabla naziv="DomainObject.Predmet.ProtustrankaFormatedWithAdressOIB_1"> SKY ENTERPRISE jednostavno društvo s ograničenom odgovornošću za trgovinu, OIB 77220623167, Banatska 24, 10000 Zagreb zastupanog po punomoćniku Tomislav Kelebuh</derivirana_varijabla>
  </DomainObject.Predmet.ProtustrankaFormatedWithAdressOIB>
  <DomainObject.Predmet.ProtustrankaWithAdress>
    <izvorni_sadrzaj>SKY ENTERPRISE jednostavno društvo s ograničenom odgovornošću za trgovinu Banatska 24, 10000 Zagreb</izvorni_sadrzaj>
    <derivirana_varijabla naziv="DomainObject.Predmet.ProtustrankaWithAdress_1">SKY ENTERPRISE jednostavno društvo s ograničenom odgovornošću za trgovinu Banatska 24, 10000 Zagreb</derivirana_varijabla>
  </DomainObject.Predmet.ProtustrankaWithAdress>
  <DomainObject.Predmet.ProtustrankaWithAdressOIB>
    <izvorni_sadrzaj>SKY ENTERPRISE jednostavno društvo s ograničenom odgovornošću za trgovinu, OIB 77220623167, Banatska 24, 10000 Zagreb</izvorni_sadrzaj>
    <derivirana_varijabla naziv="DomainObject.Predmet.ProtustrankaWithAdressOIB_1">SKY ENTERPRISE jednostavno društvo s ograničenom odgovornošću za trgovinu, OIB 77220623167, Banatska 24, 10000 Zagreb</derivirana_varijabla>
  </DomainObject.Predmet.ProtustrankaWithAdressOIB>
  <DomainObject.Predmet.ProtustrankaNazivFormated>
    <izvorni_sadrzaj>SKY ENTERPRISE jednostavno društvo s ograničenom odgovornošću za trgovinu</izvorni_sadrzaj>
    <derivirana_varijabla naziv="DomainObject.Predmet.ProtustrankaNazivFormated_1">SKY ENTERPRISE jednostavno društvo s ograničenom odgovornošću za trgovinu</derivirana_varijabla>
  </DomainObject.Predmet.ProtustrankaNazivFormated>
  <DomainObject.Predmet.ProtustrankaNazivFormatedOIB>
    <izvorni_sadrzaj>SKY ENTERPRISE jednostavno društvo s ograničenom odgovornošću za trgovinu, OIB 77220623167</izvorni_sadrzaj>
    <derivirana_varijabla naziv="DomainObject.Predmet.ProtustrankaNazivFormatedOIB_1">SKY ENTERPRISE jednostavno društvo s ograničenom odgovornošću za trgovinu, OIB 77220623167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SKY ENTERPRISE jednostavno društvo s ograničenom odgovornošću za trgovinu zastupanog po punomoćniku Tomislav Kelebuh</item>
    </izvorni_sadrzaj>
    <derivirana_varijabla naziv="DomainObject.Predmet.ProtuStrankaListFormated_1">
      <item>SKY ENTERPRISE jednostavno društvo s ograničenom odgovornošću za trgovinu zastupanog po punomoćniku Tomislav Kelebuh</item>
    </derivirana_varijabla>
  </DomainObject.Predmet.ProtuStrankaListFormated>
  <DomainObject.Predmet.ProtuStrankaListFormatedOIB>
    <izvorni_sadrzaj>
      <item>SKY ENTERPRISE jednostavno društvo s ograničenom odgovornošću za trgovinu, OIB 77220623167 zastupanog po punomoćniku Tomislav Kelebuh</item>
    </izvorni_sadrzaj>
    <derivirana_varijabla naziv="DomainObject.Predmet.ProtuStrankaListFormatedOIB_1">
      <item>SKY ENTERPRISE jednostavno društvo s ograničenom odgovornošću za trgovinu, OIB 77220623167 zastupanog po punomoćniku Tomislav Kelebuh</item>
    </derivirana_varijabla>
  </DomainObject.Predmet.ProtuStrankaListFormatedOIB>
  <DomainObject.Predmet.ProtuStrankaListFormatedWithAdress>
    <izvorni_sadrzaj>
      <item>SKY ENTERPRISE jednostavno društvo s ograničenom odgovornošću za trgovinu, Banatska 24, 10000 Zagreb zastupanog po punomoćniku Tomislav Kelebuh</item>
    </izvorni_sadrzaj>
    <derivirana_varijabla naziv="DomainObject.Predmet.ProtuStrankaListFormatedWithAdress_1">
      <item>SKY ENTERPRISE jednostavno društvo s ograničenom odgovornošću za trgovinu, Banatska 24, 10000 Zagreb zastupanog po punomoćniku Tomislav Kelebuh</item>
    </derivirana_varijabla>
  </DomainObject.Predmet.ProtuStrankaListFormatedWithAdress>
  <DomainObject.Predmet.ProtuStrankaListFormatedWithAdressOIB>
    <izvorni_sadrzaj>
      <item>SKY ENTERPRISE jednostavno društvo s ograničenom odgovornošću za trgovinu, OIB 77220623167, Banatska 24, 10000 Zagreb zastupanog po punomoćniku Tomislav Kelebuh</item>
    </izvorni_sadrzaj>
    <derivirana_varijabla naziv="DomainObject.Predmet.ProtuStrankaListFormatedWithAdressOIB_1">
      <item>SKY ENTERPRISE jednostavno društvo s ograničenom odgovornošću za trgovinu, OIB 77220623167, Banatska 24, 10000 Zagreb zastupanog po punomoćniku Tomislav Kelebuh</item>
    </derivirana_varijabla>
  </DomainObject.Predmet.ProtuStrankaListFormatedWithAdressOIB>
  <DomainObject.Predmet.ProtuStrankaListNazivFormated>
    <izvorni_sadrzaj>
      <item>SKY ENTERPRISE jednostavno društvo s ograničenom odgovornošću za trgovinu</item>
    </izvorni_sadrzaj>
    <derivirana_varijabla naziv="DomainObject.Predmet.ProtuStrankaListNazivFormated_1">
      <item>SKY ENTERPRISE jednostavno društvo s ograničenom odgovornošću za trgovinu</item>
    </derivirana_varijabla>
  </DomainObject.Predmet.ProtuStrankaListNazivFormated>
  <DomainObject.Predmet.ProtuStrankaListNazivFormatedOIB>
    <izvorni_sadrzaj>
      <item>SKY ENTERPRISE jednostavno društvo s ograničenom odgovornošću za trgovinu, OIB 77220623167</item>
    </izvorni_sadrzaj>
    <derivirana_varijabla naziv="DomainObject.Predmet.ProtuStrankaListNazivFormatedOIB_1">
      <item>SKY ENTERPRISE jednostavno društvo s ograničenom odgovornošću za trgovinu, OIB 77220623167</item>
    </derivirana_varijabla>
  </DomainObject.Predmet.ProtuStrankaListNazivFormatedOIB>
  <DomainObject.Predmet.OstaliListFormated>
    <izvorni_sadrzaj>
      <item>Tomislav Kelebuh punomoćnik sudionika u postupku SKY ENTERPRISE jednostavno društvo s ograničenom odgovornošću za trgovinu</item>
    </izvorni_sadrzaj>
    <derivirana_varijabla naziv="DomainObject.Predmet.OstaliListFormated_1">
      <item>Tomislav Kelebuh punomoćnik sudionika u postupku SKY ENTERPRISE jednostavno društvo s ograničenom odgovornošću za trgovinu</item>
    </derivirana_varijabla>
  </DomainObject.Predmet.OstaliListFormated>
  <DomainObject.Predmet.OstaliListFormatedOIB>
    <izvorni_sadrzaj>
      <item>Tomislav Kelebuh, OIB 50373600731 punomoćnik sudionika u postupku SKY ENTERPRISE jednostavno društvo s ograničenom odgovornošću za trgovinu</item>
    </izvorni_sadrzaj>
    <derivirana_varijabla naziv="DomainObject.Predmet.OstaliListFormatedOIB_1">
      <item>Tomislav Kelebuh, OIB 50373600731 punomoćnik sudionika u postupku SKY ENTERPRISE jednostavno društvo s ograničenom odgovornošću za trgovinu</item>
    </derivirana_varijabla>
  </DomainObject.Predmet.OstaliListFormatedOIB>
  <DomainObject.Predmet.OstaliListFormatedWithAdress>
    <izvorni_sadrzaj>
      <item>Tomislav Kelebuh, Banatska 24, 10000 Zagreb punomoćnik sudionika u postupku SKY ENTERPRISE jednostavno društvo s ograničenom odgovornošću za trgovinu</item>
    </izvorni_sadrzaj>
    <derivirana_varijabla naziv="DomainObject.Predmet.OstaliListFormatedWithAdress_1">
      <item>Tomislav Kelebuh, Banatska 24, 10000 Zagreb punomoćnik sudionika u postupku SKY ENTERPRISE jednostavno društvo s ograničenom odgovornošću za trgovinu</item>
    </derivirana_varijabla>
  </DomainObject.Predmet.OstaliListFormatedWithAdress>
  <DomainObject.Predmet.OstaliListFormatedWithAdressOIB>
    <izvorni_sadrzaj>
      <item>Tomislav Kelebuh, OIB 50373600731, Banatska 24, 10000 Zagreb punomoćnik sudionika u postupku SKY ENTERPRISE jednostavno društvo s ograničenom odgovornošću za trgovinu</item>
    </izvorni_sadrzaj>
    <derivirana_varijabla naziv="DomainObject.Predmet.OstaliListFormatedWithAdressOIB_1">
      <item>Tomislav Kelebuh, OIB 50373600731, Banatska 24, 10000 Zagreb punomoćnik sudionika u postupku SKY ENTERPRISE jednostavno društvo s ograničenom odgovornošću za trgovinu</item>
    </derivirana_varijabla>
  </DomainObject.Predmet.OstaliListFormatedWithAdressOIB>
  <DomainObject.Predmet.OstaliListNazivFormated>
    <izvorni_sadrzaj>
      <item>Tomislav Kelebuh</item>
    </izvorni_sadrzaj>
    <derivirana_varijabla naziv="DomainObject.Predmet.OstaliListNazivFormated_1">
      <item>Tomislav Kelebuh</item>
    </derivirana_varijabla>
  </DomainObject.Predmet.OstaliListNazivFormated>
  <DomainObject.Predmet.OstaliListNazivFormatedOIB>
    <izvorni_sadrzaj>
      <item>Tomislav Kelebuh, OIB 50373600731</item>
    </izvorni_sadrzaj>
    <derivirana_varijabla naziv="DomainObject.Predmet.OstaliListNazivFormatedOIB_1">
      <item>Tomislav Kelebuh, OIB 50373600731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St-98/2017-3</izvorni_sadrzaj>
    <derivirana_varijabla naziv="DomainObject.PoslovniBrojDokumenta_1">St-98/2017-3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SKY ENTERPRISE jednostavno društvo s ograničenom odgovornošću za trgovinu</izvorni_sadrzaj>
    <derivirana_varijabla naziv="DomainObject.Predmet.ProtustrankaIDrugi_1">SKY ENTERPRISE jednostavno društvo s ograničenom odgovornošću za trgovinu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SKY ENTERPRISE jednostavno društvo s ograničenom odgovornošću za trgovinu, OIB 77220623167, Banatska 24, 10000 Zagreb</izvorni_sadrzaj>
    <derivirana_varijabla naziv="DomainObject.Predmet.ProtustrankaIDrugiAdressOIB_1">SKY ENTERPRISE jednostavno društvo s ograničenom odgovornošću za trgovinu, OIB 77220623167, Banatska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SKY ENTERPRISE jednostavno društvo s ograničenom odgovornošću za trgovinu</item>
      <item>FINA Regionalni centar Zagreb, Podružnica Zagreb</item>
      <item>Tomislav Kelebuh</item>
    </izvorni_sadrzaj>
    <derivirana_varijabla naziv="DomainObject.Predmet.SudioniciListNaziv_1">
      <item>SKY ENTERPRISE jednostavno društvo s ograničenom odgovornošću za trgovinu</item>
      <item>FINA Regionalni centar Zagreb, Podružnica Zagreb</item>
      <item>Tomislav Kelebuh</item>
    </derivirana_varijabla>
  </DomainObject.Predmet.SudioniciListNaziv>
  <DomainObject.Predmet.SudioniciListAdressOIB>
    <izvorni_sadrzaj>
      <item>SKY ENTERPRISE jednostavno društvo s ograničenom odgovornošću za trgovinu, OIB 77220623167, Banatska 24,10000 Zagreb</item>
      <item>FINA Regionalni centar Zagreb, Podružnica Zagreb, OIB 85821130368, Trg svibanjskih žrtava 1995. br. 1,10000 Zagreb</item>
      <item>Tomislav Kelebuh, OIB 50373600731, Banatska 24,10000 Zagreb</item>
    </izvorni_sadrzaj>
    <derivirana_varijabla naziv="DomainObject.Predmet.SudioniciListAdressOIB_1">
      <item>SKY ENTERPRISE jednostavno društvo s ograničenom odgovornošću za trgovinu, OIB 77220623167, Banatska 24,10000 Zagreb</item>
      <item>FINA Regionalni centar Zagreb, Podružnica Zagreb, OIB 85821130368, Trg svibanjskih žrtava 1995. br. 1,10000 Zagreb</item>
      <item>Tomislav Kelebuh, OIB 50373600731, Banatska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9A4B7C-7734-41AF-B4C9-780F74750C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659</properties:Words>
  <properties:Characters>3539</properties:Characters>
  <properties:Lines>92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2017-05-19T09:47:00Z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