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db4a" w14:paraId="e9edb4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903989">
        <w:rPr>
          <w:lang w:val="hr-HR"/>
        </w:rPr>
        <w:t>St-599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903989">
        <w:t xml:space="preserve"> APATOVEC d.o.o., OIB: 91552626936</w:t>
      </w:r>
      <w:r w:rsidR="0029395B">
        <w:t xml:space="preserve"> </w:t>
      </w:r>
      <w:r w:rsidR="00E66FC5">
        <w:t>sa</w:t>
      </w:r>
      <w:r w:rsidR="00903989">
        <w:t xml:space="preserve"> sjedištem u Brežanci 3,</w:t>
      </w:r>
      <w:r w:rsidR="007E184B">
        <w:t xml:space="preserve"> Apatovec,</w:t>
      </w:r>
      <w:r w:rsidR="00903989">
        <w:t xml:space="preserve"> 48260 </w:t>
      </w:r>
      <w:r w:rsidR="007E184B">
        <w:t>Križevci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7E184B">
        <w:t>APATOVEC d.o.o., OIB: 91552626936 sa sjedištem u Brežanci 3, Apatovec, 48260 Križevci,</w:t>
      </w:r>
      <w:r w:rsidR="007E184B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E184B">
        <w:rPr>
          <w:lang w:val="hr-HR"/>
        </w:rPr>
        <w:t xml:space="preserve">429.063,06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7E184B" w:rsidRPr="007E184B">
        <w:t xml:space="preserve"> </w:t>
      </w:r>
      <w:r w:rsidR="007E184B">
        <w:t>APATOVEC d.o.o., OIB: 91552626936 sa sjedištem u Brežanci 3, Apatovec, 48260 Križevci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7E184B">
        <w:rPr>
          <w:lang w:val="hr-HR"/>
        </w:rPr>
        <w:t xml:space="preserve"> ovome sudu dana 30.10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E184B">
        <w:t>APATOVEC d.o.o., OIB: 91552626936 sa sjedištem u Brežanci 3, Apatovec, 48260 Križevci.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7E184B">
        <w:rPr>
          <w:lang w:val="hr-HR"/>
        </w:rPr>
        <w:t xml:space="preserve">429.063,06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D84" w:rsidP="007F64E0" w:rsidR="002F6D84">
      <w:r>
        <w:separator/>
      </w:r>
    </w:p>
  </w:endnote>
  <w:endnote w:id="0" w:type="continuationSeparator">
    <w:p w:rsidRDefault="002F6D84" w:rsidP="007F64E0" w:rsidR="002F6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D84" w:rsidP="007F64E0" w:rsidR="002F6D84">
      <w:r>
        <w:separator/>
      </w:r>
    </w:p>
  </w:footnote>
  <w:footnote w:id="0" w:type="continuationSeparator">
    <w:p w:rsidRDefault="002F6D84" w:rsidP="007F64E0" w:rsidR="002F6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903989">
      <w:rPr>
        <w:lang w:val="hr-HR"/>
      </w:rPr>
      <w:t>St-599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7C8C" w:rsidRPr="007E7C8C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6D84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184B"/>
    <w:rsid w:val="007E2D0A"/>
    <w:rsid w:val="007E3D84"/>
    <w:rsid w:val="007E656F"/>
    <w:rsid w:val="007E7C8C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3989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7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7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St-599/2015</izvorni_sadrzaj>
    <derivirana_varijabla naziv="DomainObject.Predmet.OznakaBroj_1">St-599/2015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APATOVEC, društvo s ograničenom odgovornošću za usluge i trgovinu</izvorni_sadrzaj>
    <derivirana_varijabla naziv="DomainObject.Predmet.ProtustrankaFormated_1">  APATOVEC, društvo s ograničenom odgovornošću za usluge i trgovinu</derivirana_varijabla>
  </DomainObject.Predmet.ProtustrankaFormated>
  <DomainObject.Predmet.ProtustrankaFormatedOIB>
    <izvorni_sadrzaj>  APATOVEC, društvo s ograničenom odgovornošću za usluge i trgovinu, OIB 91552626936</izvorni_sadrzaj>
    <derivirana_varijabla naziv="DomainObject.Predmet.ProtustrankaFormatedOIB_1">  APATOVEC, društvo s ograničenom odgovornošću za usluge i trgovinu, OIB 91552626936</derivirana_varijabla>
  </DomainObject.Predmet.ProtustrankaFormatedOIB>
  <DomainObject.Predmet.ProtustrankaFormatedWithAdress>
    <izvorni_sadrzaj> APATOVEC, društvo s ograničenom odgovornošću za usluge i trgovinu, Brežanci 3, 48260 Apatovec</izvorni_sadrzaj>
    <derivirana_varijabla naziv="DomainObject.Predmet.ProtustrankaFormatedWithAdress_1"> APATOVEC, društvo s ograničenom odgovornošću za usluge i trgovinu, Brežanci 3, 48260 Apatovec</derivirana_varijabla>
  </DomainObject.Predmet.ProtustrankaFormatedWithAdress>
  <DomainObject.Predmet.ProtustrankaFormatedWithAdressOIB>
    <izvorni_sadrzaj> APATOVEC, društvo s ograničenom odgovornošću za usluge i trgovinu, OIB 91552626936, Brežanci 3, 48260 Apatovec</izvorni_sadrzaj>
    <derivirana_varijabla naziv="DomainObject.Predmet.ProtustrankaFormatedWithAdressOIB_1"> APATOVEC, društvo s ograničenom odgovornošću za usluge i trgovinu, OIB 91552626936, Brežanci 3, 48260 Apatovec</derivirana_varijabla>
  </DomainObject.Predmet.ProtustrankaFormatedWithAdressOIB>
  <DomainObject.Predmet.ProtustrankaWithAdress>
    <izvorni_sadrzaj>APATOVEC, društvo s ograničenom odgovornošću za usluge i trgovinu Brežanci 3, 48260 Apatovec</izvorni_sadrzaj>
    <derivirana_varijabla naziv="DomainObject.Predmet.ProtustrankaWithAdress_1">APATOVEC, društvo s ograničenom odgovornošću za usluge i trgovinu Brežanci 3, 48260 Apatovec</derivirana_varijabla>
  </DomainObject.Predmet.ProtustrankaWithAdress>
  <DomainObject.Predmet.ProtustrankaWithAdressOIB>
    <izvorni_sadrzaj>APATOVEC, društvo s ograničenom odgovornošću za usluge i trgovinu, OIB 91552626936, Brežanci 3, 48260 Apatovec</izvorni_sadrzaj>
    <derivirana_varijabla naziv="DomainObject.Predmet.ProtustrankaWithAdressOIB_1">APATOVEC, društvo s ograničenom odgovornošću za usluge i trgovinu, OIB 91552626936, Brežanci 3, 48260 Apatovec</derivirana_varijabla>
  </DomainObject.Predmet.ProtustrankaWithAdressOIB>
  <DomainObject.Predmet.ProtustrankaNazivFormated>
    <izvorni_sadrzaj>APATOVEC, društvo s ograničenom odgovornošću za usluge i trgovinu</izvorni_sadrzaj>
    <derivirana_varijabla naziv="DomainObject.Predmet.ProtustrankaNazivFormated_1">APATOVEC, društvo s ograničenom odgovornošću za usluge i trgovinu</derivirana_varijabla>
  </DomainObject.Predmet.ProtustrankaNazivFormated>
  <DomainObject.Predmet.ProtustrankaNazivFormatedOIB>
    <izvorni_sadrzaj>APATOVEC, društvo s ograničenom odgovornošću za usluge i trgovinu, OIB 91552626936</izvorni_sadrzaj>
    <derivirana_varijabla naziv="DomainObject.Predmet.ProtustrankaNazivFormatedOIB_1">APATOVEC, društvo s ograničenom odgovornošću za usluge i trgovinu, OIB 91552626936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429063.06</izvorni_sadrzaj>
    <derivirana_varijabla naziv="DomainObject.Predmet.TrenutnaVrijednost_1">429063.06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APATOVEC, društvo s ograničenom odgovornošću za usluge i trgovinu</item>
    </izvorni_sadrzaj>
    <derivirana_varijabla naziv="DomainObject.Predmet.ProtuStrankaListFormated_1">
      <item>APATOVEC, društvo s ograničenom odgovornošću za usluge i trgovinu</item>
    </derivirana_varijabla>
  </DomainObject.Predmet.ProtuStrankaListFormated>
  <DomainObject.Predmet.ProtuStrankaListFormatedOIB>
    <izvorni_sadrzaj>
      <item>APATOVEC, društvo s ograničenom odgovornošću za usluge i trgovinu, OIB 91552626936</item>
    </izvorni_sadrzaj>
    <derivirana_varijabla naziv="DomainObject.Predmet.ProtuStrankaListFormatedOIB_1">
      <item>APATOVEC, društvo s ograničenom odgovornošću za usluge i trgovinu, OIB 91552626936</item>
    </derivirana_varijabla>
  </DomainObject.Predmet.ProtuStrankaListFormatedOIB>
  <DomainObject.Predmet.ProtuStrankaListFormatedWithAdress>
    <izvorni_sadrzaj>
      <item>APATOVEC, društvo s ograničenom odgovornošću za usluge i trgovinu, Brežanci 3, 48260 Apatovec</item>
    </izvorni_sadrzaj>
    <derivirana_varijabla naziv="DomainObject.Predmet.ProtuStrankaListFormatedWithAdress_1">
      <item>APATOVEC, društvo s ograničenom odgovornošću za usluge i trgovinu, Brežanci 3, 48260 Apatovec</item>
    </derivirana_varijabla>
  </DomainObject.Predmet.ProtuStrankaListFormatedWithAdress>
  <DomainObject.Predmet.ProtuStrankaListFormatedWithAdressOIB>
    <izvorni_sadrzaj>
      <item>APATOVEC, društvo s ograničenom odgovornošću za usluge i trgovinu, OIB 91552626936, Brežanci 3, 48260 Apatovec</item>
    </izvorni_sadrzaj>
    <derivirana_varijabla naziv="DomainObject.Predmet.ProtuStrankaListFormatedWithAdressOIB_1">
      <item>APATOVEC, društvo s ograničenom odgovornošću za usluge i trgovinu, OIB 91552626936, Brežanci 3, 48260 Apatovec</item>
    </derivirana_varijabla>
  </DomainObject.Predmet.ProtuStrankaListFormatedWithAdressOIB>
  <DomainObject.Predmet.ProtuStrankaListNazivFormated>
    <izvorni_sadrzaj>
      <item>APATOVEC, društvo s ograničenom odgovornošću za usluge i trgovinu</item>
    </izvorni_sadrzaj>
    <derivirana_varijabla naziv="DomainObject.Predmet.ProtuStrankaListNazivFormated_1">
      <item>APATOVEC, društvo s ograničenom odgovornošću za usluge i trgovinu</item>
    </derivirana_varijabla>
  </DomainObject.Predmet.ProtuStrankaListNazivFormated>
  <DomainObject.Predmet.ProtuStrankaListNazivFormatedOIB>
    <izvorni_sadrzaj>
      <item>APATOVEC, društvo s ograničenom odgovornošću za usluge i trgovinu, OIB 91552626936</item>
    </izvorni_sadrzaj>
    <derivirana_varijabla naziv="DomainObject.Predmet.ProtuStrankaListNazivFormatedOIB_1">
      <item>APATOVEC, društvo s ograničenom odgovornošću za usluge i trgovinu, OIB 91552626936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APATOVEC, društvo s ograničenom odgovornošću za usluge i trgovinu</izvorni_sadrzaj>
    <derivirana_varijabla naziv="DomainObject.Predmet.ProtustrankaIDrugi_1">APATOVEC,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APATOVEC, društvo s ograničenom odgovornošću za usluge i trgovinu, OIB 91552626936, Brežanci 3, 48260 Apatovec</izvorni_sadrzaj>
    <derivirana_varijabla naziv="DomainObject.Predmet.ProtustrankaIDrugiAdressOIB_1">APATOVEC, društvo s ograničenom odgovornošću za usluge i trgovinu, OIB 91552626936, Brežanci 3, 48260 Apatovec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APATOVEC,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APATOVEC,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APATOVEC, društvo s ograničenom odgovornošću za usluge i trgovinu, OIB 91552626936, Brežanci 3,48260 Apatovec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APATOVEC, društvo s ograničenom odgovornošću za usluge i trgovinu, OIB 91552626936, Brežanci 3,48260 Apatovec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91552626936</item>
      <item>, OIB null</item>
      <item>, OIB null</item>
    </izvorni_sadrzaj>
    <derivirana_varijabla naziv="DomainObject.Predmet.SudioniciListNazivOIB_1">
      <item>, OIB 85821130368</item>
      <item>, OIB 91552626936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418</properties:Words>
  <properties:Characters>2307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2015-11-06T09:50:00Z</dcterms:created>
  <dc:creator>user</dc:creator>
  <cp:lastModifiedBy>Marko Makaj</cp:lastModifiedBy>
  <cp:lastPrinted>2015-11-06T09:10:00Z</cp:lastPrinted>
  <dcterms:modified xmlns:xsi="http://www.w3.org/2001/XMLSchema-instance" xsi:type="dcterms:W3CDTF">2015-11-06T13:31:00Z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