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D76C1" w:rsidR="000D76C1">
        <w:tc>
          <w:tcPr>
            <w:tcW w:type="dxa" w:w="2985"/>
            <w:hideMark/>
          </w:tcPr>
          <w:p w:rsidRDefault="000D76C1" w:rsidR="000D76C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76C1" w:rsidR="000D76C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D76C1" w:rsidR="000D76C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D76C1" w:rsidR="000D76C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c18707" w14:paraId="0c18707" w:rsidRDefault="000D76C1" w:rsidP="000D76C1" w:rsidR="000D76C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D76C1" w:rsidP="004063B5" w:rsidR="000D76C1">
      <w:pPr>
        <w:spacing w:after="0"/>
        <w:ind w:left="5664"/>
      </w:pPr>
      <w:r>
        <w:t>Poslovni broj: 3 St-60/2018-4</w:t>
      </w:r>
    </w:p>
    <w:p w:rsidRDefault="000D76C1" w:rsidP="000D76C1" w:rsidR="000D76C1">
      <w:pPr>
        <w:spacing w:after="0"/>
      </w:pPr>
    </w:p>
    <w:p w:rsidRDefault="000D76C1" w:rsidP="000D76C1" w:rsidR="000D76C1">
      <w:pPr>
        <w:spacing w:after="0"/>
        <w:jc w:val="both"/>
        <w:rPr>
          <w:b/>
        </w:rPr>
      </w:pPr>
    </w:p>
    <w:p w:rsidRDefault="000D76C1" w:rsidP="000D76C1" w:rsidR="000D76C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EUROGLOBALWERK jednostavno društvo s ograničenom odgovornošću za usluge, montažu i završne radove, skraćena tvrtka EUROGLOBALWERK j.d.o.o., </w:t>
      </w:r>
      <w:proofErr w:type="spellStart"/>
      <w:r>
        <w:t>Kućan</w:t>
      </w:r>
      <w:proofErr w:type="spellEnd"/>
      <w:r>
        <w:t xml:space="preserve"> Marof, Zelena ulica 51, MBS: 070146973, OIB: 73660514012, radi otvaranja stečajn</w:t>
      </w:r>
      <w:r w:rsidR="004063B5">
        <w:t>og postupka nad dužnikom, dana 11</w:t>
      </w:r>
      <w:r>
        <w:t xml:space="preserve">. travnja 2018. godine donio je slijedeći  </w:t>
      </w:r>
    </w:p>
    <w:p w:rsidRDefault="000D76C1" w:rsidP="000D76C1" w:rsidR="000D76C1">
      <w:pPr>
        <w:spacing w:after="0"/>
        <w:jc w:val="both"/>
        <w:rPr>
          <w:rFonts w:eastAsia="Calibri"/>
        </w:rPr>
      </w:pPr>
    </w:p>
    <w:p w:rsidRDefault="000D76C1" w:rsidP="000D76C1" w:rsidR="000D76C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0D76C1" w:rsidP="000D76C1" w:rsidR="000D76C1">
      <w:pPr>
        <w:spacing w:after="0"/>
        <w:jc w:val="center"/>
        <w:rPr>
          <w:rFonts w:eastAsia="Times New Roman"/>
          <w:lang w:eastAsia="hr-HR"/>
        </w:rPr>
      </w:pPr>
    </w:p>
    <w:p w:rsidRDefault="000D76C1" w:rsidP="000D76C1" w:rsidR="000D76C1">
      <w:pPr>
        <w:spacing w:after="0"/>
        <w:jc w:val="center"/>
      </w:pPr>
    </w:p>
    <w:p w:rsidRDefault="000D76C1" w:rsidP="000D76C1" w:rsidR="000D76C1">
      <w:pPr>
        <w:spacing w:after="0"/>
        <w:ind w:firstLine="708"/>
        <w:jc w:val="both"/>
      </w:pPr>
      <w:r>
        <w:t xml:space="preserve">I/ Nalaže se odgovornoj osobi dužnika EUROGLOBALWERK j.d.o.o., </w:t>
      </w:r>
      <w:proofErr w:type="spellStart"/>
      <w:r>
        <w:t>Kućan</w:t>
      </w:r>
      <w:proofErr w:type="spellEnd"/>
      <w:r>
        <w:t xml:space="preserve"> Marof, Zelena ulica 51, MBS: 070146973, OIB: 73660514012,</w:t>
      </w:r>
      <w:r>
        <w:rPr>
          <w:color w:themeColor="text1" w:val="000000"/>
        </w:rPr>
        <w:t xml:space="preserve"> da sukladno </w:t>
      </w:r>
      <w:r>
        <w:t>članku 17. Stečajnog zakona ("Narodne novine" broj 71/15</w:t>
      </w:r>
      <w:r w:rsidR="004063B5">
        <w:t>, 104/17</w:t>
      </w:r>
      <w:r>
        <w:t xml:space="preserve">, u daljnjem tekstu SZ-a) u roku od 15 dana od dana primitka </w:t>
      </w:r>
      <w:r w:rsidR="00DF667C">
        <w:t>ovog zaključka, dostavi</w:t>
      </w:r>
      <w:r>
        <w:t xml:space="preserve"> popis imovine i obveza dužnika koji se sastoji od naznake: 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0D76C1" w:rsidP="000D76C1" w:rsidR="000D76C1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0D76C1" w:rsidP="000D76C1" w:rsidR="000D76C1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0D76C1" w:rsidP="000D76C1" w:rsidR="000D76C1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0D76C1" w:rsidP="000D76C1" w:rsidR="000D76C1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0D76C1" w:rsidP="000D76C1" w:rsidR="000D76C1">
      <w:pPr>
        <w:spacing w:after="0"/>
        <w:jc w:val="both"/>
      </w:pPr>
      <w:r>
        <w:t>6. druge imovine dužnika (opis i vrste imovine s podacima potrebnim za identifikaciju)</w:t>
      </w:r>
    </w:p>
    <w:p w:rsidRDefault="000D76C1" w:rsidP="000D76C1" w:rsidR="000D76C1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0D76C1" w:rsidP="000D76C1" w:rsidR="000D76C1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0D76C1" w:rsidP="000D76C1" w:rsidR="000D76C1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0D76C1" w:rsidP="000D76C1" w:rsidR="000D76C1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0D76C1" w:rsidP="000D76C1" w:rsidR="000D76C1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0D76C1" w:rsidP="000D76C1" w:rsidR="000D76C1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ind w:firstLine="708"/>
        <w:jc w:val="both"/>
      </w:pPr>
      <w:r>
        <w:t xml:space="preserve">III/ Upozorava se odgovorna osoba dužnika </w:t>
      </w:r>
      <w:proofErr w:type="spellStart"/>
      <w:r>
        <w:t>Adel</w:t>
      </w:r>
      <w:proofErr w:type="spellEnd"/>
      <w:r>
        <w:t xml:space="preserve"> El </w:t>
      </w:r>
      <w:proofErr w:type="spellStart"/>
      <w:r>
        <w:t>Zaher</w:t>
      </w:r>
      <w:proofErr w:type="spellEnd"/>
      <w:r>
        <w:t xml:space="preserve">, </w:t>
      </w:r>
      <w:proofErr w:type="spellStart"/>
      <w:r>
        <w:t>Jalkovečka</w:t>
      </w:r>
      <w:proofErr w:type="spellEnd"/>
      <w:r>
        <w:t xml:space="preserve"> ulica 97, Varaždin, OIB: 48080429376, da za davanje neistinitoga ili nepotpunoga popisa imovine i obveza, odgovara kao za davanje lažnoga iskaza u postupku pred sudom.</w:t>
      </w:r>
    </w:p>
    <w:p w:rsidRDefault="000D76C1" w:rsidP="000D76C1" w:rsidR="000D76C1">
      <w:pPr>
        <w:spacing w:after="0"/>
        <w:ind w:firstLine="708"/>
        <w:jc w:val="both"/>
      </w:pP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jc w:val="center"/>
      </w:pPr>
      <w:r>
        <w:t>Obrazloženje</w:t>
      </w:r>
    </w:p>
    <w:p w:rsidRDefault="000D76C1" w:rsidP="000D76C1" w:rsidR="000D76C1">
      <w:pPr>
        <w:spacing w:after="0"/>
        <w:jc w:val="center"/>
      </w:pPr>
    </w:p>
    <w:p w:rsidRDefault="000D76C1" w:rsidP="000D76C1" w:rsidR="000D76C1">
      <w:pPr>
        <w:spacing w:after="0"/>
        <w:jc w:val="both"/>
      </w:pPr>
      <w:r>
        <w:tab/>
        <w:t xml:space="preserve">Dana 14. veljače 2018. godine predlagatelj Financijska agencija, Podružnica Varaždin podnio je prijedlog za otvaranje stečajnog postupka nad dužnikom EUROGLOBALWERK j.d.o.o., </w:t>
      </w:r>
      <w:proofErr w:type="spellStart"/>
      <w:r>
        <w:t>Kućan</w:t>
      </w:r>
      <w:proofErr w:type="spellEnd"/>
      <w:r>
        <w:t xml:space="preserve"> Marof, Zelena ulica 51, navodeći da dužnik na dan 9. veljače 2018. godine u Očevidniku redoslijeda osnova za plaćanje ima evidentirane neizvršene osnove za plaćanje u ukupnom iznosu od 39.036,29 kn, te da dužnik ima 1 zaposlenog. 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jc w:val="center"/>
      </w:pPr>
      <w:r>
        <w:t>Varaždin</w:t>
      </w:r>
      <w:r w:rsidR="004063B5">
        <w:t>, 11</w:t>
      </w:r>
      <w:r>
        <w:t>. travnja 2018.</w:t>
      </w:r>
    </w:p>
    <w:p w:rsidRDefault="000D76C1" w:rsidP="000D76C1" w:rsidR="000D76C1">
      <w:pPr>
        <w:spacing w:after="0"/>
      </w:pPr>
    </w:p>
    <w:p w:rsidRDefault="000D76C1" w:rsidP="000D76C1" w:rsidR="000D76C1">
      <w:pPr>
        <w:spacing w:after="0"/>
        <w:jc w:val="center"/>
      </w:pPr>
    </w:p>
    <w:p w:rsidRDefault="000D76C1" w:rsidP="000D76C1" w:rsidR="000D76C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0D76C1" w:rsidP="000D76C1" w:rsidR="000D76C1">
      <w:pPr>
        <w:spacing w:after="0"/>
        <w:ind w:firstLine="720"/>
        <w:jc w:val="right"/>
      </w:pPr>
    </w:p>
    <w:p w:rsidRDefault="000D76C1" w:rsidP="000D76C1" w:rsidR="000D76C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4063B5">
        <w:t>, v.r.</w:t>
      </w:r>
    </w:p>
    <w:p w:rsidRDefault="004063B5" w:rsidP="000D76C1" w:rsidR="004063B5">
      <w:pPr>
        <w:spacing w:after="0"/>
        <w:ind w:firstLine="720"/>
        <w:jc w:val="center"/>
        <w:outlineLvl w:val="0"/>
      </w:pPr>
    </w:p>
    <w:p w:rsidRDefault="004063B5" w:rsidP="004063B5" w:rsidR="004063B5">
      <w:pPr>
        <w:spacing w:after="0"/>
        <w:ind w:firstLine="720" w:left="3528"/>
        <w:jc w:val="center"/>
        <w:outlineLvl w:val="0"/>
      </w:pPr>
      <w:bookmarkStart w:name="_GoBack" w:id="0"/>
      <w:bookmarkEnd w:id="0"/>
    </w:p>
    <w:p w:rsidRDefault="000D76C1" w:rsidP="000D76C1" w:rsidR="000D76C1">
      <w:pPr>
        <w:spacing w:after="0"/>
        <w:jc w:val="both"/>
      </w:pPr>
    </w:p>
    <w:p w:rsidRDefault="004063B5" w:rsidP="000D76C1" w:rsidR="004063B5">
      <w:pPr>
        <w:spacing w:after="0"/>
        <w:jc w:val="both"/>
      </w:pPr>
    </w:p>
    <w:p w:rsidRDefault="004063B5" w:rsidP="000D76C1" w:rsidR="004063B5">
      <w:pPr>
        <w:spacing w:after="0"/>
        <w:jc w:val="both"/>
      </w:pPr>
    </w:p>
    <w:p w:rsidRDefault="000D76C1" w:rsidP="000D76C1" w:rsidR="000D76C1">
      <w:pPr>
        <w:spacing w:after="0"/>
        <w:jc w:val="both"/>
      </w:pPr>
      <w:r>
        <w:t>POUKA O PRAVNOM LIJEKU: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0D76C1" w:rsidP="000D76C1" w:rsidR="000D76C1">
      <w:pPr>
        <w:spacing w:after="0"/>
        <w:jc w:val="both"/>
      </w:pPr>
    </w:p>
    <w:p w:rsidRDefault="000D76C1" w:rsidP="000D76C1" w:rsidR="000D76C1">
      <w:pPr>
        <w:spacing w:after="0"/>
        <w:jc w:val="both"/>
      </w:pPr>
      <w:r>
        <w:t xml:space="preserve">DNA: 1. Direktor dužnika </w:t>
      </w:r>
      <w:proofErr w:type="spellStart"/>
      <w:r>
        <w:t>Adel</w:t>
      </w:r>
      <w:proofErr w:type="spellEnd"/>
      <w:r>
        <w:t xml:space="preserve"> El </w:t>
      </w:r>
      <w:proofErr w:type="spellStart"/>
      <w:r>
        <w:t>Zaher</w:t>
      </w:r>
      <w:proofErr w:type="spellEnd"/>
      <w:r>
        <w:t xml:space="preserve">, </w:t>
      </w:r>
      <w:proofErr w:type="spellStart"/>
      <w:r>
        <w:t>Jalkovečka</w:t>
      </w:r>
      <w:proofErr w:type="spellEnd"/>
      <w:r>
        <w:t xml:space="preserve"> ulica 97, Varaždin</w:t>
      </w:r>
    </w:p>
    <w:p w:rsidRDefault="000D76C1" w:rsidP="000D76C1" w:rsidR="00AE649C" w:rsidRPr="00B76F3C">
      <w:pPr>
        <w:spacing w:after="0"/>
        <w:jc w:val="both"/>
      </w:pPr>
      <w:r>
        <w:t xml:space="preserve">           2. E-Oglasna ploča sud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0D76C1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4EF" w:rsidP="00537B78" w:rsidR="004914EF">
      <w:r>
        <w:separator/>
      </w:r>
    </w:p>
  </w:endnote>
  <w:endnote w:id="0" w:type="continuationSeparator">
    <w:p w:rsidRDefault="004914EF" w:rsidP="00537B78" w:rsidR="00491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4EF" w:rsidP="00537B78" w:rsidR="004914EF">
      <w:r>
        <w:separator/>
      </w:r>
    </w:p>
  </w:footnote>
  <w:footnote w:id="0" w:type="continuationSeparator">
    <w:p w:rsidRDefault="004914EF" w:rsidP="00537B78" w:rsidR="004914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6C1" w:rsidP="000D76C1" w:rsidR="000D76C1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06899599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63B5">
          <w:t>2</w:t>
        </w:r>
        <w:r>
          <w:fldChar w:fldCharType="end"/>
        </w:r>
      </w:sdtContent>
    </w:sdt>
    <w:r>
      <w:tab/>
      <w:t>Poslovni broj: 3 St-60/2018-4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6D68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6C1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3B5"/>
    <w:rsid w:val="00406561"/>
    <w:rsid w:val="00406CF1"/>
    <w:rsid w:val="00407903"/>
    <w:rsid w:val="0041269F"/>
    <w:rsid w:val="00414FE2"/>
    <w:rsid w:val="004159E4"/>
    <w:rsid w:val="00415D6F"/>
    <w:rsid w:val="00416745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4EF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825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C25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67C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37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St-60/2018-4</izvorni_sadrzaj>
    <derivirana_varijabla naziv="DomainObject.Oznaka_1">St-60/2018-4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EUROGLOBALWERK jednostavno društvo s ograničenom odgovornošću za usluge, montažu i završne radove zastupanog po punomoćniku Adel El Zaher</izvorni_sadrzaj>
    <derivirana_varijabla naziv="DomainObject.Predmet.ProtustrankaFormated_1">  EUROGLOBALWERK jednostavno društvo s ograničenom odgovornošću za usluge, montažu i završne radove zastupanog po punomoćniku Adel El Zaher</derivirana_varijabla>
  </DomainObject.Predmet.ProtustrankaFormated>
  <DomainObject.Predmet.ProtustrankaFormatedOIB>
    <izvorni_sadrzaj>  EUROGLOBALWERK jednostavno društvo s ograničenom odgovornošću za usluge, montažu i završne radove, OIB 73660514012 zastupanog po punomoćniku Adel El Zaher</izvorni_sadrzaj>
    <derivirana_varijabla naziv="DomainObject.Predmet.ProtustrankaFormatedOIB_1">  EUROGLOBALWERK jednostavno društvo s ograničenom odgovornošću za usluge, montažu i završne radove, OIB 73660514012 zastupanog po punomoćniku Adel El Zaher</derivirana_varijabla>
  </DomainObject.Predmet.ProtustrankaFormatedOIB>
  <DomainObject.Predmet.ProtustrankaFormatedWithAdress>
    <izvorni_sadrzaj> EUROGLOBALWERK jednostavno društvo s ograničenom odgovornošću za usluge, montažu i završne radove, Zelena ulica 51, 42000 Kućan Marof zastupanog po punomoćniku Adel El Zaher</izvorni_sadrzaj>
    <derivirana_varijabla naziv="DomainObject.Predmet.ProtustrankaFormatedWithAdress_1"> EUROGLOBALWERK jednostavno društvo s ograničenom odgovornošću za usluge, montažu i završne radove, Zelena ulica 51, 42000 Kućan Marof zastupanog po punomoćniku Adel El Zaher</derivirana_varijabla>
  </DomainObject.Predmet.ProtustrankaFormatedWithAdress>
  <DomainObject.Predmet.ProtustrankaFormatedWithAdressOIB>
    <izvorni_sadrzaj> EUROGLOBALWERK jednostavno društvo s ograničenom odgovornošću za usluge, montažu i završne radove, OIB 73660514012, Zelena ulica 51, 42000 Kućan Marof zastupanog po punomoćniku Adel El Zaher</izvorni_sadrzaj>
    <derivirana_varijabla naziv="DomainObject.Predmet.ProtustrankaFormatedWithAdressOIB_1"> EUROGLOBALWERK jednostavno društvo s ograničenom odgovornošću za usluge, montažu i završne radove, OIB 73660514012, Zelena ulica 51, 42000 Kućan Marof zastupanog po punomoćniku Adel El Zaher</derivirana_varijabla>
  </DomainObject.Predmet.ProtustrankaFormatedWithAdressOIB>
  <DomainObject.Predmet.ProtustrankaWithAdress>
    <izvorni_sadrzaj>EUROGLOBALWERK jednostavno društvo s ograničenom odgovornošću za usluge, montažu i završne radove Zelena ulica 51, 42000 Kućan Marof</izvorni_sadrzaj>
    <derivirana_varijabla naziv="DomainObject.Predmet.ProtustrankaWithAdress_1">EUROGLOBALWERK jednostavno društvo s ograničenom odgovornošću za usluge, montažu i završne radove Zelena ulica 51, 42000 Kućan Marof</derivirana_varijabla>
  </DomainObject.Predmet.ProtustrankaWithAdress>
  <DomainObject.Predmet.ProtustrankaWithAdressOIB>
    <izvorni_sadrzaj>EUROGLOBALWERK jednostavno društvo s ograničenom odgovornošću za usluge, montažu i završne radove, OIB 73660514012, Zelena ulica 51, 42000 Kućan Marof</izvorni_sadrzaj>
    <derivirana_varijabla naziv="DomainObject.Predmet.ProtustrankaWithAdressOIB_1">EUROGLOBALWERK jednostavno društvo s ograničenom odgovornošću za usluge, montažu i završne radove, OIB 73660514012, Zelena ulica 51, 42000 Kućan Marof</derivirana_varijabla>
  </DomainObject.Predmet.ProtustrankaWithAdressOIB>
  <DomainObject.Predmet.ProtustrankaNazivFormated>
    <izvorni_sadrzaj>EUROGLOBALWERK jednostavno društvo s ograničenom odgovornošću za usluge, montažu i završne radove</izvorni_sadrzaj>
    <derivirana_varijabla naziv="DomainObject.Predmet.ProtustrankaNazivFormated_1">EUROGLOBALWERK jednostavno društvo s ograničenom odgovornošću za usluge, montažu i završne radove</derivirana_varijabla>
  </DomainObject.Predmet.ProtustrankaNazivFormated>
  <DomainObject.Predmet.ProtustrankaNazivFormatedOIB>
    <izvorni_sadrzaj>EUROGLOBALWERK jednostavno društvo s ograničenom odgovornošću za usluge, montažu i završne radove, OIB 73660514012</izvorni_sadrzaj>
    <derivirana_varijabla naziv="DomainObject.Predmet.ProtustrankaNazivFormatedOIB_1">EUROGLOBALWERK jednostavno društvo s ograničenom odgovornošću za usluge, montažu i završne radove, OIB 73660514012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39036.29</izvorni_sadrzaj>
    <derivirana_varijabla naziv="DomainObject.Predmet.TrenutnaVrijednost_1">39036.29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EUROGLOBALWERK jednostavno društvo s ograničenom odgovornošću za usluge, montažu i završne radove zastupanog po punomoćniku Adel El Zaher</item>
    </izvorni_sadrzaj>
    <derivirana_varijabla naziv="DomainObject.Predmet.ProtuStrankaListFormated_1">
      <item>EUROGLOBALWERK jednostavno društvo s ograničenom odgovornošću za usluge, montažu i završne radove zastupanog po punomoćniku Adel El Zaher</item>
    </derivirana_varijabla>
  </DomainObject.Predmet.ProtuStrankaListFormated>
  <DomainObject.Predmet.ProtuStrankaListFormatedOIB>
    <izvorni_sadrzaj>
      <item>EUROGLOBALWERK jednostavno društvo s ograničenom odgovornošću za usluge, montažu i završne radove, OIB 73660514012 zastupanog po punomoćniku Adel El Zaher</item>
    </izvorni_sadrzaj>
    <derivirana_varijabla naziv="DomainObject.Predmet.ProtuStrankaListFormatedOIB_1">
      <item>EUROGLOBALWERK jednostavno društvo s ograničenom odgovornošću za usluge, montažu i završne radove, OIB 73660514012 zastupanog po punomoćniku Adel El Zaher</item>
    </derivirana_varijabla>
  </DomainObject.Predmet.ProtuStrankaListFormatedOIB>
  <DomainObject.Predmet.ProtuStrankaListFormatedWithAdress>
    <izvorni_sadrzaj>
      <item>EUROGLOBALWERK jednostavno društvo s ograničenom odgovornošću za usluge, montažu i završne radove, Zelena ulica 51, 42000 Kućan Marof zastupanog po punomoćniku Adel El Zaher</item>
    </izvorni_sadrzaj>
    <derivirana_varijabla naziv="DomainObject.Predmet.ProtuStrankaListFormatedWithAdress_1">
      <item>EUROGLOBALWERK jednostavno društvo s ograničenom odgovornošću za usluge, montažu i završne radove, Zelena ulica 51, 42000 Kućan Marof zastupanog po punomoćniku Adel El Zaher</item>
    </derivirana_varijabla>
  </DomainObject.Predmet.ProtuStrankaListFormatedWithAdress>
  <DomainObject.Predmet.ProtuStrankaListFormatedWithAdressOIB>
    <izvorni_sadrzaj>
      <item>EUROGLOBALWERK jednostavno društvo s ograničenom odgovornošću za usluge, montažu i završne radove, OIB 73660514012, Zelena ulica 51, 42000 Kućan Marof zastupanog po punomoćniku Adel El Zaher</item>
    </izvorni_sadrzaj>
    <derivirana_varijabla naziv="DomainObject.Predmet.ProtuStrankaListFormatedWithAdressOIB_1">
      <item>EUROGLOBALWERK jednostavno društvo s ograničenom odgovornošću za usluge, montažu i završne radove, OIB 73660514012, Zelena ulica 51, 42000 Kućan Marof zastupanog po punomoćniku Adel El Zaher</item>
    </derivirana_varijabla>
  </DomainObject.Predmet.ProtuStrankaListFormatedWithAdressOIB>
  <DomainObject.Predmet.ProtuStrankaListNazivFormated>
    <izvorni_sadrzaj>
      <item>EUROGLOBALWERK jednostavno društvo s ograničenom odgovornošću za usluge, montažu i završne radove</item>
    </izvorni_sadrzaj>
    <derivirana_varijabla naziv="DomainObject.Predmet.ProtuStrankaListNazivFormated_1">
      <item>EUROGLOBALWERK jednostavno društvo s ograničenom odgovornošću za usluge, montažu i završne radove</item>
    </derivirana_varijabla>
  </DomainObject.Predmet.ProtuStrankaListNazivFormated>
  <DomainObject.Predmet.ProtuStrankaListNazivFormatedOIB>
    <izvorni_sadrzaj>
      <item>EUROGLOBALWERK jednostavno društvo s ograničenom odgovornošću za usluge, montažu i završne radove, OIB 73660514012</item>
    </izvorni_sadrzaj>
    <derivirana_varijabla naziv="DomainObject.Predmet.ProtuStrankaListNazivFormatedOIB_1">
      <item>EUROGLOBALWERK jednostavno društvo s ograničenom odgovornošću za usluge, montažu i završne radove, OIB 73660514012</item>
    </derivirana_varijabla>
  </DomainObject.Predmet.ProtuStrankaListNazivFormatedOIB>
  <DomainObject.Predmet.OstaliListFormated>
    <izvorni_sadrzaj>
      <item>Sudski registar</item>
      <item>Adel El Zaher punomoćnik sudionika u postupku EUROGLOBALWERK jednostavno društvo s ograničenom odgovornošću za usluge, montažu i završne radove</item>
    </izvorni_sadrzaj>
    <derivirana_varijabla naziv="DomainObject.Predmet.OstaliListFormated_1">
      <item>Sudski registar</item>
      <item>Adel El Zaher punomoćnik sudionika u postupku EUROGLOBALWERK jednostavno društvo s ograničenom odgovornošću za usluge, montažu i završne radove</item>
    </derivirana_varijabla>
  </DomainObject.Predmet.OstaliListFormated>
  <DomainObject.Predmet.OstaliListFormatedOIB>
    <izvorni_sadrzaj>
      <item>Sudski registar</item>
      <item>Adel El Zaher, OIB 48080429376 punomoćnik sudionika u postupku EUROGLOBALWERK jednostavno društvo s ograničenom odgovornošću za usluge, montažu i završne radove</item>
    </izvorni_sadrzaj>
    <derivirana_varijabla naziv="DomainObject.Predmet.OstaliListFormatedOIB_1">
      <item>Sudski registar</item>
      <item>Adel El Zaher, OIB 48080429376 punomoćnik sudionika u postupku EUROGLOBALWERK jednostavno društvo s ograničenom odgovornošću za usluge, montažu i završne radove</item>
    </derivirana_varijabla>
  </DomainObject.Predmet.OstaliListFormatedOIB>
  <DomainObject.Predmet.OstaliListFormatedWithAdress>
    <izvorni_sadrzaj>
      <item>Sudski registar</item>
      <item>Adel El Zaher,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_1">
      <item>Sudski registar</item>
      <item>Adel El Zaher, Jalkovečka Ulica 97, 42000 Varaždin punomoćnik sudionika u postupku EUROGLOBALWERK jednostavno društvo s ograničenom odgovornošću za usluge, montažu i završne radove</item>
    </derivirana_varijabla>
  </DomainObject.Predmet.OstaliListFormatedWithAdress>
  <DomainObject.Predmet.OstaliListFormatedWithAdressOIB>
    <izvorni_sadrzaj>
      <item>Sudski registar</item>
      <item>Adel El Zaher, OIB 48080429376,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OIB_1">
      <item>Sudski registar</item>
      <item>Adel El Zaher, OIB 48080429376, Jalkovečka Ulica 97, 42000 Varaždin punomoćnik sudionika u postupku EUROGLOBALWERK jednostavno društvo s ograničenom odgovornošću za usluge, montažu i završne radove</item>
    </derivirana_varijabla>
  </DomainObject.Predmet.OstaliListFormatedWithAdressOIB>
  <DomainObject.Predmet.OstaliListNazivFormated>
    <izvorni_sadrzaj>
      <item>Sudski registar</item>
      <item>Adel El Zaher</item>
    </izvorni_sadrzaj>
    <derivirana_varijabla naziv="DomainObject.Predmet.OstaliListNazivFormated_1">
      <item>Sudski registar</item>
      <item>Adel El Zaher</item>
    </derivirana_varijabla>
  </DomainObject.Predmet.OstaliListNazivFormated>
  <DomainObject.Predmet.OstaliListNazivFormatedOIB>
    <izvorni_sadrzaj>
      <item>Sudski registar</item>
      <item>Adel El Zaher, OIB 48080429376</item>
    </izvorni_sadrzaj>
    <derivirana_varijabla naziv="DomainObject.Predmet.OstaliListNazivFormatedOIB_1">
      <item>Sudski registar</item>
      <item>Adel El Zaher, OIB 48080429376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St-60/2018-4</izvorni_sadrzaj>
    <derivirana_varijabla naziv="DomainObject.PoslovniBrojDokumenta_1">St-60/2018-4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EUROGLOBALWERK jednostavno društvo s ograničenom odgovornošću za usluge, montažu i završne radove</izvorni_sadrzaj>
    <derivirana_varijabla naziv="DomainObject.Predmet.ProtustrankaIDrugi_1">EUROGLOBALWERK jednostavno društvo s ograničenom odgovornošću za usluge, montažu i 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EUROGLOBALWERK jednostavno društvo s ograničenom odgovornošću za usluge, montažu i završne radove, OIB 73660514012, Zelena ulica 51, 42000 Kućan Marof</izvorni_sadrzaj>
    <derivirana_varijabla naziv="DomainObject.Predmet.ProtustrankaIDrugiAdressOIB_1">EUROGLOBALWERK jednostavno društvo s ograničenom odgovornošću za usluge, montažu i završne radove, OIB 73660514012, Zelena ulica 51,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EUROGLOBALWERK jednostavno društvo s ograničenom odgovornošću za usluge, montažu i završne radove</item>
      <item>Sudski registar</item>
      <item>Adel El Zaher</item>
    </izvorni_sadrzaj>
    <derivirana_varijabla naziv="DomainObject.Predmet.SudioniciListNaziv_1">
      <item>Financijska agencija</item>
      <item>EUROGLOBALWERK jednostavno društvo s ograničenom odgovornošću za usluge, montažu i završne radove</item>
      <item>Sudski registar</item>
      <item>Adel El Zaher</item>
    </derivirana_varijabla>
  </DomainObject.Predmet.SudioniciListNaziv>
  <DomainObject.Predmet.SudioniciListAdressOIB>
    <izvorni_sadrzaj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izvorni_sadrzaj>
    <derivirana_varijabla naziv="DomainObject.Predmet.SudioniciListAdressOIB_1"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F96BF-BC3D-4D5E-ACDD-24E956337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3678</properties:Characters>
  <properties:Lines>93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2018-04-11T10:13:00Z</cp:lastPrinted>
  <dcterms:modified xmlns:xsi="http://www.w3.org/2001/XMLSchema-instance" xsi:type="dcterms:W3CDTF">2018-04-11T10:13:00Z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St-60/2018-4 / Odluka - Zaključak (odluka_St-60_2018-4.docx)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