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359FE" w:rsidR="00AA4835" w:rsidP="00AA4835" w:rsidRDefault="00AA4835" w14:paraId="42fb380" w14:textId="42fb380">
      <w:pPr>
        <w:widowControl w:val="false"/>
        <w:pBdr>
          <w:top w:val="single" w:color="000000" w:sz="4" w:space="0"/>
          <w:left w:val="single" w:color="000000" w:sz="4" w:space="4"/>
          <w:bottom w:val="single" w:color="000000" w:sz="4" w:space="1"/>
          <w:right w:val="single" w:color="000000" w:sz="4" w:space="4"/>
        </w:pBdr>
        <w:suppressAutoHyphens/>
        <w:spacing w:after="0" w:line="240" w:lineRule="auto"/>
        <w15:collapsed w:val="false"/>
        <w:rPr>
          <w:rFonts w:ascii="Times New Roman" w:hAnsi="Times New Roman" w:eastAsia="Lucida Sans Unicode" w:cs="Tahoma"/>
          <w:b/>
          <w:bCs/>
          <w:i/>
          <w:iCs/>
          <w:kern w:val="2"/>
          <w:sz w:val="24"/>
          <w:szCs w:val="24"/>
          <w:lang w:eastAsia="hi-IN" w:bidi="hi-IN"/>
        </w:rPr>
      </w:pPr>
      <w:bookmarkStart w:name="_GoBack" w:id="0"/>
      <w:bookmarkEnd w:id="0"/>
      <w:r w:rsidRPr="00B359FE">
        <w:rPr>
          <w:rFonts w:ascii="Times New Roman" w:hAnsi="Times New Roman" w:eastAsia="Lucida Sans Unicode" w:cs="Tahoma"/>
          <w:b/>
          <w:bCs/>
          <w:kern w:val="2"/>
          <w:sz w:val="24"/>
          <w:szCs w:val="24"/>
          <w:lang w:eastAsia="hi-IN" w:bidi="hi-IN"/>
        </w:rPr>
        <w:t xml:space="preserve">FLEET RENT A CAR d.o.o. u stečaju                                    </w:t>
      </w:r>
      <w:r w:rsidRPr="00B359FE">
        <w:rPr>
          <w:rFonts w:ascii="Times New Roman" w:hAnsi="Times New Roman" w:eastAsia="Lucida Sans Unicode" w:cs="Tahoma"/>
          <w:b/>
          <w:bCs/>
          <w:kern w:val="2"/>
          <w:sz w:val="24"/>
          <w:szCs w:val="24"/>
          <w:lang w:eastAsia="hi-IN" w:bidi="hi-IN"/>
        </w:rPr>
        <w:tab/>
      </w:r>
      <w:r w:rsidRPr="00B359FE">
        <w:rPr>
          <w:rFonts w:ascii="Times New Roman" w:hAnsi="Times New Roman" w:eastAsia="Lucida Sans Unicode" w:cs="Tahoma"/>
          <w:b/>
          <w:bCs/>
          <w:kern w:val="2"/>
          <w:sz w:val="24"/>
          <w:szCs w:val="24"/>
          <w:lang w:eastAsia="hi-IN" w:bidi="hi-IN"/>
        </w:rPr>
        <w:tab/>
        <w:t xml:space="preserve">        3 </w:t>
      </w:r>
      <w:r w:rsidRPr="00B359FE">
        <w:rPr>
          <w:rFonts w:ascii="Times New Roman" w:hAnsi="Times New Roman" w:eastAsia="Lucida Sans Unicode" w:cs="Tahoma"/>
          <w:b/>
          <w:bCs/>
          <w:i/>
          <w:iCs/>
          <w:kern w:val="2"/>
          <w:sz w:val="24"/>
          <w:szCs w:val="24"/>
          <w:lang w:eastAsia="hi-IN" w:bidi="hi-IN"/>
        </w:rPr>
        <w:t>St-3141/2018</w:t>
      </w:r>
    </w:p>
    <w:p w:rsidRPr="00B359FE" w:rsidR="00AA4835" w:rsidP="00AA4835" w:rsidRDefault="00AA4835">
      <w:pPr>
        <w:widowControl w:val="false"/>
        <w:pBdr>
          <w:top w:val="single" w:color="000000" w:sz="4" w:space="0"/>
          <w:left w:val="single" w:color="000000" w:sz="4" w:space="4"/>
          <w:bottom w:val="single" w:color="000000" w:sz="4" w:space="1"/>
          <w:right w:val="single" w:color="000000" w:sz="4" w:space="4"/>
        </w:pBdr>
        <w:suppressAutoHyphens/>
        <w:spacing w:after="0" w:line="240" w:lineRule="auto"/>
        <w:rPr>
          <w:rFonts w:ascii="Times New Roman" w:hAnsi="Times New Roman" w:eastAsia="Lucida Sans Unicode" w:cs="Tahoma"/>
          <w:b/>
          <w:bCs/>
          <w:kern w:val="2"/>
          <w:sz w:val="24"/>
          <w:szCs w:val="24"/>
          <w:lang w:eastAsia="hi-IN" w:bidi="hi-IN"/>
        </w:rPr>
      </w:pPr>
      <w:r w:rsidRPr="00B359FE">
        <w:rPr>
          <w:rFonts w:ascii="Times New Roman" w:hAnsi="Times New Roman" w:eastAsia="Lucida Sans Unicode" w:cs="Tahoma"/>
          <w:b/>
          <w:bCs/>
          <w:kern w:val="2"/>
          <w:sz w:val="24"/>
          <w:szCs w:val="24"/>
          <w:lang w:eastAsia="hi-IN" w:bidi="hi-IN"/>
        </w:rPr>
        <w:t>Zagreb, Andrije Hebranga 32</w:t>
      </w:r>
    </w:p>
    <w:p w:rsidRPr="00B359FE" w:rsidR="00AA4835" w:rsidP="00AA4835" w:rsidRDefault="00AA4835">
      <w:pPr>
        <w:widowControl w:val="false"/>
        <w:pBdr>
          <w:top w:val="single" w:color="000000" w:sz="4" w:space="0"/>
          <w:left w:val="single" w:color="000000" w:sz="4" w:space="4"/>
          <w:bottom w:val="single" w:color="000000" w:sz="4" w:space="1"/>
          <w:right w:val="single" w:color="000000" w:sz="4" w:space="4"/>
        </w:pBdr>
        <w:suppressAutoHyphens/>
        <w:spacing w:after="0" w:line="240" w:lineRule="auto"/>
        <w:rPr>
          <w:rFonts w:ascii="Times New Roman" w:hAnsi="Times New Roman" w:eastAsia="Lucida Sans Unicode" w:cs="Tahoma"/>
          <w:bCs/>
          <w:kern w:val="2"/>
          <w:sz w:val="20"/>
          <w:szCs w:val="20"/>
          <w:lang w:eastAsia="hi-IN" w:bidi="hi-IN"/>
        </w:rPr>
      </w:pPr>
      <w:r w:rsidRPr="00B359FE">
        <w:rPr>
          <w:rFonts w:ascii="Times New Roman" w:hAnsi="Times New Roman" w:eastAsia="Lucida Sans Unicode" w:cs="Tahoma"/>
          <w:bCs/>
          <w:kern w:val="2"/>
          <w:sz w:val="20"/>
          <w:szCs w:val="20"/>
          <w:lang w:eastAsia="hi-IN" w:bidi="hi-IN"/>
        </w:rPr>
        <w:t>OIB: 59504443231</w:t>
      </w:r>
    </w:p>
    <w:p w:rsidRPr="00B359FE" w:rsidR="00AA4835" w:rsidP="00AA4835" w:rsidRDefault="00AA4835">
      <w:pPr>
        <w:widowControl w:val="false"/>
        <w:pBdr>
          <w:top w:val="single" w:color="000000" w:sz="4" w:space="0"/>
          <w:left w:val="single" w:color="000000" w:sz="4" w:space="4"/>
          <w:bottom w:val="single" w:color="000000" w:sz="4" w:space="1"/>
          <w:right w:val="single" w:color="000000" w:sz="4" w:space="4"/>
        </w:pBdr>
        <w:suppressAutoHyphens/>
        <w:spacing w:after="0" w:line="240" w:lineRule="auto"/>
        <w:rPr>
          <w:rFonts w:ascii="Times New Roman" w:hAnsi="Times New Roman" w:eastAsia="Lucida Sans Unicode" w:cs="Tahoma"/>
          <w:bCs/>
          <w:kern w:val="2"/>
          <w:sz w:val="20"/>
          <w:szCs w:val="20"/>
          <w:lang w:eastAsia="hi-IN" w:bidi="hi-IN"/>
        </w:rPr>
      </w:pPr>
      <w:r w:rsidRPr="00B359FE">
        <w:rPr>
          <w:rFonts w:ascii="Times New Roman" w:hAnsi="Times New Roman" w:eastAsia="Lucida Sans Unicode" w:cs="Tahoma"/>
          <w:bCs/>
          <w:kern w:val="2"/>
          <w:sz w:val="20"/>
          <w:szCs w:val="20"/>
          <w:lang w:eastAsia="hi-IN" w:bidi="hi-IN"/>
        </w:rPr>
        <w:t>IBAN: HR1724020061100915966 otvoren  kod Erste &amp; Steiermarkische Bank</w:t>
      </w:r>
    </w:p>
    <w:p w:rsidRPr="00B359FE" w:rsidR="00AA4835" w:rsidP="00AA4835" w:rsidRDefault="00AA4835">
      <w:pPr>
        <w:widowControl w:val="false"/>
        <w:pBdr>
          <w:top w:val="single" w:color="000000" w:sz="4" w:space="0"/>
          <w:left w:val="single" w:color="000000" w:sz="4" w:space="4"/>
          <w:bottom w:val="single" w:color="000000" w:sz="4" w:space="1"/>
          <w:right w:val="single" w:color="000000" w:sz="4" w:space="4"/>
        </w:pBdr>
        <w:suppressAutoHyphens/>
        <w:spacing w:after="0" w:line="240" w:lineRule="auto"/>
        <w:rPr>
          <w:rFonts w:ascii="Times New Roman" w:hAnsi="Times New Roman" w:eastAsia="Lucida Sans Unicode" w:cs="Tahoma"/>
          <w:bCs/>
          <w:kern w:val="2"/>
          <w:sz w:val="24"/>
          <w:szCs w:val="24"/>
          <w:lang w:eastAsia="hi-IN" w:bidi="hi-IN"/>
        </w:rPr>
      </w:pPr>
    </w:p>
    <w:p w:rsidRPr="00B359FE" w:rsidR="00AA4835" w:rsidP="00AA4835" w:rsidRDefault="00AA4835">
      <w:pPr>
        <w:widowControl w:val="false"/>
        <w:pBdr>
          <w:top w:val="single" w:color="000000" w:sz="4" w:space="0"/>
          <w:left w:val="single" w:color="000000" w:sz="4" w:space="4"/>
          <w:bottom w:val="single" w:color="000000" w:sz="4" w:space="1"/>
          <w:right w:val="single" w:color="000000" w:sz="4" w:space="4"/>
        </w:pBdr>
        <w:suppressAutoHyphens/>
        <w:spacing w:after="0" w:line="240" w:lineRule="auto"/>
        <w:rPr>
          <w:rFonts w:ascii="Times New Roman" w:hAnsi="Times New Roman" w:eastAsia="Lucida Sans Unicode" w:cs="Tahoma"/>
          <w:b/>
          <w:bCs/>
          <w:kern w:val="2"/>
          <w:sz w:val="20"/>
          <w:szCs w:val="20"/>
          <w:lang w:eastAsia="hi-IN" w:bidi="hi-IN"/>
        </w:rPr>
      </w:pPr>
      <w:r w:rsidRPr="00B359FE">
        <w:rPr>
          <w:rFonts w:ascii="Times New Roman" w:hAnsi="Times New Roman" w:eastAsia="Lucida Sans Unicode" w:cs="Tahoma"/>
          <w:b/>
          <w:bCs/>
          <w:kern w:val="2"/>
          <w:sz w:val="20"/>
          <w:szCs w:val="20"/>
          <w:lang w:eastAsia="hi-IN" w:bidi="hi-IN"/>
        </w:rPr>
        <w:t>Stečajna upraviteljica: Iva Petanjek</w:t>
      </w:r>
    </w:p>
    <w:p w:rsidRPr="00B359FE" w:rsidR="00AA4835" w:rsidP="00AA4835" w:rsidRDefault="00AA4835">
      <w:pPr>
        <w:widowControl w:val="false"/>
        <w:pBdr>
          <w:top w:val="single" w:color="000000" w:sz="4" w:space="0"/>
          <w:left w:val="single" w:color="000000" w:sz="4" w:space="4"/>
          <w:bottom w:val="single" w:color="000000" w:sz="4" w:space="1"/>
          <w:right w:val="single" w:color="000000" w:sz="4" w:space="4"/>
        </w:pBdr>
        <w:suppressAutoHyphens/>
        <w:spacing w:after="0" w:line="240" w:lineRule="auto"/>
        <w:rPr>
          <w:rFonts w:ascii="Times New Roman" w:hAnsi="Times New Roman" w:eastAsia="Lucida Sans Unicode" w:cs="Tahoma"/>
          <w:b/>
          <w:bCs/>
          <w:kern w:val="2"/>
          <w:sz w:val="20"/>
          <w:szCs w:val="20"/>
          <w:lang w:eastAsia="hi-IN" w:bidi="hi-IN"/>
        </w:rPr>
      </w:pPr>
      <w:r w:rsidRPr="00B359FE">
        <w:rPr>
          <w:rFonts w:ascii="Times New Roman" w:hAnsi="Times New Roman" w:eastAsia="Lucida Sans Unicode" w:cs="Tahoma"/>
          <w:b/>
          <w:bCs/>
          <w:kern w:val="2"/>
          <w:sz w:val="20"/>
          <w:szCs w:val="20"/>
          <w:lang w:eastAsia="hi-IN" w:bidi="hi-IN"/>
        </w:rPr>
        <w:t>Trg I. Kukuljevića 9, 10000 ZAGREB</w:t>
      </w:r>
    </w:p>
    <w:p w:rsidRPr="00B359FE" w:rsidR="00AA4835" w:rsidP="00AA4835" w:rsidRDefault="00AA4835">
      <w:pPr>
        <w:widowControl w:val="false"/>
        <w:pBdr>
          <w:top w:val="single" w:color="000000" w:sz="4" w:space="0"/>
          <w:left w:val="single" w:color="000000" w:sz="4" w:space="4"/>
          <w:bottom w:val="single" w:color="000000" w:sz="4" w:space="1"/>
          <w:right w:val="single" w:color="000000" w:sz="4" w:space="4"/>
        </w:pBdr>
        <w:suppressAutoHyphens/>
        <w:spacing w:after="0" w:line="240" w:lineRule="auto"/>
        <w:rPr>
          <w:rFonts w:ascii="Times New Roman" w:hAnsi="Times New Roman" w:eastAsia="Lucida Sans Unicode" w:cs="Tahoma"/>
          <w:b/>
          <w:bCs/>
          <w:kern w:val="2"/>
          <w:sz w:val="20"/>
          <w:szCs w:val="20"/>
          <w:lang w:eastAsia="hi-IN" w:bidi="hi-IN"/>
        </w:rPr>
      </w:pPr>
      <w:r w:rsidRPr="00B359FE">
        <w:rPr>
          <w:rFonts w:ascii="Times New Roman" w:hAnsi="Times New Roman" w:eastAsia="Lucida Sans Unicode" w:cs="Tahoma"/>
          <w:b/>
          <w:bCs/>
          <w:kern w:val="2"/>
          <w:sz w:val="20"/>
          <w:szCs w:val="20"/>
          <w:lang w:eastAsia="hi-IN" w:bidi="hi-IN"/>
        </w:rPr>
        <w:t>Mob: 098-212-292</w:t>
      </w:r>
    </w:p>
    <w:p w:rsidR="00AA4835" w:rsidP="00AA4835" w:rsidRDefault="00AA4835">
      <w:pPr>
        <w:spacing w:after="0"/>
        <w:rPr>
          <w:rFonts w:ascii="Times New Roman" w:hAnsi="Times New Roman" w:eastAsia="Lucida Sans Unicode" w:cs="Tahoma"/>
          <w:sz w:val="20"/>
          <w:szCs w:val="20"/>
          <w:lang w:eastAsia="hi-IN" w:bidi="hi-IN"/>
        </w:rPr>
      </w:pPr>
    </w:p>
    <w:p w:rsidR="00AA4835" w:rsidP="00AA4835" w:rsidRDefault="00AA4835"/>
    <w:p w:rsidR="00AA4835" w:rsidP="00FD6F40" w:rsidRDefault="00FD6F40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TRGOVAČKI SUD U ZAGREBU</w:t>
      </w:r>
    </w:p>
    <w:p w:rsidR="00FD6F40" w:rsidP="00AA4835" w:rsidRDefault="00FD6F4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="00FD6F40" w:rsidP="00AA4835" w:rsidRDefault="00FD6F40"/>
    <w:p w:rsidR="00FD6F40" w:rsidP="006814EE" w:rsidRDefault="006814EE">
      <w:pPr>
        <w:ind w:firstLine="708"/>
      </w:pPr>
      <w:r>
        <w:t>Predlažem da se</w:t>
      </w:r>
      <w:r w:rsidR="00FD6F40">
        <w:t xml:space="preserve"> dopuni rješenje o </w:t>
      </w:r>
      <w:r>
        <w:t>utvrđenim</w:t>
      </w:r>
      <w:r w:rsidR="00FD6F40">
        <w:t xml:space="preserve"> tražbinama I višeg ispatnog reda</w:t>
      </w:r>
      <w:r>
        <w:t xml:space="preserve"> budući da su naknadno utvrđena prava po osnovi otpremnina radnika.</w:t>
      </w:r>
    </w:p>
    <w:p w:rsidR="00AA4835" w:rsidP="00AA4835" w:rsidRDefault="00AA4835">
      <w:r>
        <w:t>R.BR.</w:t>
      </w:r>
      <w:r>
        <w:tab/>
        <w:t>PREZIME</w:t>
      </w:r>
      <w:r>
        <w:tab/>
        <w:t>IME</w:t>
      </w:r>
      <w:r>
        <w:tab/>
      </w:r>
      <w:r>
        <w:tab/>
        <w:t>OTPREMNINA</w:t>
      </w:r>
    </w:p>
    <w:p w:rsidR="00AA4835" w:rsidP="00AA4835" w:rsidRDefault="00AA4835">
      <w:r>
        <w:t>1</w:t>
      </w:r>
      <w:r>
        <w:tab/>
        <w:t>BAKALOVIĆ</w:t>
      </w:r>
      <w:r>
        <w:tab/>
        <w:t>ZORAN</w:t>
      </w:r>
      <w:r>
        <w:tab/>
      </w:r>
      <w:r>
        <w:tab/>
        <w:t>4.691,02</w:t>
      </w:r>
    </w:p>
    <w:p w:rsidR="00AA4835" w:rsidP="00AA4835" w:rsidRDefault="00AA4835">
      <w:r>
        <w:t>2</w:t>
      </w:r>
      <w:r>
        <w:tab/>
        <w:t>BOLANČA</w:t>
      </w:r>
      <w:r>
        <w:tab/>
        <w:t>MATKO</w:t>
      </w:r>
      <w:r>
        <w:tab/>
      </w:r>
      <w:r>
        <w:tab/>
        <w:t>3.088,09</w:t>
      </w:r>
    </w:p>
    <w:p w:rsidR="00AA4835" w:rsidP="00AA4835" w:rsidRDefault="00AA4835">
      <w:r>
        <w:t>3</w:t>
      </w:r>
      <w:r>
        <w:tab/>
        <w:t>BOLANČA</w:t>
      </w:r>
      <w:r>
        <w:tab/>
        <w:t>ZDENKA</w:t>
      </w:r>
      <w:r>
        <w:tab/>
        <w:t>30.618,00</w:t>
      </w:r>
    </w:p>
    <w:p w:rsidR="00AA4835" w:rsidP="00AA4835" w:rsidRDefault="00AA4835">
      <w:r>
        <w:t>4</w:t>
      </w:r>
      <w:r>
        <w:tab/>
        <w:t>BUNČIĆ MARIĆ</w:t>
      </w:r>
      <w:r>
        <w:tab/>
        <w:t>NIKOLA</w:t>
      </w:r>
      <w:r>
        <w:tab/>
      </w:r>
      <w:r>
        <w:tab/>
        <w:t>1.920,54</w:t>
      </w:r>
    </w:p>
    <w:p w:rsidR="00AA4835" w:rsidP="00AA4835" w:rsidRDefault="00AA4835">
      <w:r>
        <w:t>5</w:t>
      </w:r>
      <w:r>
        <w:tab/>
        <w:t>BURAZOR</w:t>
      </w:r>
      <w:r>
        <w:tab/>
        <w:t>MARKO</w:t>
      </w:r>
      <w:r>
        <w:tab/>
      </w:r>
      <w:r>
        <w:tab/>
        <w:t>5.919,52</w:t>
      </w:r>
    </w:p>
    <w:p w:rsidR="00AA4835" w:rsidP="00AA4835" w:rsidRDefault="00AA4835">
      <w:r>
        <w:t>6</w:t>
      </w:r>
      <w:r>
        <w:tab/>
        <w:t>ČOVIĆ</w:t>
      </w:r>
      <w:r>
        <w:tab/>
      </w:r>
      <w:r>
        <w:tab/>
        <w:t>TONI</w:t>
      </w:r>
      <w:r>
        <w:tab/>
      </w:r>
      <w:r>
        <w:tab/>
        <w:t>8.937,18</w:t>
      </w:r>
    </w:p>
    <w:p w:rsidR="00AA4835" w:rsidP="00AA4835" w:rsidRDefault="00AA4835">
      <w:r>
        <w:t>7</w:t>
      </w:r>
      <w:r>
        <w:tab/>
        <w:t>DARAPI</w:t>
      </w:r>
      <w:r>
        <w:tab/>
      </w:r>
      <w:r>
        <w:tab/>
        <w:t>VLATKO</w:t>
      </w:r>
      <w:r>
        <w:tab/>
        <w:t>10.673,83</w:t>
      </w:r>
    </w:p>
    <w:p w:rsidR="00AA4835" w:rsidP="00AA4835" w:rsidRDefault="00AA4835">
      <w:r>
        <w:t>8</w:t>
      </w:r>
      <w:r>
        <w:tab/>
        <w:t>GALEŠIĆ</w:t>
      </w:r>
      <w:r>
        <w:tab/>
        <w:t>MARTIN</w:t>
      </w:r>
      <w:r>
        <w:tab/>
        <w:t>7.731,81</w:t>
      </w:r>
    </w:p>
    <w:p w:rsidR="00AA4835" w:rsidP="00AA4835" w:rsidRDefault="00AA4835">
      <w:r>
        <w:t>9</w:t>
      </w:r>
      <w:r>
        <w:tab/>
        <w:t>GRBA</w:t>
      </w:r>
      <w:r>
        <w:tab/>
      </w:r>
      <w:r w:rsidR="006814EE">
        <w:tab/>
        <w:t>ALEKSANDAR</w:t>
      </w:r>
      <w:r w:rsidR="006814EE">
        <w:tab/>
      </w:r>
      <w:r>
        <w:t>2.869,61</w:t>
      </w:r>
    </w:p>
    <w:p w:rsidR="00AA4835" w:rsidP="00AA4835" w:rsidRDefault="00AA4835">
      <w:r>
        <w:t>10</w:t>
      </w:r>
      <w:r>
        <w:tab/>
        <w:t>GRUBIŠIĆ</w:t>
      </w:r>
      <w:r>
        <w:tab/>
        <w:t>ANTONIO</w:t>
      </w:r>
      <w:r>
        <w:tab/>
        <w:t>12.200,00</w:t>
      </w:r>
    </w:p>
    <w:p w:rsidR="00AA4835" w:rsidP="00AA4835" w:rsidRDefault="00AA4835">
      <w:r>
        <w:t>11</w:t>
      </w:r>
      <w:r>
        <w:tab/>
        <w:t>IVKIĆ</w:t>
      </w:r>
      <w:r>
        <w:tab/>
      </w:r>
      <w:r>
        <w:tab/>
        <w:t>MATIJA</w:t>
      </w:r>
      <w:r>
        <w:tab/>
      </w:r>
      <w:r>
        <w:tab/>
        <w:t>5.208,32</w:t>
      </w:r>
    </w:p>
    <w:p w:rsidR="00AA4835" w:rsidP="00AA4835" w:rsidRDefault="00AA4835">
      <w:r>
        <w:t>12</w:t>
      </w:r>
      <w:r>
        <w:tab/>
        <w:t>JAKOVLJEVIĆ</w:t>
      </w:r>
      <w:r>
        <w:tab/>
        <w:t>ANĐELINA</w:t>
      </w:r>
      <w:r>
        <w:tab/>
        <w:t>10.876,76</w:t>
      </w:r>
    </w:p>
    <w:p w:rsidR="00AA4835" w:rsidP="00AA4835" w:rsidRDefault="00AA4835">
      <w:r>
        <w:t>13</w:t>
      </w:r>
      <w:r>
        <w:tab/>
        <w:t>JELAČIĆ</w:t>
      </w:r>
      <w:r>
        <w:tab/>
      </w:r>
      <w:r>
        <w:tab/>
        <w:t>SNJEŽANA</w:t>
      </w:r>
      <w:r>
        <w:tab/>
        <w:t>3.525,79</w:t>
      </w:r>
    </w:p>
    <w:p w:rsidR="00AA4835" w:rsidP="00AA4835" w:rsidRDefault="00AA4835">
      <w:r>
        <w:t>14</w:t>
      </w:r>
      <w:r>
        <w:tab/>
        <w:t>KOŽUL</w:t>
      </w:r>
      <w:r>
        <w:tab/>
      </w:r>
      <w:r>
        <w:tab/>
        <w:t>IVANA</w:t>
      </w:r>
      <w:r>
        <w:tab/>
      </w:r>
      <w:r>
        <w:tab/>
        <w:t>24.311,79</w:t>
      </w:r>
    </w:p>
    <w:p w:rsidR="00AA4835" w:rsidP="00AA4835" w:rsidRDefault="00AA4835">
      <w:r>
        <w:t>15</w:t>
      </w:r>
      <w:r>
        <w:tab/>
        <w:t>KUKULJICA</w:t>
      </w:r>
      <w:r>
        <w:tab/>
        <w:t>MATO</w:t>
      </w:r>
      <w:r>
        <w:tab/>
      </w:r>
      <w:r>
        <w:tab/>
        <w:t>9.409,67</w:t>
      </w:r>
    </w:p>
    <w:p w:rsidR="00AA4835" w:rsidP="00AA4835" w:rsidRDefault="00AA4835">
      <w:r>
        <w:t>16</w:t>
      </w:r>
      <w:r>
        <w:tab/>
        <w:t>LASTA</w:t>
      </w:r>
      <w:r>
        <w:tab/>
      </w:r>
      <w:r>
        <w:tab/>
        <w:t>MATE</w:t>
      </w:r>
      <w:r>
        <w:tab/>
      </w:r>
      <w:r>
        <w:tab/>
        <w:t>13.127,21</w:t>
      </w:r>
    </w:p>
    <w:p w:rsidR="00AA4835" w:rsidP="00AA4835" w:rsidRDefault="00AA4835">
      <w:r>
        <w:t>17</w:t>
      </w:r>
      <w:r>
        <w:tab/>
        <w:t>LOLIĆ</w:t>
      </w:r>
      <w:r>
        <w:tab/>
      </w:r>
      <w:r>
        <w:tab/>
        <w:t>IGOR</w:t>
      </w:r>
      <w:r>
        <w:tab/>
      </w:r>
      <w:r>
        <w:tab/>
        <w:t>15.944,57</w:t>
      </w:r>
    </w:p>
    <w:p w:rsidR="00AA4835" w:rsidP="00AA4835" w:rsidRDefault="00AA4835">
      <w:r>
        <w:lastRenderedPageBreak/>
        <w:t>18</w:t>
      </w:r>
      <w:r>
        <w:tab/>
        <w:t>LONČAREVIĆ</w:t>
      </w:r>
      <w:r>
        <w:tab/>
        <w:t>DARIO</w:t>
      </w:r>
      <w:r>
        <w:tab/>
      </w:r>
      <w:r>
        <w:tab/>
        <w:t>5.120,29</w:t>
      </w:r>
    </w:p>
    <w:p w:rsidR="00AA4835" w:rsidP="00AA4835" w:rsidRDefault="00AA4835">
      <w:r>
        <w:t>19</w:t>
      </w:r>
      <w:r>
        <w:tab/>
        <w:t>LUČIĆ</w:t>
      </w:r>
      <w:r>
        <w:tab/>
      </w:r>
      <w:r>
        <w:tab/>
        <w:t>MATO</w:t>
      </w:r>
      <w:r>
        <w:tab/>
      </w:r>
      <w:r>
        <w:tab/>
        <w:t>26.144,02</w:t>
      </w:r>
    </w:p>
    <w:p w:rsidR="00AA4835" w:rsidP="00AA4835" w:rsidRDefault="00AA4835">
      <w:r>
        <w:t>20</w:t>
      </w:r>
      <w:r>
        <w:tab/>
        <w:t>MARŠIĆ</w:t>
      </w:r>
      <w:r>
        <w:tab/>
        <w:t>DOMAGOJ</w:t>
      </w:r>
      <w:r>
        <w:tab/>
        <w:t>2.207,24</w:t>
      </w:r>
    </w:p>
    <w:p w:rsidR="00AA4835" w:rsidP="00AA4835" w:rsidRDefault="00AA4835">
      <w:r>
        <w:t>21</w:t>
      </w:r>
      <w:r>
        <w:tab/>
        <w:t>MIJATOVIĆ</w:t>
      </w:r>
      <w:r>
        <w:tab/>
        <w:t>DANKO</w:t>
      </w:r>
      <w:r>
        <w:tab/>
      </w:r>
      <w:r>
        <w:tab/>
        <w:t>17.827,93</w:t>
      </w:r>
    </w:p>
    <w:p w:rsidR="00AA4835" w:rsidP="00AA4835" w:rsidRDefault="00AA4835">
      <w:r>
        <w:t>22</w:t>
      </w:r>
      <w:r>
        <w:tab/>
        <w:t>MIKULANDRA</w:t>
      </w:r>
      <w:r>
        <w:tab/>
        <w:t>KREŠIMIR</w:t>
      </w:r>
      <w:r>
        <w:tab/>
        <w:t>5.500,00</w:t>
      </w:r>
    </w:p>
    <w:p w:rsidR="00AA4835" w:rsidP="00AA4835" w:rsidRDefault="00AA4835">
      <w:r>
        <w:t>23</w:t>
      </w:r>
      <w:r>
        <w:tab/>
        <w:t>MODRIĆ</w:t>
      </w:r>
      <w:r>
        <w:tab/>
        <w:t>ANA</w:t>
      </w:r>
      <w:r>
        <w:tab/>
      </w:r>
      <w:r>
        <w:tab/>
        <w:t>2.606,63</w:t>
      </w:r>
    </w:p>
    <w:p w:rsidR="00AA4835" w:rsidP="00AA4835" w:rsidRDefault="00AA4835">
      <w:r>
        <w:t>24</w:t>
      </w:r>
      <w:r>
        <w:tab/>
        <w:t>PAVIĆ</w:t>
      </w:r>
      <w:r>
        <w:tab/>
      </w:r>
      <w:r>
        <w:tab/>
        <w:t>ZVONIMIR</w:t>
      </w:r>
      <w:r>
        <w:tab/>
        <w:t>12.442,96</w:t>
      </w:r>
    </w:p>
    <w:p w:rsidR="00AA4835" w:rsidP="00AA4835" w:rsidRDefault="00AA4835">
      <w:r>
        <w:t>25</w:t>
      </w:r>
      <w:r>
        <w:tab/>
        <w:t>PAVLOVIĆ</w:t>
      </w:r>
      <w:r>
        <w:tab/>
        <w:t>VLATKA</w:t>
      </w:r>
      <w:r>
        <w:tab/>
      </w:r>
      <w:r>
        <w:tab/>
        <w:t>13.365,04</w:t>
      </w:r>
    </w:p>
    <w:p w:rsidR="00AA4835" w:rsidP="00AA4835" w:rsidRDefault="00AA4835">
      <w:r>
        <w:t>26</w:t>
      </w:r>
      <w:r>
        <w:tab/>
        <w:t>PETRUŠIĆ</w:t>
      </w:r>
      <w:r>
        <w:tab/>
        <w:t>VEDRAN</w:t>
      </w:r>
      <w:r>
        <w:tab/>
        <w:t>4.856,76</w:t>
      </w:r>
    </w:p>
    <w:p w:rsidR="00AA4835" w:rsidP="00AA4835" w:rsidRDefault="00AA4835">
      <w:r>
        <w:t>27</w:t>
      </w:r>
      <w:r>
        <w:tab/>
        <w:t>ŠKALIC</w:t>
      </w:r>
      <w:r>
        <w:tab/>
      </w:r>
      <w:r>
        <w:tab/>
        <w:t>JOSPIA</w:t>
      </w:r>
      <w:r>
        <w:tab/>
      </w:r>
      <w:r>
        <w:tab/>
        <w:t>2.778,62</w:t>
      </w:r>
    </w:p>
    <w:p w:rsidR="00AA4835" w:rsidP="00AA4835" w:rsidRDefault="00AA4835">
      <w:r>
        <w:t>28</w:t>
      </w:r>
      <w:r>
        <w:tab/>
        <w:t>ŠKARA</w:t>
      </w:r>
      <w:r>
        <w:tab/>
      </w:r>
      <w:r>
        <w:tab/>
        <w:t>MATE</w:t>
      </w:r>
      <w:r>
        <w:tab/>
      </w:r>
      <w:r>
        <w:tab/>
        <w:t>18.648,95</w:t>
      </w:r>
    </w:p>
    <w:p w:rsidR="00AA4835" w:rsidP="00AA4835" w:rsidRDefault="00AA4835">
      <w:r>
        <w:t>29</w:t>
      </w:r>
      <w:r>
        <w:tab/>
        <w:t>ŠUPE</w:t>
      </w:r>
      <w:r>
        <w:tab/>
      </w:r>
      <w:r>
        <w:tab/>
        <w:t>MILVA</w:t>
      </w:r>
      <w:r>
        <w:tab/>
      </w:r>
      <w:r>
        <w:tab/>
        <w:t>84.821,44</w:t>
      </w:r>
    </w:p>
    <w:p w:rsidR="00AA4835" w:rsidP="00AA4835" w:rsidRDefault="00AA4835">
      <w:r>
        <w:t>30</w:t>
      </w:r>
      <w:r>
        <w:tab/>
        <w:t>ŠUPE</w:t>
      </w:r>
      <w:r>
        <w:tab/>
      </w:r>
      <w:r>
        <w:tab/>
        <w:t>ŽELJKA</w:t>
      </w:r>
      <w:r>
        <w:tab/>
      </w:r>
      <w:r>
        <w:tab/>
        <w:t>6.697,96</w:t>
      </w:r>
    </w:p>
    <w:p w:rsidR="00AA4835" w:rsidP="00AA4835" w:rsidRDefault="00AA4835">
      <w:r>
        <w:t>31</w:t>
      </w:r>
      <w:r>
        <w:tab/>
        <w:t>VARGA</w:t>
      </w:r>
      <w:r>
        <w:tab/>
      </w:r>
      <w:r>
        <w:tab/>
        <w:t>IVANA</w:t>
      </w:r>
      <w:r>
        <w:tab/>
      </w:r>
      <w:r>
        <w:tab/>
        <w:t>6.752,21</w:t>
      </w:r>
    </w:p>
    <w:p w:rsidR="00AA4835" w:rsidP="00AA4835" w:rsidRDefault="00AA4835">
      <w:r>
        <w:t>32</w:t>
      </w:r>
      <w:r>
        <w:tab/>
        <w:t>VERŠIĆ</w:t>
      </w:r>
      <w:r>
        <w:tab/>
      </w:r>
      <w:r>
        <w:tab/>
        <w:t>DANIJEL</w:t>
      </w:r>
      <w:r>
        <w:tab/>
        <w:t>7.322,82</w:t>
      </w:r>
    </w:p>
    <w:p w:rsidR="00AA4835" w:rsidP="00AA4835" w:rsidRDefault="00AA4835">
      <w:r>
        <w:t>33</w:t>
      </w:r>
      <w:r>
        <w:tab/>
        <w:t>VUKIĆ</w:t>
      </w:r>
      <w:r>
        <w:tab/>
      </w:r>
      <w:r>
        <w:tab/>
        <w:t>HRVOJE</w:t>
      </w:r>
      <w:r>
        <w:tab/>
      </w:r>
      <w:r>
        <w:tab/>
        <w:t>4.998,14</w:t>
      </w:r>
    </w:p>
    <w:p w:rsidR="00AA4835" w:rsidP="00AA4835" w:rsidRDefault="00AA4835">
      <w:r>
        <w:t>34</w:t>
      </w:r>
      <w:r>
        <w:tab/>
        <w:t>ŽERJAVIĆ</w:t>
      </w:r>
      <w:r>
        <w:tab/>
        <w:t>LUKA</w:t>
      </w:r>
      <w:r>
        <w:tab/>
      </w:r>
      <w:r>
        <w:tab/>
        <w:t>8.446,74</w:t>
      </w:r>
    </w:p>
    <w:p w:rsidR="001A4521" w:rsidP="00AA4835" w:rsidRDefault="00AA4835">
      <w:r>
        <w:t xml:space="preserve"> </w:t>
      </w:r>
      <w:r>
        <w:tab/>
        <w:t>UKUPNO</w:t>
      </w:r>
      <w:r>
        <w:tab/>
      </w:r>
      <w:r>
        <w:tab/>
      </w:r>
      <w:r>
        <w:tab/>
        <w:t>401.591,46</w:t>
      </w:r>
    </w:p>
    <w:p w:rsidR="006814EE" w:rsidP="00AA4835" w:rsidRDefault="006814EE"/>
    <w:p w:rsidR="006814EE" w:rsidP="00AA4835" w:rsidRDefault="006814EE"/>
    <w:p w:rsidR="006814EE" w:rsidP="00AA4835" w:rsidRDefault="006814EE">
      <w:r>
        <w:t>U Zagrebu, 17.7.2019.</w:t>
      </w:r>
      <w:r>
        <w:tab/>
      </w:r>
      <w:r>
        <w:tab/>
      </w:r>
      <w:r>
        <w:tab/>
      </w:r>
      <w:r>
        <w:tab/>
      </w:r>
      <w:r>
        <w:tab/>
      </w:r>
      <w:r>
        <w:tab/>
        <w:t>Stečajna upraviteljica:</w:t>
      </w:r>
    </w:p>
    <w:p w:rsidRPr="00AA4835" w:rsidR="006814EE" w:rsidP="00AA4835" w:rsidRDefault="006814E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Iva Petanjek, dipl.oec</w:t>
      </w:r>
    </w:p>
    <w:sectPr w:rsidRPr="00AA4835" w:rsidR="006814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835"/>
    <w:rsid w:val="001A4521"/>
    <w:rsid w:val="0024175D"/>
    <w:rsid w:val="006814EE"/>
    <w:rsid w:val="00785CBF"/>
    <w:rsid w:val="00AA4835"/>
    <w:rsid w:val="00BE5FA4"/>
    <w:rsid w:val="00FD6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785CB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85CBF"/>
    <w:rPr>
      <w:rFonts w:ascii="Times New Roman" w:hAnsi="Times New Roman" w:eastAsia="Lucida Sans Unicode" w:cs="Times New Roman"/>
      <w:b/>
      <w:bCs/>
      <w:kern w:val="2"/>
      <w:sz w:val="24"/>
      <w:szCs w:val="24"/>
      <w:bdr w:val="none" w:color="auto" w:sz="0" w:space="0"/>
      <w:shd w:val="clear" w:color="auto" w:fill="auto"/>
      <w:lang w:val="hr-HR" w:eastAsia="hi-IN" w:bidi="hi-IN"/>
    </w:rPr>
  </w:style>
  <w:style w:type="character" w:styleId="PozadinaSvijetloZuta" w:customStyle="true">
    <w:name w:val="Pozadina_SvijetloZuta"/>
    <w:basedOn w:val="Zadanifontodlomka"/>
    <w:rsid w:val="00785CBF"/>
    <w:rPr>
      <w:rFonts w:ascii="Times New Roman" w:hAnsi="Times New Roman" w:eastAsia="Lucida Sans Unicode" w:cs="Tahoma"/>
      <w:b/>
      <w:bCs/>
      <w:kern w:val="2"/>
      <w:sz w:val="24"/>
      <w:szCs w:val="24"/>
      <w:bdr w:val="none" w:color="auto" w:sz="0" w:space="0"/>
      <w:shd w:val="clear" w:color="auto" w:fill="FFFFCC"/>
      <w:lang w:val="hr-HR" w:eastAsia="hi-IN" w:bidi="hi-IN"/>
    </w:rPr>
  </w:style>
  <w:style w:type="character" w:styleId="PozadinaSvijetloCrvena" w:customStyle="true">
    <w:name w:val="Pozadina_SvijetloCrvena"/>
    <w:basedOn w:val="eSPISCCParagraphDefaultFont"/>
    <w:rsid w:val="00785CBF"/>
    <w:rPr>
      <w:rFonts w:ascii="Times New Roman" w:hAnsi="Times New Roman" w:eastAsia="Lucida Sans Unicode" w:cs="Tahoma"/>
      <w:b w:val="false"/>
      <w:bCs w:val="false"/>
      <w:kern w:val="2"/>
      <w:sz w:val="24"/>
      <w:szCs w:val="24"/>
      <w:bdr w:val="none" w:color="auto" w:sz="0" w:space="0"/>
      <w:shd w:val="clear" w:color="auto" w:fill="FFCCCC"/>
      <w:lang w:val="hr-HR" w:eastAsia="hi-IN" w:bidi="hi-IN"/>
    </w:rPr>
  </w:style>
  <w:style w:type="character" w:styleId="PozadinaSvijetloZelena" w:customStyle="true">
    <w:name w:val="Pozadina_SvijetloZelena"/>
    <w:basedOn w:val="eSPISCCParagraphDefaultFont"/>
    <w:rsid w:val="00785CBF"/>
    <w:rPr>
      <w:rFonts w:ascii="Times New Roman" w:hAnsi="Times New Roman" w:eastAsia="Lucida Sans Unicode" w:cs="Tahoma"/>
      <w:b w:val="false"/>
      <w:bCs w:val="false"/>
      <w:kern w:val="2"/>
      <w:sz w:val="24"/>
      <w:szCs w:val="24"/>
      <w:bdr w:val="none" w:color="auto" w:sz="0" w:space="0"/>
      <w:shd w:val="clear" w:color="auto" w:fill="CCFFCC"/>
      <w:lang w:val="hr-HR" w:eastAsia="hi-IN" w:bidi="hi-IN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85C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5CBF"/>
    <w:rPr>
      <w:rFonts w:ascii="Times New Roman" w:cs="Times New Roman" w:eastAsia="Lucida Sans Unicode" w:hAnsi="Times New Roman"/>
      <w:b/>
      <w:bCs/>
      <w:kern w:val="2"/>
      <w:sz w:val="24"/>
      <w:szCs w:val="24"/>
      <w:bdr w:color="auto" w:space="0" w:sz="0" w:val="none"/>
      <w:shd w:color="auto" w:fill="auto" w:val="clear"/>
      <w:lang w:bidi="hi-IN" w:eastAsia="hi-IN" w:val="hr-HR"/>
    </w:rPr>
  </w:style>
  <w:style w:customStyle="1" w:styleId="PozadinaSvijetloZuta" w:type="character">
    <w:name w:val="Pozadina_SvijetloZuta"/>
    <w:basedOn w:val="Zadanifontodlomka"/>
    <w:rsid w:val="00785CBF"/>
    <w:rPr>
      <w:rFonts w:ascii="Times New Roman" w:cs="Tahoma" w:eastAsia="Lucida Sans Unicode" w:hAnsi="Times New Roman"/>
      <w:b/>
      <w:bCs/>
      <w:kern w:val="2"/>
      <w:sz w:val="24"/>
      <w:szCs w:val="24"/>
      <w:bdr w:color="auto" w:space="0" w:sz="0" w:val="none"/>
      <w:shd w:color="auto" w:fill="FFFFCC" w:val="clear"/>
      <w:lang w:bidi="hi-IN" w:eastAsia="hi-IN" w:val="hr-HR"/>
    </w:rPr>
  </w:style>
  <w:style w:customStyle="1" w:styleId="PozadinaSvijetloCrvena" w:type="character">
    <w:name w:val="Pozadina_SvijetloCrvena"/>
    <w:basedOn w:val="eSPISCCParagraphDefaultFont"/>
    <w:rsid w:val="00785CBF"/>
    <w:rPr>
      <w:rFonts w:ascii="Times New Roman" w:cs="Tahoma" w:eastAsia="Lucida Sans Unicode" w:hAnsi="Times New Roman"/>
      <w:b w:val="0"/>
      <w:bCs w:val="0"/>
      <w:kern w:val="2"/>
      <w:sz w:val="24"/>
      <w:szCs w:val="24"/>
      <w:bdr w:color="auto" w:space="0" w:sz="0" w:val="none"/>
      <w:shd w:color="auto" w:fill="FFCCCC" w:val="clear"/>
      <w:lang w:bidi="hi-IN" w:eastAsia="hi-IN" w:val="hr-HR"/>
    </w:rPr>
  </w:style>
  <w:style w:customStyle="1" w:styleId="PozadinaSvijetloZelena" w:type="character">
    <w:name w:val="Pozadina_SvijetloZelena"/>
    <w:basedOn w:val="eSPISCCParagraphDefaultFont"/>
    <w:rsid w:val="00785CBF"/>
    <w:rPr>
      <w:rFonts w:ascii="Times New Roman" w:cs="Tahoma" w:eastAsia="Lucida Sans Unicode" w:hAnsi="Times New Roman"/>
      <w:b w:val="0"/>
      <w:bCs w:val="0"/>
      <w:kern w:val="2"/>
      <w:sz w:val="24"/>
      <w:szCs w:val="24"/>
      <w:bdr w:color="auto" w:space="0" w:sz="0" w:val="none"/>
      <w:shd w:color="auto" w:fill="CCFFCC" w:val="clear"/>
      <w:lang w:bidi="hi-IN" w:eastAsia="hi-IN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stylesWithEffects.xml" Type="http://schemas.microsoft.com/office/2007/relationships/stylesWithEffects" Id="rId3"/><Relationship Target="theme/theme1.xml" Type="http://schemas.openxmlformats.org/officeDocument/2006/relationships/them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ntTable.xml" Type="http://schemas.openxmlformats.org/officeDocument/2006/relationships/fontTabl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214</properties:Words>
  <properties:Characters>1240</properties:Characters>
  <properties:Lines>55</properties:Lines>
  <properties:Paragraphs>48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1527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2019-07-18T07:07:00Z</dcterms:created>
  <dc:creator>Iva</dc:creator>
  <cp:lastModifiedBy>Kristina Švajger</cp:lastModifiedBy>
  <cp:lastPrinted>2019-07-18T07:07:00Z</cp:lastPrinted>
  <dcterms:modified xmlns:xsi="http://www.w3.org/2001/XMLSchema-instance" xsi:type="dcterms:W3CDTF">2019-07-22T07:25:00Z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St-3141/2018-29 / Podnesak - Podnesak (Dopuna rješenja o priznatim tražbinama, 22. 7. 19..docx)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