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6e81d" w14:paraId="ee6e81d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553A03">
        <w:rPr>
          <w:rFonts w:hAnsi="Times New Roman" w:ascii="Times New Roman"/>
        </w:rPr>
        <w:t>5086</w:t>
      </w:r>
      <w:r w:rsidR="00263888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553A03" w:rsidRPr="00553A03">
        <w:rPr>
          <w:rFonts w:hAnsi="Times New Roman" w:ascii="Times New Roman"/>
        </w:rPr>
        <w:t>IMPELLO auto-moto d.o.o.</w:t>
      </w:r>
      <w:r w:rsidR="005B41E9" w:rsidRPr="005B41E9">
        <w:rPr>
          <w:rFonts w:hAnsi="Times New Roman" w:ascii="Times New Roman"/>
        </w:rPr>
        <w:t xml:space="preserve">, </w:t>
      </w:r>
      <w:r w:rsidR="000D1868" w:rsidRPr="000D1868">
        <w:rPr>
          <w:rFonts w:hAnsi="Times New Roman" w:ascii="Times New Roman"/>
        </w:rPr>
        <w:t>Velika Gorica</w:t>
      </w:r>
      <w:r w:rsidR="005B41E9" w:rsidRPr="005B41E9">
        <w:rPr>
          <w:rFonts w:hAnsi="Times New Roman" w:ascii="Times New Roman"/>
        </w:rPr>
        <w:t xml:space="preserve">, </w:t>
      </w:r>
      <w:r w:rsidR="00553A03" w:rsidRPr="00553A03">
        <w:rPr>
          <w:rFonts w:hAnsi="Times New Roman" w:ascii="Times New Roman"/>
        </w:rPr>
        <w:t>Đakovačka 14</w:t>
      </w:r>
      <w:r w:rsidR="005B41E9" w:rsidRPr="005B41E9">
        <w:rPr>
          <w:rFonts w:hAnsi="Times New Roman" w:ascii="Times New Roman"/>
        </w:rPr>
        <w:t xml:space="preserve">, OIB: </w:t>
      </w:r>
      <w:r w:rsidR="00553A03" w:rsidRPr="00553A03">
        <w:rPr>
          <w:rFonts w:hAnsi="Times New Roman" w:ascii="Times New Roman"/>
        </w:rPr>
        <w:t>91986373640</w:t>
      </w:r>
      <w:r w:rsidR="005B41E9" w:rsidRPr="005B41E9">
        <w:rPr>
          <w:rFonts w:hAnsi="Times New Roman" w:ascii="Times New Roman"/>
        </w:rPr>
        <w:t xml:space="preserve">, MBS: </w:t>
      </w:r>
      <w:r w:rsidR="00553A03" w:rsidRPr="00553A03">
        <w:rPr>
          <w:rFonts w:hAnsi="Times New Roman" w:ascii="Times New Roman"/>
        </w:rPr>
        <w:t>080760340</w:t>
      </w:r>
      <w:r w:rsidR="00AA3B5D">
        <w:rPr>
          <w:rFonts w:hAnsi="Times New Roman" w:ascii="Times New Roman"/>
        </w:rPr>
        <w:t>, dana 2</w:t>
      </w:r>
      <w:r w:rsidR="00104FD0">
        <w:rPr>
          <w:rFonts w:hAnsi="Times New Roman" w:ascii="Times New Roman"/>
        </w:rPr>
        <w:t>8</w:t>
      </w:r>
      <w:r w:rsidR="007E09BD" w:rsidRPr="007E09BD">
        <w:rPr>
          <w:rFonts w:hAnsi="Times New Roman" w:ascii="Times New Roman"/>
        </w:rPr>
        <w:t>. lipnja 2017</w:t>
      </w:r>
      <w:r w:rsidR="00F2107B">
        <w:rPr>
          <w:rFonts w:hAnsi="Times New Roman" w:ascii="Times New Roman"/>
        </w:rPr>
        <w:t>.</w:t>
      </w:r>
    </w:p>
    <w:p w:rsidRDefault="00A82EE7" w:rsidP="001725CA" w:rsidR="00A82EE7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553A03" w:rsidRPr="00553A03">
        <w:rPr>
          <w:rFonts w:hAnsi="Times New Roman" w:ascii="Times New Roman"/>
        </w:rPr>
        <w:t>IMPELLO auto-moto d.o.o.</w:t>
      </w:r>
      <w:r w:rsidR="00553A03" w:rsidRPr="005B41E9">
        <w:rPr>
          <w:rFonts w:hAnsi="Times New Roman" w:ascii="Times New Roman"/>
        </w:rPr>
        <w:t xml:space="preserve">, </w:t>
      </w:r>
      <w:r w:rsidR="00553A03" w:rsidRPr="000D1868">
        <w:rPr>
          <w:rFonts w:hAnsi="Times New Roman" w:ascii="Times New Roman"/>
        </w:rPr>
        <w:t>Velika Gorica</w:t>
      </w:r>
      <w:r w:rsidR="00553A03" w:rsidRPr="005B41E9">
        <w:rPr>
          <w:rFonts w:hAnsi="Times New Roman" w:ascii="Times New Roman"/>
        </w:rPr>
        <w:t xml:space="preserve">, </w:t>
      </w:r>
      <w:r w:rsidR="00553A03" w:rsidRPr="00553A03">
        <w:rPr>
          <w:rFonts w:hAnsi="Times New Roman" w:ascii="Times New Roman"/>
        </w:rPr>
        <w:t>Đakovačka 14</w:t>
      </w:r>
      <w:r w:rsidR="00553A03" w:rsidRPr="005B41E9">
        <w:rPr>
          <w:rFonts w:hAnsi="Times New Roman" w:ascii="Times New Roman"/>
        </w:rPr>
        <w:t xml:space="preserve">, OIB: </w:t>
      </w:r>
      <w:r w:rsidR="00553A03" w:rsidRPr="00553A03">
        <w:rPr>
          <w:rFonts w:hAnsi="Times New Roman" w:ascii="Times New Roman"/>
        </w:rPr>
        <w:t>91986373640</w:t>
      </w:r>
      <w:r w:rsidR="00553A03" w:rsidRPr="005B41E9">
        <w:rPr>
          <w:rFonts w:hAnsi="Times New Roman" w:ascii="Times New Roman"/>
        </w:rPr>
        <w:t xml:space="preserve">, MBS: </w:t>
      </w:r>
      <w:r w:rsidR="00553A03" w:rsidRPr="00553A03">
        <w:rPr>
          <w:rFonts w:hAnsi="Times New Roman" w:ascii="Times New Roman"/>
        </w:rPr>
        <w:t>080760340</w:t>
      </w:r>
      <w:r w:rsidR="00553A0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553A03">
        <w:rPr>
          <w:rFonts w:hAnsi="Times New Roman" w:ascii="Times New Roman"/>
        </w:rPr>
        <w:t>5086</w:t>
      </w:r>
      <w:r w:rsidR="00F2107B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AA3B5D">
        <w:rPr>
          <w:rFonts w:hAnsi="Times New Roman" w:ascii="Times New Roman"/>
        </w:rPr>
        <w:t>2</w:t>
      </w:r>
      <w:r w:rsidR="00104FD0">
        <w:rPr>
          <w:rFonts w:hAnsi="Times New Roman" w:ascii="Times New Roman"/>
        </w:rPr>
        <w:t>8</w:t>
      </w:r>
      <w:r w:rsidR="002455D2">
        <w:rPr>
          <w:rFonts w:hAnsi="Times New Roman" w:ascii="Times New Roman"/>
        </w:rPr>
        <w:t xml:space="preserve">. </w:t>
      </w:r>
      <w:r w:rsidR="007E09BD">
        <w:rPr>
          <w:rFonts w:hAnsi="Times New Roman" w:ascii="Times New Roman"/>
        </w:rPr>
        <w:t>lipnja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A246BD">
        <w:rPr>
          <w:rFonts w:hAnsi="Times New Roman" w:ascii="Times New Roman"/>
        </w:rPr>
        <w:t>,v.r.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E09BD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E84B08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90117D" w:rsidP="001725CA" w:rsidR="0090117D">
      <w:pPr>
        <w:jc w:val="both"/>
        <w:rPr>
          <w:rFonts w:hAnsi="Times New Roman" w:ascii="Times New Roman"/>
        </w:rPr>
      </w:pPr>
    </w:p>
    <w:p w:rsidRDefault="00E84B08" w:rsidP="001725CA" w:rsidR="00E84B08">
      <w:pPr>
        <w:jc w:val="both"/>
        <w:rPr>
          <w:rFonts w:hAnsi="Times New Roman" w:ascii="Times New Roman"/>
        </w:rPr>
      </w:pPr>
    </w:p>
    <w:p w:rsidRDefault="00A246BD" w:rsidP="00A246BD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A246BD" w:rsidP="00A246BD" w:rsidR="00A246B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Katica Franjić</w:t>
      </w:r>
    </w:p>
    <w:sectPr w:rsidSect="00821309" w:rsidR="00A246BD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2474" w:rsidP="00A83AC6" w:rsidR="00BF2474">
      <w:r>
        <w:separator/>
      </w:r>
    </w:p>
  </w:endnote>
  <w:endnote w:id="0" w:type="continuationSeparator">
    <w:p w:rsidRDefault="00BF2474" w:rsidP="00A83AC6" w:rsidR="00BF24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2474" w:rsidP="00A83AC6" w:rsidR="00BF2474">
      <w:r>
        <w:separator/>
      </w:r>
    </w:p>
  </w:footnote>
  <w:footnote w:id="0" w:type="continuationSeparator">
    <w:p w:rsidRDefault="00BF2474" w:rsidP="00A83AC6" w:rsidR="00BF24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6BD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553A03">
      <w:rPr>
        <w:rFonts w:hAnsi="Times New Roman" w:ascii="Times New Roman"/>
      </w:rPr>
      <w:t>5086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D2778DB"/>
    <w:multiLevelType w:val="hybridMultilevel"/>
    <w:tmpl w:val="F9B644D8"/>
    <w:lvl w:tplc="8DD0DF7A" w:ilvl="0">
      <w:start w:val="5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EE42C87"/>
    <w:multiLevelType w:val="hybridMultilevel"/>
    <w:tmpl w:val="F3E079D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83A24"/>
    <w:rsid w:val="00091756"/>
    <w:rsid w:val="000D1868"/>
    <w:rsid w:val="000E2398"/>
    <w:rsid w:val="00104FD0"/>
    <w:rsid w:val="001511A4"/>
    <w:rsid w:val="001725CA"/>
    <w:rsid w:val="0017729E"/>
    <w:rsid w:val="001C1019"/>
    <w:rsid w:val="001D67C7"/>
    <w:rsid w:val="001F3320"/>
    <w:rsid w:val="00241F07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06764"/>
    <w:rsid w:val="00312774"/>
    <w:rsid w:val="00321CDA"/>
    <w:rsid w:val="00354C62"/>
    <w:rsid w:val="00390E2A"/>
    <w:rsid w:val="00397CB4"/>
    <w:rsid w:val="003B5296"/>
    <w:rsid w:val="003B534B"/>
    <w:rsid w:val="003C25FE"/>
    <w:rsid w:val="00446A94"/>
    <w:rsid w:val="004475AF"/>
    <w:rsid w:val="004544EA"/>
    <w:rsid w:val="00462914"/>
    <w:rsid w:val="00485579"/>
    <w:rsid w:val="004909F6"/>
    <w:rsid w:val="004B21D4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53A03"/>
    <w:rsid w:val="00562FE2"/>
    <w:rsid w:val="00585AFA"/>
    <w:rsid w:val="005B1AD4"/>
    <w:rsid w:val="005B41E9"/>
    <w:rsid w:val="00601234"/>
    <w:rsid w:val="0064659E"/>
    <w:rsid w:val="00665D5F"/>
    <w:rsid w:val="00667D13"/>
    <w:rsid w:val="006A451A"/>
    <w:rsid w:val="007035B4"/>
    <w:rsid w:val="00726CAA"/>
    <w:rsid w:val="007605CE"/>
    <w:rsid w:val="0077109B"/>
    <w:rsid w:val="007C7F81"/>
    <w:rsid w:val="007E09BD"/>
    <w:rsid w:val="007E284F"/>
    <w:rsid w:val="007F5D44"/>
    <w:rsid w:val="00800A42"/>
    <w:rsid w:val="008108BD"/>
    <w:rsid w:val="00816D8A"/>
    <w:rsid w:val="00821309"/>
    <w:rsid w:val="008236ED"/>
    <w:rsid w:val="00837E6C"/>
    <w:rsid w:val="0084638C"/>
    <w:rsid w:val="00854849"/>
    <w:rsid w:val="00867FDD"/>
    <w:rsid w:val="00872330"/>
    <w:rsid w:val="00887403"/>
    <w:rsid w:val="008D18B2"/>
    <w:rsid w:val="00900D3F"/>
    <w:rsid w:val="0090117D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1451C"/>
    <w:rsid w:val="00A246BD"/>
    <w:rsid w:val="00A4675D"/>
    <w:rsid w:val="00A81532"/>
    <w:rsid w:val="00A82EE7"/>
    <w:rsid w:val="00A83AC6"/>
    <w:rsid w:val="00AA3B5D"/>
    <w:rsid w:val="00AD4F3B"/>
    <w:rsid w:val="00AE1595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BF2474"/>
    <w:rsid w:val="00C048A6"/>
    <w:rsid w:val="00C242A0"/>
    <w:rsid w:val="00C3624C"/>
    <w:rsid w:val="00C513F5"/>
    <w:rsid w:val="00C73EA6"/>
    <w:rsid w:val="00C87B70"/>
    <w:rsid w:val="00CA4F2A"/>
    <w:rsid w:val="00CD43E1"/>
    <w:rsid w:val="00CF7AB9"/>
    <w:rsid w:val="00D301E4"/>
    <w:rsid w:val="00D74BBC"/>
    <w:rsid w:val="00D83115"/>
    <w:rsid w:val="00DA515E"/>
    <w:rsid w:val="00DC1596"/>
    <w:rsid w:val="00DC30D9"/>
    <w:rsid w:val="00DE5A25"/>
    <w:rsid w:val="00E00E55"/>
    <w:rsid w:val="00E5359B"/>
    <w:rsid w:val="00E84B08"/>
    <w:rsid w:val="00E867D6"/>
    <w:rsid w:val="00E90070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link w:val="OdlomakpopisaChar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90117D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link w:val="OdlomakpopisaChar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9011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5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5086</izvorni_sadrzaj>
    <derivirana_varijabla naziv="DomainObject.Predmet.Broj_1">5086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St-5086/2016</izvorni_sadrzaj>
    <derivirana_varijabla naziv="DomainObject.Predmet.OznakaBroj_1">St-5086/2016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IMPELLO auto-moto d.o.o. zastupanog po punomoćniku DOMAGOJ KOVEŽDIĆ</izvorni_sadrzaj>
    <derivirana_varijabla naziv="DomainObject.Predmet.ProtustrankaFormated_1">  IMPELLO auto-moto d.o.o. zastupanog po punomoćniku DOMAGOJ KOVEŽDIĆ</derivirana_varijabla>
  </DomainObject.Predmet.ProtustrankaFormated>
  <DomainObject.Predmet.ProtustrankaFormatedOIB>
    <izvorni_sadrzaj>  IMPELLO auto-moto d.o.o., OIB 91986373640 zastupanog po punomoćniku DOMAGOJ KOVEŽDIĆ</izvorni_sadrzaj>
    <derivirana_varijabla naziv="DomainObject.Predmet.ProtustrankaFormatedOIB_1">  IMPELLO auto-moto d.o.o., OIB 91986373640 zastupanog po punomoćniku DOMAGOJ KOVEŽDIĆ</derivirana_varijabla>
  </DomainObject.Predmet.ProtustrankaFormatedOIB>
  <DomainObject.Predmet.ProtustrankaFormatedWithAdress>
    <izvorni_sadrzaj> IMPELLO auto-moto d.o.o., Đakovačka 14, 10410 Velika Gorica zastupanog po punomoćniku DOMAGOJ KOVEŽDIĆ</izvorni_sadrzaj>
    <derivirana_varijabla naziv="DomainObject.Predmet.ProtustrankaFormatedWithAdress_1"> IMPELLO auto-moto d.o.o., Đakovačka 14, 10410 Velika Gorica zastupanog po punomoćniku DOMAGOJ KOVEŽDIĆ</derivirana_varijabla>
  </DomainObject.Predmet.ProtustrankaFormatedWithAdress>
  <DomainObject.Predmet.ProtustrankaFormatedWithAdressOIB>
    <izvorni_sadrzaj> IMPELLO auto-moto d.o.o., OIB 91986373640, Đakovačka 14, 10410 Velika Gorica zastupanog po punomoćniku DOMAGOJ KOVEŽDIĆ</izvorni_sadrzaj>
    <derivirana_varijabla naziv="DomainObject.Predmet.ProtustrankaFormatedWithAdressOIB_1"> IMPELLO auto-moto d.o.o., OIB 91986373640, Đakovačka 14, 10410 Velika Gorica zastupanog po punomoćniku DOMAGOJ KOVEŽDIĆ</derivirana_varijabla>
  </DomainObject.Predmet.ProtustrankaFormatedWithAdressOIB>
  <DomainObject.Predmet.ProtustrankaWithAdress>
    <izvorni_sadrzaj>IMPELLO auto-moto d.o.o. Đakovačka 14, 10410 Velika Gorica</izvorni_sadrzaj>
    <derivirana_varijabla naziv="DomainObject.Predmet.ProtustrankaWithAdress_1">IMPELLO auto-moto d.o.o. Đakovačka 14, 10410 Velika Gorica</derivirana_varijabla>
  </DomainObject.Predmet.ProtustrankaWithAdress>
  <DomainObject.Predmet.ProtustrankaWithAdressOIB>
    <izvorni_sadrzaj>IMPELLO auto-moto d.o.o., OIB 91986373640, Đakovačka 14, 10410 Velika Gorica</izvorni_sadrzaj>
    <derivirana_varijabla naziv="DomainObject.Predmet.ProtustrankaWithAdressOIB_1">IMPELLO auto-moto d.o.o., OIB 91986373640, Đakovačka 14, 10410 Velika Gorica</derivirana_varijabla>
  </DomainObject.Predmet.ProtustrankaWithAdressOIB>
  <DomainObject.Predmet.ProtustrankaNazivFormated>
    <izvorni_sadrzaj>IMPELLO auto-moto d.o.o.</izvorni_sadrzaj>
    <derivirana_varijabla naziv="DomainObject.Predmet.ProtustrankaNazivFormated_1">IMPELLO auto-moto d.o.o.</derivirana_varijabla>
  </DomainObject.Predmet.ProtustrankaNazivFormated>
  <DomainObject.Predmet.ProtustrankaNazivFormatedOIB>
    <izvorni_sadrzaj>IMPELLO auto-moto d.o.o., OIB 91986373640</izvorni_sadrzaj>
    <derivirana_varijabla naziv="DomainObject.Predmet.ProtustrankaNazivFormatedOIB_1">IMPELLO auto-moto d.o.o., OIB 91986373640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IMPELLO auto-moto d.o.o. zastupanog po punomoćniku DOMAGOJ KOVEŽDIĆ</item>
    </izvorni_sadrzaj>
    <derivirana_varijabla naziv="DomainObject.Predmet.ProtuStrankaListFormated_1">
      <item>IMPELLO auto-moto d.o.o. zastupanog po punomoćniku DOMAGOJ KOVEŽDIĆ</item>
    </derivirana_varijabla>
  </DomainObject.Predmet.ProtuStrankaListFormated>
  <DomainObject.Predmet.ProtuStrankaListFormatedOIB>
    <izvorni_sadrzaj>
      <item>IMPELLO auto-moto d.o.o., OIB 91986373640 zastupanog po punomoćniku DOMAGOJ KOVEŽDIĆ</item>
    </izvorni_sadrzaj>
    <derivirana_varijabla naziv="DomainObject.Predmet.ProtuStrankaListFormatedOIB_1">
      <item>IMPELLO auto-moto d.o.o., OIB 91986373640 zastupanog po punomoćniku DOMAGOJ KOVEŽDIĆ</item>
    </derivirana_varijabla>
  </DomainObject.Predmet.ProtuStrankaListFormatedOIB>
  <DomainObject.Predmet.ProtuStrankaListFormatedWithAdress>
    <izvorni_sadrzaj>
      <item>IMPELLO auto-moto d.o.o., Đakovačka 14, 10410 Velika Gorica zastupanog po punomoćniku DOMAGOJ KOVEŽDIĆ</item>
    </izvorni_sadrzaj>
    <derivirana_varijabla naziv="DomainObject.Predmet.ProtuStrankaListFormatedWithAdress_1">
      <item>IMPELLO auto-moto d.o.o., Đakovačka 14, 10410 Velika Gorica zastupanog po punomoćniku DOMAGOJ KOVEŽDIĆ</item>
    </derivirana_varijabla>
  </DomainObject.Predmet.ProtuStrankaListFormatedWithAdress>
  <DomainObject.Predmet.ProtuStrankaListFormatedWithAdressOIB>
    <izvorni_sadrzaj>
      <item>IMPELLO auto-moto d.o.o., OIB 91986373640, Đakovačka 14, 10410 Velika Gorica zastupanog po punomoćniku DOMAGOJ KOVEŽDIĆ</item>
    </izvorni_sadrzaj>
    <derivirana_varijabla naziv="DomainObject.Predmet.ProtuStrankaListFormatedWithAdressOIB_1">
      <item>IMPELLO auto-moto d.o.o., OIB 91986373640, Đakovačka 14, 10410 Velika Gorica zastupanog po punomoćniku DOMAGOJ KOVEŽDIĆ</item>
    </derivirana_varijabla>
  </DomainObject.Predmet.ProtuStrankaListFormatedWithAdressOIB>
  <DomainObject.Predmet.ProtuStrankaListNazivFormated>
    <izvorni_sadrzaj>
      <item>IMPELLO auto-moto d.o.o.</item>
    </izvorni_sadrzaj>
    <derivirana_varijabla naziv="DomainObject.Predmet.ProtuStrankaListNazivFormated_1">
      <item>IMPELLO auto-moto d.o.o.</item>
    </derivirana_varijabla>
  </DomainObject.Predmet.ProtuStrankaListNazivFormated>
  <DomainObject.Predmet.ProtuStrankaListNazivFormatedOIB>
    <izvorni_sadrzaj>
      <item>IMPELLO auto-moto d.o.o., OIB 91986373640</item>
    </izvorni_sadrzaj>
    <derivirana_varijabla naziv="DomainObject.Predmet.ProtuStrankaListNazivFormatedOIB_1">
      <item>IMPELLO auto-moto d.o.o., OIB 91986373640</item>
    </derivirana_varijabla>
  </DomainObject.Predmet.ProtuStrankaListNazivFormatedOIB>
  <DomainObject.Predmet.OstaliListFormated>
    <izvorni_sadrzaj>
      <item>DOMAGOJ KOVEŽDIĆ punomoćnik sudionika u postupku IMPELLO auto-moto d.o.o.</item>
    </izvorni_sadrzaj>
    <derivirana_varijabla naziv="DomainObject.Predmet.OstaliListFormated_1">
      <item>DOMAGOJ KOVEŽDIĆ punomoćnik sudionika u postupku IMPELLO auto-moto d.o.o.</item>
    </derivirana_varijabla>
  </DomainObject.Predmet.OstaliListFormated>
  <DomainObject.Predmet.OstaliListFormatedOIB>
    <izvorni_sadrzaj>
      <item>DOMAGOJ KOVEŽDIĆ, OIB 42429627793 punomoćnik sudionika u postupku IMPELLO auto-moto d.o.o.</item>
    </izvorni_sadrzaj>
    <derivirana_varijabla naziv="DomainObject.Predmet.OstaliListFormatedOIB_1">
      <item>DOMAGOJ KOVEŽDIĆ, OIB 42429627793 punomoćnik sudionika u postupku IMPELLO auto-moto d.o.o.</item>
    </derivirana_varijabla>
  </DomainObject.Predmet.OstaliListFormatedOIB>
  <DomainObject.Predmet.OstaliListFormatedWithAdress>
    <izvorni_sadrzaj>
      <item>DOMAGOJ KOVEŽDIĆ, Ulica Matije Gupca 1, 10291 Brdovec punomoćnik sudionika u postupku IMPELLO auto-moto d.o.o.</item>
    </izvorni_sadrzaj>
    <derivirana_varijabla naziv="DomainObject.Predmet.OstaliListFormatedWithAdress_1">
      <item>DOMAGOJ KOVEŽDIĆ, Ulica Matije Gupca 1, 10291 Brdovec punomoćnik sudionika u postupku IMPELLO auto-moto d.o.o.</item>
    </derivirana_varijabla>
  </DomainObject.Predmet.OstaliListFormatedWithAdress>
  <DomainObject.Predmet.OstaliListFormatedWithAdressOIB>
    <izvorni_sadrzaj>
      <item>DOMAGOJ KOVEŽDIĆ, OIB 42429627793, Ulica Matije Gupca 1, 10291 Brdovec punomoćnik sudionika u postupku IMPELLO auto-moto d.o.o.</item>
    </izvorni_sadrzaj>
    <derivirana_varijabla naziv="DomainObject.Predmet.OstaliListFormatedWithAdressOIB_1">
      <item>DOMAGOJ KOVEŽDIĆ, OIB 42429627793, Ulica Matije Gupca 1, 10291 Brdovec punomoćnik sudionika u postupku IMPELLO auto-moto d.o.o.</item>
    </derivirana_varijabla>
  </DomainObject.Predmet.OstaliListFormatedWithAdressOIB>
  <DomainObject.Predmet.OstaliListNazivFormated>
    <izvorni_sadrzaj>
      <item>DOMAGOJ KOVEŽDIĆ</item>
    </izvorni_sadrzaj>
    <derivirana_varijabla naziv="DomainObject.Predmet.OstaliListNazivFormated_1">
      <item>DOMAGOJ KOVEŽDIĆ</item>
    </derivirana_varijabla>
  </DomainObject.Predmet.OstaliListNazivFormated>
  <DomainObject.Predmet.OstaliListNazivFormatedOIB>
    <izvorni_sadrzaj>
      <item>DOMAGOJ KOVEŽDIĆ, OIB 42429627793</item>
    </izvorni_sadrzaj>
    <derivirana_varijabla naziv="DomainObject.Predmet.OstaliListNazivFormatedOIB_1">
      <item>DOMAGOJ KOVEŽDIĆ, OIB 42429627793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IMPELLO auto-moto d.o.o.</izvorni_sadrzaj>
    <derivirana_varijabla naziv="DomainObject.Predmet.ProtustrankaIDrugi_1">IMPELLO auto-moto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IMPELLO auto-moto d.o.o., OIB 91986373640, Đakovačka 14, 10410 Velika Gorica</izvorni_sadrzaj>
    <derivirana_varijabla naziv="DomainObject.Predmet.ProtustrankaIDrugiAdressOIB_1">IMPELLO auto-moto d.o.o., OIB 91986373640, Đakovačka 14,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IMPELLO auto-moto d.o.o.</item>
      <item>DOMAGOJ KOVEŽDIĆ</item>
    </izvorni_sadrzaj>
    <derivirana_varijabla naziv="DomainObject.Predmet.SudioniciListNaziv_1">
      <item>FINA Regionalni centar Zagreb</item>
      <item>IMPELLO auto-moto d.o.o.</item>
      <item>DOMAGOJ KOVEŽDIĆ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IMPELLO auto-moto d.o.o., OIB 91986373640, Đakovačka 14,10410 Velika Gorica</item>
      <item>DOMAGOJ KOVEŽDIĆ, OIB 42429627793, Ulica Matije Gupca 1,10291 Brdovec</item>
    </izvorni_sadrzaj>
    <derivirana_varijabla naziv="DomainObject.Predmet.SudioniciListAdressOIB_1">
      <item>FINA Regionalni centar Zagreb, OIB 85821130368, Trg svibanjskih žrtava 1995. br. 1,10000 Zagreb</item>
      <item>IMPELLO auto-moto d.o.o., OIB 91986373640, Đakovačka 14,10410 Velika Gorica</item>
      <item>DOMAGOJ KOVEŽDIĆ, OIB 42429627793, Ulica Matije Gupca 1,10291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91986373640</item>
      <item>, OIB 42429627793</item>
    </izvorni_sadrzaj>
    <derivirana_varijabla naziv="DomainObject.Predmet.SudioniciListNazivOIB_1">
      <item>, OIB 85821130368</item>
      <item>, OIB 91986373640</item>
      <item>, OIB 42429627793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71E88E-0505-4507-A566-030CEFE175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1947</properties:Characters>
  <properties:Lines>57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2017-06-28T09:02:00Z</dcterms:created>
  <dc:creator>Vesna Fundurulić Perišin</dc:creator>
  <cp:lastModifiedBy>Zlatka Plivelić</cp:lastModifiedBy>
  <cp:lastPrinted>2017-06-28T09:04:00Z</cp:lastPrinted>
  <dcterms:modified xmlns:xsi="http://www.w3.org/2001/XMLSchema-instance" xsi:type="dcterms:W3CDTF">2017-06-28T09:06:00Z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