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9928" w14:paraId="620992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112A2">
        <w:t>2</w:t>
      </w:r>
      <w:r w:rsidR="00A93728">
        <w:t>78</w:t>
      </w:r>
      <w:r w:rsidR="00C112A2">
        <w:t>/</w:t>
      </w:r>
      <w:r w:rsidR="00F334C8">
        <w:t>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A93728">
        <w:t xml:space="preserve"> </w:t>
      </w:r>
      <w:proofErr w:type="spellStart"/>
      <w:r w:rsidR="00A93728">
        <w:t>FABRICO</w:t>
      </w:r>
      <w:proofErr w:type="spellEnd"/>
      <w:r w:rsidR="00A93728">
        <w:t xml:space="preserve"> j.d.o.o. za proizvodnju i trgovinu </w:t>
      </w:r>
      <w:proofErr w:type="spellStart"/>
      <w:r w:rsidR="00A93728">
        <w:t>Slakovci</w:t>
      </w:r>
      <w:proofErr w:type="spellEnd"/>
      <w:r w:rsidR="00A93728">
        <w:t xml:space="preserve">, Petra Preradovića 58, </w:t>
      </w:r>
      <w:proofErr w:type="spellStart"/>
      <w:r w:rsidR="00A93728">
        <w:t>OIB</w:t>
      </w:r>
      <w:proofErr w:type="spellEnd"/>
      <w:r w:rsidR="00A93728">
        <w:t xml:space="preserve">: 66170429892, </w:t>
      </w:r>
      <w:proofErr w:type="spellStart"/>
      <w:r w:rsidR="00A93728">
        <w:t>MBS</w:t>
      </w:r>
      <w:proofErr w:type="spellEnd"/>
      <w:r w:rsidR="00A93728">
        <w:t xml:space="preserve">: 030179497, </w:t>
      </w:r>
      <w:r w:rsidR="001E5957">
        <w:t xml:space="preserve"> </w:t>
      </w:r>
      <w:r w:rsidR="00C112A2">
        <w:t xml:space="preserve">dana </w:t>
      </w:r>
      <w:r w:rsidR="00A93728">
        <w:t>6. rujna</w:t>
      </w:r>
      <w:r w:rsidR="00C112A2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A93728">
        <w:t>FABRICO</w:t>
      </w:r>
      <w:proofErr w:type="spellEnd"/>
      <w:r w:rsidR="00A93728">
        <w:t xml:space="preserve"> j.d.o.o. za proizvodnju i trgovinu </w:t>
      </w:r>
      <w:proofErr w:type="spellStart"/>
      <w:r w:rsidR="00A93728">
        <w:t>Slakovci</w:t>
      </w:r>
      <w:proofErr w:type="spellEnd"/>
      <w:r w:rsidR="00A93728">
        <w:t xml:space="preserve">, Petra Preradovića 58, </w:t>
      </w:r>
      <w:proofErr w:type="spellStart"/>
      <w:r w:rsidR="00A93728">
        <w:t>OIB</w:t>
      </w:r>
      <w:proofErr w:type="spellEnd"/>
      <w:r w:rsidR="00A93728">
        <w:t xml:space="preserve">: 66170429892, </w:t>
      </w:r>
      <w:proofErr w:type="spellStart"/>
      <w:r w:rsidR="00A93728">
        <w:t>MBS</w:t>
      </w:r>
      <w:proofErr w:type="spellEnd"/>
      <w:r w:rsidR="00A93728">
        <w:t>: 030179497.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93728">
        <w:t xml:space="preserve">Karlo </w:t>
      </w:r>
      <w:proofErr w:type="spellStart"/>
      <w:r w:rsidR="00A93728">
        <w:t>Šatvar</w:t>
      </w:r>
      <w:proofErr w:type="spellEnd"/>
      <w:r w:rsidR="00A93728">
        <w:t xml:space="preserve">, </w:t>
      </w:r>
      <w:proofErr w:type="spellStart"/>
      <w:r w:rsidR="00A93728">
        <w:t>OIB</w:t>
      </w:r>
      <w:proofErr w:type="spellEnd"/>
      <w:r w:rsidR="00A93728">
        <w:t>: 24771511882, Osijek, Zagrebačka 30.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93728">
        <w:t>FABRICO</w:t>
      </w:r>
      <w:proofErr w:type="spellEnd"/>
      <w:r w:rsidR="00A93728">
        <w:t xml:space="preserve"> j.d.o.o. za proizvodnju i trgovinu </w:t>
      </w:r>
      <w:proofErr w:type="spellStart"/>
      <w:r w:rsidR="00A93728">
        <w:t>Slakovci</w:t>
      </w:r>
      <w:proofErr w:type="spellEnd"/>
      <w:r w:rsidR="00A93728">
        <w:t xml:space="preserve">, Petra Preradovića 58, </w:t>
      </w:r>
      <w:proofErr w:type="spellStart"/>
      <w:r w:rsidR="00A93728">
        <w:t>OIB</w:t>
      </w:r>
      <w:proofErr w:type="spellEnd"/>
      <w:r w:rsidR="00A93728">
        <w:t xml:space="preserve">: 66170429892, </w:t>
      </w:r>
      <w:proofErr w:type="spellStart"/>
      <w:r w:rsidR="00A93728">
        <w:t>MBS</w:t>
      </w:r>
      <w:proofErr w:type="spellEnd"/>
      <w:r w:rsidR="00A93728">
        <w:t>: 030179497.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A93728">
        <w:rPr>
          <w:bCs/>
        </w:rPr>
        <w:t>4. travnja</w:t>
      </w:r>
      <w:r w:rsidR="008D083C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A93728">
        <w:t>FABRICO</w:t>
      </w:r>
      <w:proofErr w:type="spellEnd"/>
      <w:r w:rsidR="00A93728">
        <w:t xml:space="preserve"> j.d.o.o. za proizvodnju i trgovinu </w:t>
      </w:r>
      <w:proofErr w:type="spellStart"/>
      <w:r w:rsidR="00A93728">
        <w:t>Slakovci</w:t>
      </w:r>
      <w:proofErr w:type="spellEnd"/>
      <w:r w:rsidR="00A93728">
        <w:t xml:space="preserve">, Petra Preradovića 58, </w:t>
      </w:r>
      <w:proofErr w:type="spellStart"/>
      <w:r w:rsidR="00A93728">
        <w:t>OIB</w:t>
      </w:r>
      <w:proofErr w:type="spellEnd"/>
      <w:r w:rsidR="00A93728">
        <w:t xml:space="preserve">: 66170429892, </w:t>
      </w:r>
      <w:proofErr w:type="spellStart"/>
      <w:r w:rsidR="00A93728">
        <w:t>MBS</w:t>
      </w:r>
      <w:proofErr w:type="spellEnd"/>
      <w:r w:rsidR="00A93728">
        <w:t>: 030179497.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93728">
        <w:t>27</w:t>
      </w:r>
      <w:r w:rsidR="00C112A2">
        <w:t>. travnja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8D083C">
        <w:t>2</w:t>
      </w:r>
      <w:r w:rsidR="00A93728">
        <w:t>78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93728">
        <w:t>6. rujna</w:t>
      </w:r>
      <w:r w:rsidR="00C112A2">
        <w:t xml:space="preserve">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8D083C">
      <w:t>2</w:t>
    </w:r>
    <w:r w:rsidR="00A93728">
      <w:t>78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27D94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0249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560BC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93728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112A2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24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24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4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4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24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24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4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4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FABRICO j.d.o.o. za proizvodnju i trgovinu</izvorni_sadrzaj>
    <derivirana_varijabla naziv="DomainObject.Predmet.ProtustrankaFormated_1">  FABRICO j.d.o.o. za proizvodnju i trgovinu</derivirana_varijabla>
  </DomainObject.Predmet.ProtustrankaFormated>
  <DomainObject.Predmet.ProtustrankaFormatedOIB>
    <izvorni_sadrzaj>  FABRICO j.d.o.o. za proizvodnju i trgovinu, OIB 66170429892</izvorni_sadrzaj>
    <derivirana_varijabla naziv="DomainObject.Predmet.ProtustrankaFormatedOIB_1">  FABRICO j.d.o.o. za proizvodnju i trgovinu, OIB 66170429892</derivirana_varijabla>
  </DomainObject.Predmet.ProtustrankaFormatedOIB>
  <DomainObject.Predmet.ProtustrankaFormatedWithAdress>
    <izvorni_sadrzaj> FABRICO j.d.o.o. za proizvodnju i trgovinu, Petra Preradovića 58, 32242 Slakovci</izvorni_sadrzaj>
    <derivirana_varijabla naziv="DomainObject.Predmet.ProtustrankaFormatedWithAdress_1"> FABRICO j.d.o.o. za proizvodnju i trgovinu, Petra Preradovića 58, 32242 Slakovci</derivirana_varijabla>
  </DomainObject.Predmet.ProtustrankaFormatedWithAdress>
  <DomainObject.Predmet.ProtustrankaFormatedWithAdressOIB>
    <izvorni_sadrzaj> FABRICO j.d.o.o. za proizvodnju i trgovinu, OIB 66170429892, Petra Preradovića 58, 32242 Slakovci</izvorni_sadrzaj>
    <derivirana_varijabla naziv="DomainObject.Predmet.ProtustrankaFormatedWithAdressOIB_1"> FABRICO j.d.o.o. za proizvodnju i trgovinu, OIB 66170429892, Petra Preradovića 58, 32242 Slakovci</derivirana_varijabla>
  </DomainObject.Predmet.ProtustrankaFormatedWithAdressOIB>
  <DomainObject.Predmet.ProtustrankaWithAdress>
    <izvorni_sadrzaj>FABRICO j.d.o.o. za proizvodnju i trgovinu Petra Preradovića 58, 32242 Slakovci</izvorni_sadrzaj>
    <derivirana_varijabla naziv="DomainObject.Predmet.ProtustrankaWithAdress_1">FABRICO j.d.o.o. za proizvodnju i trgovinu Petra Preradovića 58, 32242 Slakovci</derivirana_varijabla>
  </DomainObject.Predmet.ProtustrankaWithAdress>
  <DomainObject.Predmet.ProtustrankaWithAdressOIB>
    <izvorni_sadrzaj>FABRICO j.d.o.o. za proizvodnju i trgovinu, OIB 66170429892, Petra Preradovića 58, 32242 Slakovci</izvorni_sadrzaj>
    <derivirana_varijabla naziv="DomainObject.Predmet.ProtustrankaWithAdressOIB_1">FABRICO j.d.o.o. za proizvodnju i trgovinu, OIB 66170429892, Petra Preradovića 58, 32242 Slakovci</derivirana_varijabla>
  </DomainObject.Predmet.ProtustrankaWithAdressOIB>
  <DomainObject.Predmet.ProtustrankaNazivFormated>
    <izvorni_sadrzaj>FABRICO j.d.o.o. za proizvodnju i trgovinu</izvorni_sadrzaj>
    <derivirana_varijabla naziv="DomainObject.Predmet.ProtustrankaNazivFormated_1">FABRICO j.d.o.o. za proizvodnju i trgovinu</derivirana_varijabla>
  </DomainObject.Predmet.ProtustrankaNazivFormated>
  <DomainObject.Predmet.ProtustrankaNazivFormatedOIB>
    <izvorni_sadrzaj>FABRICO j.d.o.o. za proizvodnju i trgovinu, OIB 66170429892</izvorni_sadrzaj>
    <derivirana_varijabla naziv="DomainObject.Predmet.ProtustrankaNazivFormatedOIB_1">FABRICO j.d.o.o. za proizvodnju i trgovinu, OIB 66170429892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FABRICO j.d.o.o. za proizvodnju i trgovinu</item>
    </izvorni_sadrzaj>
    <derivirana_varijabla naziv="DomainObject.Predmet.ProtuStrankaListFormated_1">
      <item>FABRICO j.d.o.o. za proizvodnju i trgovinu</item>
    </derivirana_varijabla>
  </DomainObject.Predmet.ProtuStrankaListFormated>
  <DomainObject.Predmet.ProtuStrankaListFormatedOIB>
    <izvorni_sadrzaj>
      <item>FABRICO j.d.o.o. za proizvodnju i trgovinu, OIB 66170429892</item>
    </izvorni_sadrzaj>
    <derivirana_varijabla naziv="DomainObject.Predmet.ProtuStrankaListFormatedOIB_1">
      <item>FABRICO j.d.o.o. za proizvodnju i trgovinu, OIB 66170429892</item>
    </derivirana_varijabla>
  </DomainObject.Predmet.ProtuStrankaListFormatedOIB>
  <DomainObject.Predmet.ProtuStrankaListFormatedWithAdress>
    <izvorni_sadrzaj>
      <item>FABRICO j.d.o.o. za proizvodnju i trgovinu, Petra Preradovića 58, 32242 Slakovci</item>
    </izvorni_sadrzaj>
    <derivirana_varijabla naziv="DomainObject.Predmet.ProtuStrankaListFormatedWithAdress_1">
      <item>FABRICO j.d.o.o. za proizvodnju i trgovinu, Petra Preradovića 58, 32242 Slakovci</item>
    </derivirana_varijabla>
  </DomainObject.Predmet.ProtuStrankaListFormatedWithAdress>
  <DomainObject.Predmet.ProtuStrankaListFormatedWithAdressOIB>
    <izvorni_sadrzaj>
      <item>FABRICO j.d.o.o. za proizvodnju i trgovinu, OIB 66170429892, Petra Preradovića 58, 32242 Slakovci</item>
    </izvorni_sadrzaj>
    <derivirana_varijabla naziv="DomainObject.Predmet.ProtuStrankaListFormatedWithAdressOIB_1">
      <item>FABRICO j.d.o.o. za proizvodnju i trgovinu, OIB 66170429892, Petra Preradovića 58, 32242 Slakovci</item>
    </derivirana_varijabla>
  </DomainObject.Predmet.ProtuStrankaListFormatedWithAdressOIB>
  <DomainObject.Predmet.ProtuStrankaListNazivFormated>
    <izvorni_sadrzaj>
      <item>FABRICO j.d.o.o. za proizvodnju i trgovinu</item>
    </izvorni_sadrzaj>
    <derivirana_varijabla naziv="DomainObject.Predmet.ProtuStrankaListNazivFormated_1">
      <item>FABRICO j.d.o.o. za proizvodnju i trgovinu</item>
    </derivirana_varijabla>
  </DomainObject.Predmet.ProtuStrankaListNazivFormated>
  <DomainObject.Predmet.ProtuStrankaListNazivFormatedOIB>
    <izvorni_sadrzaj>
      <item>FABRICO j.d.o.o. za proizvodnju i trgovinu, OIB 66170429892</item>
    </izvorni_sadrzaj>
    <derivirana_varijabla naziv="DomainObject.Predmet.ProtuStrankaListNazivFormatedOIB_1">
      <item>FABRICO j.d.o.o. za proizvodnju i trgovinu, OIB 66170429892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FABRICO j.d.o.o. za proizvodnju i trgovinu</izvorni_sadrzaj>
    <derivirana_varijabla naziv="DomainObject.Predmet.ProtustrankaIDrugi_1">FABRICO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FABRICO j.d.o.o. za proizvodnju i trgovinu, OIB 66170429892, Petra Preradovića 58, 32242 Slakovci</izvorni_sadrzaj>
    <derivirana_varijabla naziv="DomainObject.Predmet.ProtustrankaIDrugiAdressOIB_1">FABRICO j.d.o.o. za proizvodnju i trgovinu, OIB 66170429892, Petra Preradovića 58,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FABRICO j.d.o.o. za proizvodnju i trgovinu</item>
    </izvorni_sadrzaj>
    <derivirana_varijabla naziv="DomainObject.Predmet.SudioniciListNaziv_1">
      <item>FINA RC OSIJEK</item>
      <item>FABRICO j.d.o.o. za proizvodnju i trgovinu</item>
    </derivirana_varijabla>
  </DomainObject.Predmet.SudioniciListNaziv>
  <DomainObject.Predmet.SudioniciListAdressOIB>
    <izvorni_sadrzaj>
      <item>FINA RC OSIJEK, OIB 85821130368</item>
      <item>FABRICO j.d.o.o. za proizvodnju i trgovinu, OIB 66170429892, Petra Preradovića 58,32242 Slakovci</item>
    </izvorni_sadrzaj>
    <derivirana_varijabla naziv="DomainObject.Predmet.SudioniciListAdressOIB_1">
      <item>FINA RC OSIJEK, OIB 85821130368</item>
      <item>FABRICO j.d.o.o. za proizvodnju i trgovinu, OIB 66170429892, Petra Preradovića 58,32242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66170429892</item>
    </izvorni_sadrzaj>
    <derivirana_varijabla naziv="DomainObject.Predmet.SudioniciListNazivOIB_1">
      <item>, OIB 85821130368</item>
      <item>, OIB 66170429892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53C1E-A5B1-49A3-A8C4-31F5DDF49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2794</properties:Characters>
  <properties:Lines>79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2018-09-06T09:02:00Z</dcterms:created>
  <dc:creator>Korisnik</dc:creator>
  <cp:lastModifiedBy>Ljiljana Floršić</cp:lastModifiedBy>
  <cp:lastPrinted>2018-09-06T09:03:00Z</cp:lastPrinted>
  <dcterms:modified xmlns:xsi="http://www.w3.org/2001/XMLSchema-instance" xsi:type="dcterms:W3CDTF">2018-09-06T09:05:00Z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(St-278-18 - otvaranje i zaključenje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