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ed9e" w14:paraId="118ed9e" w:rsidRDefault="00D3259E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3E4B9B">
        <w:t>2266/2016-6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3E4B9B">
        <w:t>skraćenom stečajnom postupku nad dužnikom</w:t>
      </w:r>
      <w:r w:rsidR="00E454F2">
        <w:t xml:space="preserve"> </w:t>
      </w:r>
      <w:r w:rsidR="003E4B9B">
        <w:t>KAP j.d.o.o, Završje, Dobriše Cesarića 28</w:t>
      </w:r>
      <w:r w:rsidR="00C12E1E">
        <w:t xml:space="preserve">, dana </w:t>
      </w:r>
      <w:r w:rsidR="003E4B9B">
        <w:t>7.prosinca</w:t>
      </w:r>
      <w:r w:rsidR="00C12E1E">
        <w:t xml:space="preserve"> </w:t>
      </w:r>
      <w:r w:rsidR="008151CD">
        <w:t>2016.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E454F2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3E4B9B">
        <w:t>2266/2016-5 od 7.prosinca</w:t>
      </w:r>
      <w:r w:rsidR="008151CD">
        <w:t xml:space="preserve"> 2016</w:t>
      </w:r>
      <w:r w:rsidR="00C029B5">
        <w:t xml:space="preserve">.utoliko što </w:t>
      </w:r>
      <w:r w:rsidR="003E4B9B">
        <w:t>u toč. 2 izreke rješenje umjesto navedene adrese stečajnog upravitelja "Vukovar, Zagrebačka 17", treba stajati: "Vinkovci, Antuna Mihanovića 1",</w:t>
      </w:r>
      <w:r w:rsidR="00E454F2">
        <w:t xml:space="preserve"> tako da ispravljeni tekst </w:t>
      </w:r>
      <w:r w:rsidR="003E4B9B">
        <w:t>toč. 2</w:t>
      </w:r>
      <w:r w:rsidR="005C42F3">
        <w:t xml:space="preserve"> </w:t>
      </w:r>
      <w:r w:rsidR="00E454F2">
        <w:t xml:space="preserve">rješenja </w:t>
      </w:r>
      <w:r w:rsidR="003E4B9B">
        <w:t xml:space="preserve">sada </w:t>
      </w:r>
      <w:r w:rsidR="00E454F2">
        <w:t>glasi:</w:t>
      </w:r>
    </w:p>
    <w:p w:rsidRDefault="003E4B9B" w:rsidP="00C12E1E" w:rsidR="003E4B9B">
      <w:pPr>
        <w:jc w:val="both"/>
      </w:pPr>
    </w:p>
    <w:p w:rsidRDefault="003E4B9B" w:rsidP="00C12E1E" w:rsidR="003E4B9B">
      <w:pPr>
        <w:jc w:val="both"/>
      </w:pPr>
      <w:r>
        <w:tab/>
        <w:t>2. Za stečajnog upravitelja imenuje se Mladen Beljo iz Vinkovaca, Antuna Mihanovića1, OIB 76591147167.</w:t>
      </w: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6C6A09">
      <w:pPr>
        <w:jc w:val="both"/>
      </w:pPr>
      <w:r>
        <w:tab/>
      </w:r>
      <w:r w:rsidR="00E454F2">
        <w:t xml:space="preserve">Prilikom pisanja rješenja o </w:t>
      </w:r>
      <w:r w:rsidR="003E4B9B">
        <w:t>otvaranju, te istovremenom zaključenju skraćenoga stečajnoga postupka</w:t>
      </w:r>
      <w:r w:rsidR="001F165A">
        <w:t xml:space="preserve"> na dužnikom KAP j.d.o.o.Završje, </w:t>
      </w:r>
      <w:r w:rsidR="003E4B9B">
        <w:t xml:space="preserve"> sud je u toč.II naveo pogrešnu adresu imenovanog stečajnog upravitelja, zbog čega je valjalo po službenoj dužnosti izvršiti ispravak </w:t>
      </w:r>
      <w:r w:rsidR="001F165A">
        <w:t xml:space="preserve">rješenja </w:t>
      </w:r>
      <w:r w:rsidR="003E4B9B">
        <w:t xml:space="preserve">i odlučiti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3E4B9B">
        <w:t>7.prosinca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B15AE5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 w:rsidR="005C42F3">
        <w:t xml:space="preserve"> 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726DA"/>
    <w:rsid w:val="00096004"/>
    <w:rsid w:val="000C43E4"/>
    <w:rsid w:val="000C4981"/>
    <w:rsid w:val="000D4F30"/>
    <w:rsid w:val="000E2DB7"/>
    <w:rsid w:val="0010793A"/>
    <w:rsid w:val="00132F5D"/>
    <w:rsid w:val="00140930"/>
    <w:rsid w:val="00156DBE"/>
    <w:rsid w:val="001610D2"/>
    <w:rsid w:val="001D4E28"/>
    <w:rsid w:val="001F165A"/>
    <w:rsid w:val="002075FE"/>
    <w:rsid w:val="00247C75"/>
    <w:rsid w:val="002A3AC0"/>
    <w:rsid w:val="002B2D78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76C44"/>
    <w:rsid w:val="004B10E3"/>
    <w:rsid w:val="004B6999"/>
    <w:rsid w:val="004C311A"/>
    <w:rsid w:val="004D0B76"/>
    <w:rsid w:val="00561995"/>
    <w:rsid w:val="00595124"/>
    <w:rsid w:val="005C42F3"/>
    <w:rsid w:val="0063509E"/>
    <w:rsid w:val="00646B24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5D53"/>
    <w:rsid w:val="009C6F48"/>
    <w:rsid w:val="009C7AB0"/>
    <w:rsid w:val="00A04F52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C35AA"/>
    <w:rsid w:val="00CC76B3"/>
    <w:rsid w:val="00D15270"/>
    <w:rsid w:val="00D3259E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342F0"/>
    <w:rsid w:val="00E454F2"/>
    <w:rsid w:val="00E76A32"/>
    <w:rsid w:val="00E96165"/>
    <w:rsid w:val="00EC7BF4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B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6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B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16464.53</izvorni_sadrzaj>
    <derivirana_varijabla naziv="DomainObject.Predmet.InicijalnaVrijednost_1">16464.53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 jednostavno društvo s ograničenom odgovornošću za trgovinu i usluge</izvorni_sadrzaj>
    <derivirana_varijabla naziv="DomainObject.Predmet.ProtustrankaFormated_1">  KAP jednostavno društvo s ograničenom odgovornošću za trgovinu i usluge</derivirana_varijabla>
  </DomainObject.Predmet.ProtustrankaFormated>
  <DomainObject.Predmet.ProtustrankaFormatedOIB>
    <izvorni_sadrzaj>  KAP jednostavno društvo s ograničenom odgovornošću za trgovinu i usluge, OIB 22336142194</izvorni_sadrzaj>
    <derivirana_varijabla naziv="DomainObject.Predmet.ProtustrankaFormatedOIB_1">  KAP jednostavno društvo s ograničenom odgovornošću za trgovinu i usluge, OIB 22336142194</derivirana_varijabla>
  </DomainObject.Predmet.ProtustrankaFormatedOIB>
  <DomainObject.Predmet.ProtustrankaFormatedWithAdress>
    <izvorni_sadrzaj> KAP jednostavno društvo s ograničenom odgovornošću za trgovinu i usluge, Dobriše Cesarića 28, 34000 Završje</izvorni_sadrzaj>
    <derivirana_varijabla naziv="DomainObject.Predmet.ProtustrankaFormatedWithAdress_1"> KAP jednostavno društvo s ograničenom odgovornošću za trgovinu i usluge, Dobriše Cesarića 28, 34000 Završje</derivirana_varijabla>
  </DomainObject.Predmet.ProtustrankaFormatedWithAdress>
  <DomainObject.Predmet.ProtustrankaFormatedWithAdressOIB>
    <izvorni_sadrzaj> KAP jednostavno društvo s ograničenom odgovornošću za trgovinu i usluge, OIB 22336142194, Dobriše Cesarića 28, 34000 Završje</izvorni_sadrzaj>
    <derivirana_varijabla naziv="DomainObject.Predmet.ProtustrankaFormatedWithAdressOIB_1"> KAP jednostavno društvo s ograničenom odgovornošću za trgovinu i usluge, OIB 22336142194, Dobriše Cesarića 28, 34000 Završje</derivirana_varijabla>
  </DomainObject.Predmet.ProtustrankaFormatedWithAdressOIB>
  <DomainObject.Predmet.ProtustrankaWithAdress>
    <izvorni_sadrzaj>KAP jednostavno društvo s ograničenom odgovornošću za trgovinu i usluge Dobriše Cesarića 28, 34000 Završje</izvorni_sadrzaj>
    <derivirana_varijabla naziv="DomainObject.Predmet.ProtustrankaWithAdress_1">KAP jednostavno društvo s ograničenom odgovornošću za trgovinu i usluge Dobriše Cesarića 28, 34000 Završje</derivirana_varijabla>
  </DomainObject.Predmet.ProtustrankaWithAdress>
  <DomainObject.Predmet.ProtustrankaWithAdressOIB>
    <izvorni_sadrzaj>KAP jednostavno društvo s ograničenom odgovornošću za trgovinu i usluge, OIB 22336142194, Dobriše Cesarića 28, 34000 Završje</izvorni_sadrzaj>
    <derivirana_varijabla naziv="DomainObject.Predmet.ProtustrankaWithAdressOIB_1">KAP jednostavno društvo s ograničenom odgovornošću za trgovinu i usluge, OIB 22336142194, Dobriše Cesarića 28, 34000 Završje</derivirana_varijabla>
  </DomainObject.Predmet.ProtustrankaWithAdressOIB>
  <DomainObject.Predmet.ProtustrankaNazivFormated>
    <izvorni_sadrzaj>KAP jednostavno društvo s ograničenom odgovornošću za trgovinu i usluge</izvorni_sadrzaj>
    <derivirana_varijabla naziv="DomainObject.Predmet.ProtustrankaNazivFormated_1">KAP jednostavno društvo s ograničenom odgovornošću za trgovinu i usluge</derivirana_varijabla>
  </DomainObject.Predmet.ProtustrankaNazivFormated>
  <DomainObject.Predmet.ProtustrankaNazivFormatedOIB>
    <izvorni_sadrzaj>KAP jednostavno društvo s ograničenom odgovornošću za trgovinu i usluge, OIB 22336142194</izvorni_sadrzaj>
    <derivirana_varijabla naziv="DomainObject.Predmet.ProtustrankaNazivFormatedOIB_1">KAP jednostavno društvo s ograničenom odgovornošću za trgovinu i usluge, OIB 22336142194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KAP jednostavno društvo s ograničenom odgovornošću za trgovinu i usluge</item>
    </izvorni_sadrzaj>
    <derivirana_varijabla naziv="DomainObject.Predmet.ProtuStrankaListFormated_1">
      <item>KAP jednostavno društvo s ograničenom odgovornošću za trgovinu i usluge</item>
    </derivirana_varijabla>
  </DomainObject.Predmet.ProtuStrankaListFormated>
  <DomainObject.Predmet.ProtuStrankaListFormatedOIB>
    <izvorni_sadrzaj>
      <item>KAP jednostavno društvo s ograničenom odgovornošću za trgovinu i usluge, OIB 22336142194</item>
    </izvorni_sadrzaj>
    <derivirana_varijabla naziv="DomainObject.Predmet.ProtuStrankaListFormatedOIB_1">
      <item>KAP jednostavno društvo s ograničenom odgovornošću za trgovinu i usluge, OIB 22336142194</item>
    </derivirana_varijabla>
  </DomainObject.Predmet.ProtuStrankaListFormatedOIB>
  <DomainObject.Predmet.ProtuStrankaListFormatedWithAdress>
    <izvorni_sadrzaj>
      <item>KAP jednostavno društvo s ograničenom odgovornošću za trgovinu i usluge, Dobriše Cesarića 28, 34000 Završje</item>
    </izvorni_sadrzaj>
    <derivirana_varijabla naziv="DomainObject.Predmet.ProtuStrankaListFormatedWithAdress_1">
      <item>KAP jednostavno društvo s ograničenom odgovornošću za trgovinu i usluge, Dobriše Cesarića 28, 34000 Završje</item>
    </derivirana_varijabla>
  </DomainObject.Predmet.ProtuStrankaListFormatedWithAdress>
  <DomainObject.Predmet.ProtuStrankaListFormatedWithAdressOIB>
    <izvorni_sadrzaj>
      <item>KAP jednostavno društvo s ograničenom odgovornošću za trgovinu i usluge, OIB 22336142194, Dobriše Cesarića 28, 34000 Završje</item>
    </izvorni_sadrzaj>
    <derivirana_varijabla naziv="DomainObject.Predmet.ProtuStrankaListFormatedWithAdressOIB_1">
      <item>KAP jednostavno društvo s ograničenom odgovornošću za trgovinu i usluge, OIB 22336142194, Dobriše Cesarića 28, 34000 Završje</item>
    </derivirana_varijabla>
  </DomainObject.Predmet.ProtuStrankaListFormatedWithAdressOIB>
  <DomainObject.Predmet.ProtuStrankaListNazivFormated>
    <izvorni_sadrzaj>
      <item>KAP jednostavno društvo s ograničenom odgovornošću za trgovinu i usluge</item>
    </izvorni_sadrzaj>
    <derivirana_varijabla naziv="DomainObject.Predmet.ProtuStrankaListNazivFormated_1">
      <item>KAP jednostavno društvo s ograničenom odgovornošću za trgovinu i usluge</item>
    </derivirana_varijabla>
  </DomainObject.Predmet.ProtuStrankaListNazivFormated>
  <DomainObject.Predmet.ProtuStrankaListNazivFormatedOIB>
    <izvorni_sadrzaj>
      <item>KAP jednostavno društvo s ograničenom odgovornošću za trgovinu i usluge, OIB 22336142194</item>
    </izvorni_sadrzaj>
    <derivirana_varijabla naziv="DomainObject.Predmet.ProtuStrankaListNazivFormatedOIB_1">
      <item>KAP jednostavno društvo s ograničenom odgovornošću za trgovinu i usluge, OIB 22336142194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KAP jednostavno društvo s ograničenom odgovornošću za trgovinu i usluge</izvorni_sadrzaj>
    <derivirana_varijabla naziv="DomainObject.Predmet.ProtustrankaIDrugi_1">KAP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KAP jednostavno društvo s ograničenom odgovornošću za trgovinu i usluge, OIB 22336142194, Dobriše Cesarića 28, 34000 Završje</izvorni_sadrzaj>
    <derivirana_varijabla naziv="DomainObject.Predmet.ProtustrankaIDrugiAdressOIB_1">KAP jednostavno društvo s ograničenom odgovornošću za trgovinu i usluge, OIB 22336142194, Dobriše Cesarića 28, 34000 Završje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KAP jednostavno društvo s ograničenom odgovornošću za trgovinu i usluge</item>
    </izvorni_sadrzaj>
    <derivirana_varijabla naziv="DomainObject.Predmet.SudioniciListNaziv_1">
      <item>Financijska agencija</item>
      <item>KAP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KAP jednostavno društvo s ograničenom odgovornošću za trgovinu i usluge, OIB 22336142194, Dobriše Cesarića 28,34000 Završje</item>
    </izvorni_sadrzaj>
    <derivirana_varijabla naziv="DomainObject.Predmet.SudioniciListAdressOIB_1">
      <item>Financijska agencija, OIB 85821130368, Ulica grada Vukovara 70,10000 Zagreb</item>
      <item>KAP jednostavno društvo s ograničenom odgovornošću za trgovinu i usluge, OIB 22336142194, Dobriše Cesarića 28,34000 Završje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22336142194</item>
    </izvorni_sadrzaj>
    <derivirana_varijabla naziv="DomainObject.Predmet.SudioniciListNazivOIB_1">
      <item>, OIB 85821130368</item>
      <item>, OIB 22336142194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281</properties:Words>
  <properties:Characters>1483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2016-12-07T10:57:00Z</dcterms:created>
  <dc:creator>Korisnik</dc:creator>
  <cp:lastModifiedBy>wsadmin</cp:lastModifiedBy>
  <cp:lastPrinted>2016-12-07T10:57:00Z</cp:lastPrinted>
  <dcterms:modified xmlns:xsi="http://www.w3.org/2001/XMLSchema-instance" xsi:type="dcterms:W3CDTF">2016-12-07T10:58:00Z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