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f854" w14:paraId="fd2f854" w:rsidRDefault="00743081" w:rsidP="00743081" w:rsidR="00743081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743081" w:rsidP="00743081" w:rsidR="0074308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43081" w:rsidP="00743081" w:rsidR="00743081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43081" w:rsidP="00743081" w:rsidR="00743081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743081" w:rsidP="00743081" w:rsidR="00743081">
      <w:pPr>
        <w:rPr>
          <w:rFonts w:cs="Times New Roman"/>
        </w:rPr>
      </w:pPr>
    </w:p>
    <w:p w:rsidRDefault="00743081" w:rsidP="00743081" w:rsidR="0074308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743081" w:rsidP="00743081" w:rsidR="00743081">
      <w:pPr>
        <w:spacing w:after="0"/>
        <w:jc w:val="center"/>
        <w:rPr>
          <w:rFonts w:cs="Times New Roman"/>
        </w:rPr>
      </w:pPr>
    </w:p>
    <w:p w:rsidRDefault="00743081" w:rsidP="00743081" w:rsidR="0074308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743081" w:rsidP="00743081" w:rsidR="00743081">
      <w:pPr>
        <w:spacing w:after="0"/>
        <w:jc w:val="center"/>
        <w:rPr>
          <w:rFonts w:cs="Times New Roman"/>
        </w:rPr>
      </w:pPr>
    </w:p>
    <w:p w:rsidRDefault="00743081" w:rsidP="00743081" w:rsidR="00743081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 xml:space="preserve">, kao stečajnom sucu u stečajnom predmetu povodom prijedloga predlagatelja Financijske agencije, Regionalni centar Zagreb, Podružnica Varaždin, za otvaranje stečajnog postupka nad dužnikom FILIPAN d.o.o.,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>, Trg Republike 24, OIB: 67293801692</w:t>
      </w:r>
      <w:r w:rsidRPr="00743081">
        <w:rPr>
          <w:rFonts w:cs="Times New Roman"/>
        </w:rPr>
        <w:t>, 14. ožujka 2017.</w:t>
      </w:r>
    </w:p>
    <w:p w:rsidRDefault="00743081" w:rsidP="00743081" w:rsidR="00743081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743081" w:rsidP="00743081" w:rsidR="0074308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FILIPAN d.o.o.,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>, Trg Republike 24, OIB: 67293801692.</w:t>
      </w:r>
    </w:p>
    <w:p w:rsidRDefault="00743081" w:rsidP="00743081" w:rsidR="00743081">
      <w:pPr>
        <w:pStyle w:val="Odlomakpopisa"/>
        <w:ind w:left="1080"/>
        <w:rPr>
          <w:rFonts w:cs="Times New Roman"/>
        </w:rPr>
      </w:pPr>
    </w:p>
    <w:p w:rsidRDefault="00743081" w:rsidP="00743081" w:rsidR="0074308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 w:rsidR="00D41660">
        <w:rPr>
          <w:rFonts w:cs="Times New Roman"/>
        </w:rPr>
        <w:t xml:space="preserve">Ivana Brebrić, </w:t>
      </w:r>
      <w:proofErr w:type="spellStart"/>
      <w:r w:rsidR="00D41660">
        <w:rPr>
          <w:rFonts w:cs="Times New Roman"/>
        </w:rPr>
        <w:t>Palinovečka</w:t>
      </w:r>
      <w:proofErr w:type="spellEnd"/>
      <w:r w:rsidR="00D41660">
        <w:rPr>
          <w:rFonts w:cs="Times New Roman"/>
        </w:rPr>
        <w:t xml:space="preserve"> 19 P, Zagreb, OIB: 01354117686.</w:t>
      </w:r>
    </w:p>
    <w:p w:rsidRDefault="00743081" w:rsidP="00743081" w:rsidR="00743081">
      <w:pPr>
        <w:pStyle w:val="Odlomakpopisa"/>
        <w:ind w:left="1080"/>
        <w:rPr>
          <w:rFonts w:cs="Times New Roman"/>
        </w:rPr>
      </w:pPr>
    </w:p>
    <w:p w:rsidRDefault="00743081" w:rsidP="00743081" w:rsidR="0074308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743081" w:rsidP="00743081" w:rsidR="00743081">
      <w:pPr>
        <w:pStyle w:val="Odlomakpopisa"/>
        <w:ind w:left="1080"/>
        <w:rPr>
          <w:rFonts w:cs="Times New Roman"/>
        </w:rPr>
      </w:pPr>
    </w:p>
    <w:p w:rsidRDefault="00743081" w:rsidP="00743081" w:rsidR="0074308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743081" w:rsidP="00743081" w:rsidR="00743081">
      <w:pPr>
        <w:ind w:left="360"/>
        <w:jc w:val="both"/>
        <w:rPr>
          <w:rFonts w:cs="Times New Roman"/>
        </w:rPr>
      </w:pPr>
    </w:p>
    <w:p w:rsidRDefault="00743081" w:rsidP="00743081" w:rsidR="0074308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43081" w:rsidP="00743081" w:rsidR="00743081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6. lipnja 2016. prijedlog za otvaranje stečajnog postupka nad ovim dužnikom navevši u prijedlogu da je dužnik na 1. rujna 2015. u Očevidniku redoslijeda osnova za plaćanje imao evidentirane neizvršene osnove za plaćanje u neprekinutom razdoblju od 209 dana u iznosu od 136.300,41 kn.</w:t>
      </w:r>
    </w:p>
    <w:p w:rsidRDefault="00743081" w:rsidP="00743081" w:rsidR="0074308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20. listopada 2016. na kojem je direktor društva izjavio da je dužnik nesposoban za plaćanje i da nema nikakve imovine, o čemu je dostavio u spis 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od 12. listopada 2016.</w:t>
      </w:r>
    </w:p>
    <w:p w:rsidRDefault="00743081" w:rsidP="00743081" w:rsidR="0074308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21. listopada 2016., poslovni broj St-848/16-7 pozvao vjerovnike ovog dužnika da u roku od 15 dana od objave rješenja na mrežnoj stranici e-Oglasna ploča suda uplate predujam za namirenje troškova prethodnog i otvorenog stečajnog </w:t>
      </w:r>
      <w:r>
        <w:rPr>
          <w:rFonts w:cs="Times New Roman"/>
        </w:rPr>
        <w:lastRenderedPageBreak/>
        <w:t>postupka u iznosu od 5.000,00 kn, uz upozorenje da će u protivnom sud donijeti rješenje o otvaranju i zaključenju stečajnog postupka.</w:t>
      </w:r>
    </w:p>
    <w:p w:rsidRDefault="00743081" w:rsidP="00743081" w:rsidR="00743081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743081" w:rsidP="00743081" w:rsidR="00743081">
      <w:pPr>
        <w:ind w:firstLine="708"/>
        <w:jc w:val="both"/>
        <w:rPr>
          <w:rFonts w:cs="Times New Roman"/>
        </w:rPr>
      </w:pPr>
    </w:p>
    <w:p w:rsidRDefault="00743081" w:rsidP="00743081" w:rsidR="00743081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Pr="00743081">
        <w:rPr>
          <w:rFonts w:cs="Times New Roman"/>
        </w:rPr>
        <w:t>, 14. ožujka 2017.</w:t>
      </w:r>
    </w:p>
    <w:p w:rsidRDefault="00743081" w:rsidP="00743081" w:rsidR="00743081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743081" w:rsidP="00743081" w:rsidR="00743081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743081" w:rsidP="00743081" w:rsidR="00743081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887F00">
        <w:rPr>
          <w:rFonts w:cs="Times New Roman"/>
        </w:rPr>
        <w:t>, v.r.</w:t>
      </w:r>
    </w:p>
    <w:p w:rsidRDefault="00743081" w:rsidP="00743081" w:rsidR="00743081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                                     </w:t>
      </w:r>
    </w:p>
    <w:p w:rsidRDefault="00743081" w:rsidP="00743081" w:rsidR="00743081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2D0033" w:rsidP="002D0033" w:rsidR="002D0033">
      <w:pPr>
        <w:jc w:val="both"/>
      </w:pPr>
      <w:r>
        <w:t>UPUTA O PRAVNOM LIJEKU:</w:t>
      </w:r>
    </w:p>
    <w:p w:rsidRDefault="002D0033" w:rsidP="002D0033" w:rsidR="002D0033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43081" w:rsidP="00743081" w:rsidR="00743081">
      <w:pPr>
        <w:spacing w:after="0"/>
        <w:jc w:val="both"/>
        <w:rPr>
          <w:rFonts w:cs="Times New Roman"/>
        </w:rPr>
      </w:pPr>
    </w:p>
    <w:p w:rsidRDefault="00743081" w:rsidP="00743081" w:rsidR="00743081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43081" w:rsidP="00743081" w:rsidR="00743081">
      <w:pPr>
        <w:spacing w:after="0"/>
        <w:rPr>
          <w:rFonts w:cs="Times New Roman"/>
        </w:rPr>
      </w:pPr>
    </w:p>
    <w:p w:rsidRDefault="00743081" w:rsidP="00743081" w:rsidR="0074308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</w:p>
    <w:p w:rsidRDefault="00743081" w:rsidP="00743081" w:rsidR="0074308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FILIPAN d.o.o.,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>, Trg Republike 24</w:t>
      </w:r>
    </w:p>
    <w:p w:rsidRDefault="00743081" w:rsidP="00743081" w:rsidR="0074308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Robert Filipan, Čakovečka 1, </w:t>
      </w:r>
      <w:proofErr w:type="spellStart"/>
      <w:r>
        <w:rPr>
          <w:rFonts w:cs="Times New Roman"/>
        </w:rPr>
        <w:t>Nedelišće</w:t>
      </w:r>
      <w:proofErr w:type="spellEnd"/>
    </w:p>
    <w:p w:rsidRDefault="00D41660" w:rsidP="00743081" w:rsidR="0074308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Ivana Brebrić, </w:t>
      </w:r>
      <w:proofErr w:type="spellStart"/>
      <w:r>
        <w:rPr>
          <w:rFonts w:cs="Times New Roman"/>
        </w:rPr>
        <w:t>Palinovečka</w:t>
      </w:r>
      <w:proofErr w:type="spellEnd"/>
      <w:r>
        <w:rPr>
          <w:rFonts w:cs="Times New Roman"/>
        </w:rPr>
        <w:t xml:space="preserve"> 19 P, Zagreb</w:t>
      </w:r>
    </w:p>
    <w:p w:rsidRDefault="00743081" w:rsidP="00743081" w:rsidR="0074308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743081" w:rsidP="00743081" w:rsidR="0074308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743081" w:rsidP="00743081" w:rsidR="0074308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743081" w:rsidP="00743081" w:rsidR="00743081">
      <w:pPr>
        <w:spacing w:after="0"/>
        <w:ind w:left="720"/>
        <w:jc w:val="both"/>
        <w:rPr>
          <w:rFonts w:cs="Times New Roman"/>
        </w:rPr>
      </w:pPr>
    </w:p>
    <w:p w:rsidRDefault="00937FF9" w:rsidP="00D41660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379" w:rsidP="00537B78" w:rsidR="00B80379">
      <w:r>
        <w:separator/>
      </w:r>
    </w:p>
  </w:endnote>
  <w:endnote w:id="0" w:type="continuationSeparator">
    <w:p w:rsidRDefault="00B80379" w:rsidP="00537B78" w:rsidR="00B80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379" w:rsidP="00537B78" w:rsidR="00B80379">
      <w:r>
        <w:separator/>
      </w:r>
    </w:p>
  </w:footnote>
  <w:footnote w:id="0" w:type="continuationSeparator">
    <w:p w:rsidRDefault="00B80379" w:rsidP="00537B78" w:rsidR="00B80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081" w:rsidR="008333A9">
    <w:pPr>
      <w:pStyle w:val="Zaglavlje"/>
    </w:pPr>
    <w:r>
      <w:rPr>
        <w:rStyle w:val="PozadinaSvijetloCrvena"/>
        <w:shd w:fill="auto" w:color="auto" w:val="clear"/>
      </w:rPr>
      <w:t>Poslovni broj: 5 St-848/16-8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033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EA0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081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C26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87F00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7C6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379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E93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660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5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461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St-848/2016-8</izvorni_sadrzaj>
    <derivirana_varijabla naziv="DomainObject.Oznaka_1">St-848/2016-8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FILIPAN društvo s ograničenom odgovornošću za ugostiteljstvo, turizam i trgovinu</izvorni_sadrzaj>
    <derivirana_varijabla naziv="DomainObject.Predmet.ProtustrankaFormated_1">  FILIPAN društvo s ograničenom odgovornošću za ugostiteljstvo, turizam i trgovinu</derivirana_varijabla>
  </DomainObject.Predmet.ProtustrankaFormated>
  <DomainObject.Predmet.ProtustrankaFormatedOIB>
    <izvorni_sadrzaj>  FILIPAN društvo s ograničenom odgovornošću za ugostiteljstvo, turizam i trgovinu, OIB 67293801692</izvorni_sadrzaj>
    <derivirana_varijabla naziv="DomainObject.Predmet.ProtustrankaFormatedOIB_1">  FILIPAN društvo s ograničenom odgovornošću za ugostiteljstvo, turizam i trgovinu, OIB 67293801692</derivirana_varijabla>
  </DomainObject.Predmet.ProtustrankaFormatedOIB>
  <DomainObject.Predmet.ProtustrankaFormatedWithAdress>
    <izvorni_sadrzaj> FILIPAN društvo s ograničenom odgovornošću za ugostiteljstvo, turizam i trgovinu, Trg Republike 24, 40000 Nedelišće</izvorni_sadrzaj>
    <derivirana_varijabla naziv="DomainObject.Predmet.ProtustrankaFormatedWithAdress_1"> FILIPAN društvo s ograničenom odgovornošću za ugostiteljstvo, turizam i trgovinu, Trg Republike 24, 40000 Nedelišće</derivirana_varijabla>
  </DomainObject.Predmet.ProtustrankaFormatedWithAdress>
  <DomainObject.Predmet.ProtustrankaFormatedWithAdressOIB>
    <izvorni_sadrzaj> FILIPAN društvo s ograničenom odgovornošću za ugostiteljstvo, turizam i trgovinu, OIB 67293801692, Trg Republike 24, 40000 Nedelišće</izvorni_sadrzaj>
    <derivirana_varijabla naziv="DomainObject.Predmet.ProtustrankaFormatedWithAdressOIB_1"> FILIPAN društvo s ograničenom odgovornošću za ugostiteljstvo, turizam i trgovinu, OIB 67293801692, Trg Republike 24, 40000 Nedelišće</derivirana_varijabla>
  </DomainObject.Predmet.ProtustrankaFormatedWithAdressOIB>
  <DomainObject.Predmet.ProtustrankaWithAdress>
    <izvorni_sadrzaj>FILIPAN društvo s ograničenom odgovornošću za ugostiteljstvo, turizam i trgovinu Trg Republike 24, 40000 Nedelišće</izvorni_sadrzaj>
    <derivirana_varijabla naziv="DomainObject.Predmet.ProtustrankaWithAdress_1">FILIPAN društvo s ograničenom odgovornošću za ugostiteljstvo, turizam i trgovinu Trg Republike 24, 40000 Nedelišće</derivirana_varijabla>
  </DomainObject.Predmet.ProtustrankaWithAdress>
  <DomainObject.Predmet.ProtustrankaWithAdressOIB>
    <izvorni_sadrzaj>FILIPAN društvo s ograničenom odgovornošću za ugostiteljstvo, turizam i trgovinu, OIB 67293801692, Trg Republike 24, 40000 Nedelišće</izvorni_sadrzaj>
    <derivirana_varijabla naziv="DomainObject.Predmet.ProtustrankaWithAdressOIB_1">FILIPAN društvo s ograničenom odgovornošću za ugostiteljstvo, turizam i trgovinu, OIB 67293801692, Trg Republike 24, 40000 Nedelišće</derivirana_varijabla>
  </DomainObject.Predmet.ProtustrankaWithAdressOIB>
  <DomainObject.Predmet.ProtustrankaNazivFormated>
    <izvorni_sadrzaj>FILIPAN društvo s ograničenom odgovornošću za ugostiteljstvo, turizam i trgovinu</izvorni_sadrzaj>
    <derivirana_varijabla naziv="DomainObject.Predmet.ProtustrankaNazivFormated_1">FILIPAN društvo s ograničenom odgovornošću za ugostiteljstvo, turizam i trgovinu</derivirana_varijabla>
  </DomainObject.Predmet.ProtustrankaNazivFormated>
  <DomainObject.Predmet.ProtustrankaNazivFormatedOIB>
    <izvorni_sadrzaj>FILIPAN društvo s ograničenom odgovornošću za ugostiteljstvo, turizam i trgovinu, OIB 67293801692</izvorni_sadrzaj>
    <derivirana_varijabla naziv="DomainObject.Predmet.ProtustrankaNazivFormatedOIB_1">FILIPAN društvo s ograničenom odgovornošću za ugostiteljstvo, turizam i trgovinu, OIB 67293801692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136300.41</izvorni_sadrzaj>
    <derivirana_varijabla naziv="DomainObject.Predmet.TrenutnaVrijednost_1">136300.41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FILIPAN društvo s ograničenom odgovornošću za ugostiteljstvo, turizam i trgovinu</item>
    </izvorni_sadrzaj>
    <derivirana_varijabla naziv="DomainObject.Predmet.ProtuStrankaListFormated_1">
      <item>FILIPAN društvo s ograničenom odgovornošću za ugostiteljstvo, turizam i trgovinu</item>
    </derivirana_varijabla>
  </DomainObject.Predmet.ProtuStrankaListFormated>
  <DomainObject.Predmet.ProtuStrankaListFormatedOIB>
    <izvorni_sadrzaj>
      <item>FILIPAN društvo s ograničenom odgovornošću za ugostiteljstvo, turizam i trgovinu, OIB 67293801692</item>
    </izvorni_sadrzaj>
    <derivirana_varijabla naziv="DomainObject.Predmet.ProtuStrankaListFormatedOIB_1">
      <item>FILIPAN društvo s ograničenom odgovornošću za ugostiteljstvo, turizam i trgovinu, OIB 67293801692</item>
    </derivirana_varijabla>
  </DomainObject.Predmet.ProtuStrankaListFormatedOIB>
  <DomainObject.Predmet.ProtuStrankaListFormatedWithAdress>
    <izvorni_sadrzaj>
      <item>FILIPAN društvo s ograničenom odgovornošću za ugostiteljstvo, turizam i trgovinu, Trg Republike 24, 40000 Nedelišće</item>
    </izvorni_sadrzaj>
    <derivirana_varijabla naziv="DomainObject.Predmet.ProtuStrankaListFormatedWithAdress_1">
      <item>FILIPAN društvo s ograničenom odgovornošću za ugostiteljstvo, turizam i trgovinu, Trg Republike 24, 40000 Nedelišće</item>
    </derivirana_varijabla>
  </DomainObject.Predmet.ProtuStrankaListFormatedWithAdress>
  <DomainObject.Predmet.ProtuStrankaListFormatedWithAdressOIB>
    <izvorni_sadrzaj>
      <item>FILIPAN društvo s ograničenom odgovornošću za ugostiteljstvo, turizam i trgovinu, OIB 67293801692, Trg Republike 24, 40000 Nedelišće</item>
    </izvorni_sadrzaj>
    <derivirana_varijabla naziv="DomainObject.Predmet.ProtuStrankaListFormatedWithAdressOIB_1">
      <item>FILIPAN društvo s ograničenom odgovornošću za ugostiteljstvo, turizam i trgovinu, OIB 67293801692, Trg Republike 24, 40000 Nedelišće</item>
    </derivirana_varijabla>
  </DomainObject.Predmet.ProtuStrankaListFormatedWithAdressOIB>
  <DomainObject.Predmet.ProtuStrankaListNazivFormated>
    <izvorni_sadrzaj>
      <item>FILIPAN društvo s ograničenom odgovornošću za ugostiteljstvo, turizam i trgovinu</item>
    </izvorni_sadrzaj>
    <derivirana_varijabla naziv="DomainObject.Predmet.ProtuStrankaListNazivFormated_1">
      <item>FILIPAN društvo s ograničenom odgovornošću za ugostiteljstvo, turizam i trgovinu</item>
    </derivirana_varijabla>
  </DomainObject.Predmet.ProtuStrankaListNazivFormated>
  <DomainObject.Predmet.ProtuStrankaListNazivFormatedOIB>
    <izvorni_sadrzaj>
      <item>FILIPAN društvo s ograničenom odgovornošću za ugostiteljstvo, turizam i trgovinu, OIB 67293801692</item>
    </izvorni_sadrzaj>
    <derivirana_varijabla naziv="DomainObject.Predmet.ProtuStrankaListNazivFormatedOIB_1">
      <item>FILIPAN društvo s ograničenom odgovornošću za ugostiteljstvo, turizam i trgovinu, OIB 67293801692</item>
    </derivirana_varijabla>
  </DomainObject.Predmet.ProtuStrankaListNazivFormatedOIB>
  <DomainObject.Predmet.OstaliListFormated>
    <izvorni_sadrzaj>
      <item>sudski registar</item>
      <item>Robert Filipan</item>
      <item>Županijsko državno odvjetništvo</item>
    </izvorni_sadrzaj>
    <derivirana_varijabla naziv="DomainObject.Predmet.OstaliListFormated_1">
      <item>sudski registar</item>
      <item>Robert Filipan</item>
      <item>Županijsko državno odvjetništvo</item>
    </derivirana_varijabla>
  </DomainObject.Predmet.OstaliListFormated>
  <DomainObject.Predmet.OstaliListFormatedOIB>
    <izvorni_sadrzaj>
      <item>sudski registar</item>
      <item>Robert Filipan, OIB 76832130416</item>
      <item>Županijsko državno odvjetništvo</item>
    </izvorni_sadrzaj>
    <derivirana_varijabla naziv="DomainObject.Predmet.OstaliListFormatedOIB_1">
      <item>sudski registar</item>
      <item>Robert Filipan, OIB 76832130416</item>
      <item>Županijsko državno odvjetništvo</item>
    </derivirana_varijabla>
  </DomainObject.Predmet.OstaliListFormatedOIB>
  <DomainObject.Predmet.OstaliListFormatedWithAdress>
    <izvorni_sadrzaj>
      <item>sudski registar</item>
      <item>Robert Filipan, Čakovečka 1, 40000 Nedelišće</item>
      <item>Županijsko državno odvjetništvo</item>
    </izvorni_sadrzaj>
    <derivirana_varijabla naziv="DomainObject.Predmet.OstaliListFormatedWithAdress_1">
      <item>sudski registar</item>
      <item>Robert Filipan, Čakovečka 1, 40000 Nedelišće</item>
      <item>Županijsko državno odvjetništvo</item>
    </derivirana_varijabla>
  </DomainObject.Predmet.OstaliListFormatedWithAdress>
  <DomainObject.Predmet.OstaliListFormatedWithAdressOIB>
    <izvorni_sadrzaj>
      <item>sudski registar</item>
      <item>Robert Filipan, OIB 76832130416, Čakovečka 1, 40000 Nedelišće</item>
      <item>Županijsko državno odvjetništvo</item>
    </izvorni_sadrzaj>
    <derivirana_varijabla naziv="DomainObject.Predmet.OstaliListFormatedWithAdressOIB_1">
      <item>sudski registar</item>
      <item>Robert Filipan, OIB 76832130416, Čakovečka 1, 40000 Nedelišće</item>
      <item>Županijsko državno odvjetništvo</item>
    </derivirana_varijabla>
  </DomainObject.Predmet.OstaliListFormatedWithAdressOIB>
  <DomainObject.Predmet.OstaliListNazivFormated>
    <izvorni_sadrzaj>
      <item>sudski registar</item>
      <item>Robert Filipan</item>
      <item>Županijsko državno odvjetništvo</item>
    </izvorni_sadrzaj>
    <derivirana_varijabla naziv="DomainObject.Predmet.OstaliListNazivFormated_1">
      <item>sudski registar</item>
      <item>Robert Filipan</item>
      <item>Županijsko državno odvjetništvo</item>
    </derivirana_varijabla>
  </DomainObject.Predmet.OstaliListNazivFormated>
  <DomainObject.Predmet.OstaliListNazivFormatedOIB>
    <izvorni_sadrzaj>
      <item>sudski registar</item>
      <item>Robert Filipan, OIB 76832130416</item>
      <item>Županijsko državno odvjetništvo</item>
    </izvorni_sadrzaj>
    <derivirana_varijabla naziv="DomainObject.Predmet.OstaliListNazivFormatedOIB_1">
      <item>sudski registar</item>
      <item>Robert Filipan, OIB 76832130416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St-848/2016-8</izvorni_sadrzaj>
    <derivirana_varijabla naziv="DomainObject.PoslovniBrojDokumenta_1">St-848/2016-8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FILIPAN društvo s ograničenom odgovornošću za ugostiteljstvo, turizam i trgovinu</izvorni_sadrzaj>
    <derivirana_varijabla naziv="DomainObject.Predmet.ProtustrankaIDrugi_1">FILIPAN društvo s ograničenom odgovornošću za ugostiteljstvo, turizam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FILIPAN društvo s ograničenom odgovornošću za ugostiteljstvo, turizam i trgovinu, OIB 67293801692, Trg Republike 24, 40000 Nedelišće</izvorni_sadrzaj>
    <derivirana_varijabla naziv="DomainObject.Predmet.ProtustrankaIDrugiAdressOIB_1">FILIPAN društvo s ograničenom odgovornošću za ugostiteljstvo, turizam i trgovinu, OIB 67293801692, Trg Republike 24,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FILIPAN društvo s ograničenom odgovornošću za ugostiteljstvo, turizam i trgovinu</item>
      <item>sudski registar</item>
      <item>Robert Filipan</item>
      <item>Županijsko državno odvjetništvo</item>
    </izvorni_sadrzaj>
    <derivirana_varijabla naziv="DomainObject.Predmet.SudioniciListNaziv_1">
      <item>Financijska agencija</item>
      <item>FILIPAN društvo s ograničenom odgovornošću za ugostiteljstvo, turizam i trgovinu</item>
      <item>sudski registar</item>
      <item>Robert Filipan</item>
      <item>Županijsko državno odvjetništvo</item>
    </derivirana_varijabla>
  </DomainObject.Predmet.SudioniciListNaziv>
  <DomainObject.Predmet.SudioniciListAdressOIB>
    <izvorni_sadrzaj>
      <item>Financijska agencija, OIB 85821130368</item>
      <item>FILIPAN društvo s ograničenom odgovornošću za ugostiteljstvo, turizam i trgovinu, OIB 67293801692, Trg Republike 24,40000 Nedelišće</item>
      <item>sudski registar</item>
      <item>Robert Filipan, OIB 76832130416, Čakovečka 1,40000 Nedelišće</item>
      <item>Županijsko državno odvjetništvo</item>
    </izvorni_sadrzaj>
    <derivirana_varijabla naziv="DomainObject.Predmet.SudioniciListAdressOIB_1">
      <item>Financijska agencija, OIB 85821130368</item>
      <item>FILIPAN društvo s ograničenom odgovornošću za ugostiteljstvo, turizam i trgovinu, OIB 67293801692, Trg Republike 24,40000 Nedelišće</item>
      <item>sudski registar</item>
      <item>Robert Filipan, OIB 76832130416, Čakovečka 1,40000 Nedelišće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199EB-9800-4D06-A4B4-EAC1EAE6A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2693</properties:Characters>
  <properties:Lines>72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2017-03-14T12:11:00Z</cp:lastPrinted>
  <dcterms:modified xmlns:xsi="http://www.w3.org/2001/XMLSchema-instance" xsi:type="dcterms:W3CDTF">2017-03-14T12:11:00Z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St-848/2016-8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