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8516" w14:paraId="ec88516" w:rsidRDefault="00156C42" w:rsidP="00910611" w:rsidR="00156C42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6C42" w:rsidP="00910611" w:rsidR="00156C42">
      <w:r>
        <w:rPr>
          <w:rFonts w:eastAsia="MS Mincho"/>
        </w:rPr>
        <w:t xml:space="preserve">  REPUBLIKA HRVATSKA</w:t>
      </w:r>
    </w:p>
    <w:p w:rsidRDefault="00156C42" w:rsidP="00910611" w:rsidR="00156C42">
      <w:r>
        <w:rPr>
          <w:rFonts w:eastAsia="MS Mincho"/>
        </w:rPr>
        <w:t>TRGOVAČKI SUD U RIJECI</w:t>
      </w:r>
    </w:p>
    <w:p w:rsidRDefault="00156C42" w:rsidR="00156C4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56C42" w:rsidP="00910611" w:rsidR="00156C42" w:rsidRPr="0091061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271766">
        <w:t>utvrđivanja pretpostavki</w:t>
      </w:r>
      <w:r w:rsidR="005F450A" w:rsidRPr="005F450A">
        <w:t xml:space="preserve"> za otvaranje stečajnog postupka nad dužnikom </w:t>
      </w:r>
      <w:r w:rsidR="007E16AF" w:rsidRPr="007E16AF">
        <w:rPr>
          <w:b/>
        </w:rPr>
        <w:t>DISNEY društvo s ograničenom odgovornošću za ugostiteljstvo, Hreljin, Meja Gaj 158, OIB 28489155481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A0703C">
        <w:t>14</w:t>
      </w:r>
      <w:r w:rsidR="00271766">
        <w:t>. lipnja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ED5AF5">
        <w:t>5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7E16AF">
        <w:t>647,75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791320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91320" w:rsidRPr="00F53256">
        <w:t>Lili</w:t>
      </w:r>
      <w:r w:rsidR="00791320">
        <w:t>j</w:t>
      </w:r>
      <w:r w:rsidR="00791320" w:rsidRPr="00F53256">
        <w:t>an</w:t>
      </w:r>
      <w:r w:rsidR="00791320">
        <w:t>e</w:t>
      </w:r>
      <w:r w:rsidR="00791320" w:rsidRPr="00F53256">
        <w:t xml:space="preserve"> Augustin iz Matulja, Šmogorska 43, OIB 12365783008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HR79 2340 0093 1009 5349 0</w:t>
      </w:r>
      <w:r w:rsidR="005B64E7">
        <w:t xml:space="preserve">, </w:t>
      </w:r>
      <w:r w:rsidR="00F6302D">
        <w:t xml:space="preserve">a iz sredstava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7E16AF">
        <w:rPr>
          <w:bCs/>
        </w:rPr>
        <w:t>441/15-5</w:t>
      </w:r>
      <w:r w:rsidR="00C65432">
        <w:rPr>
          <w:bCs/>
        </w:rPr>
        <w:t xml:space="preserve"> od </w:t>
      </w:r>
      <w:r w:rsidR="007E16AF">
        <w:rPr>
          <w:bCs/>
        </w:rPr>
        <w:t>09. veljače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7E16AF" w:rsidRPr="007E16AF">
        <w:rPr>
          <w:bCs/>
        </w:rPr>
        <w:t>DISNEY društvo s ograničenom odgovornošću za ugostit</w:t>
      </w:r>
      <w:r w:rsidR="007E16AF">
        <w:rPr>
          <w:bCs/>
        </w:rPr>
        <w:t>eljstvo, Hreljin, Meja Gaj 158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791320" w:rsidRPr="00791320">
        <w:rPr>
          <w:bCs/>
        </w:rPr>
        <w:t xml:space="preserve">Lilijana Augustin iz Matulja, Šmogorska 43.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7E16AF" w:rsidP="005B64E7" w:rsidR="007E16AF">
      <w:pPr>
        <w:jc w:val="both"/>
      </w:pPr>
    </w:p>
    <w:p w:rsidRDefault="00B60DCD" w:rsidP="00214472" w:rsidR="00DE5B76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7E16AF">
        <w:rPr>
          <w:bCs/>
        </w:rPr>
        <w:t>647,75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odnose na </w:t>
      </w:r>
      <w:r w:rsidR="00A0703C">
        <w:rPr>
          <w:bCs/>
        </w:rPr>
        <w:t xml:space="preserve">trošak naknade za usluge FINE u iznosu 53,75 kn, poštanski troškovi u iznosu </w:t>
      </w:r>
      <w:r w:rsidR="007E16AF">
        <w:rPr>
          <w:bCs/>
        </w:rPr>
        <w:t>9,90</w:t>
      </w:r>
      <w:r w:rsidR="00A0703C">
        <w:rPr>
          <w:bCs/>
        </w:rPr>
        <w:t xml:space="preserve"> kn, trošak fotokopiranja u iznosu </w:t>
      </w:r>
      <w:r w:rsidR="007E16AF">
        <w:rPr>
          <w:bCs/>
        </w:rPr>
        <w:t>11,10</w:t>
      </w:r>
      <w:r w:rsidR="00A0703C">
        <w:rPr>
          <w:bCs/>
        </w:rPr>
        <w:t xml:space="preserve"> kn, trošak telefona u iznosu 55,00 kn, putni trošak loko vožnje na relaciji Matulji – Rijeka – Matulji (28 km x </w:t>
      </w:r>
      <w:r w:rsidR="007E16AF">
        <w:rPr>
          <w:bCs/>
        </w:rPr>
        <w:t>6</w:t>
      </w:r>
      <w:r w:rsidR="00A0703C">
        <w:rPr>
          <w:bCs/>
        </w:rPr>
        <w:t xml:space="preserve"> vožnji = </w:t>
      </w:r>
      <w:r w:rsidR="007E16AF">
        <w:rPr>
          <w:bCs/>
        </w:rPr>
        <w:t>168</w:t>
      </w:r>
      <w:r w:rsidR="00A0703C">
        <w:rPr>
          <w:bCs/>
        </w:rPr>
        <w:t xml:space="preserve"> km) i Matulji – Rijeka – </w:t>
      </w:r>
      <w:r w:rsidR="007E16AF">
        <w:rPr>
          <w:bCs/>
        </w:rPr>
        <w:t xml:space="preserve">Hreljin – Meja Gaj </w:t>
      </w:r>
      <w:r w:rsidR="00A0703C">
        <w:rPr>
          <w:bCs/>
        </w:rPr>
        <w:t>– Matulji  (</w:t>
      </w:r>
      <w:r w:rsidR="007E16AF">
        <w:rPr>
          <w:bCs/>
        </w:rPr>
        <w:t>87</w:t>
      </w:r>
      <w:r w:rsidR="00A0703C">
        <w:rPr>
          <w:bCs/>
        </w:rPr>
        <w:t xml:space="preserve"> km) sveukupno </w:t>
      </w:r>
      <w:r w:rsidR="007E16AF">
        <w:rPr>
          <w:bCs/>
        </w:rPr>
        <w:t>255</w:t>
      </w:r>
      <w:r w:rsidR="00A0703C">
        <w:rPr>
          <w:bCs/>
        </w:rPr>
        <w:t xml:space="preserve"> km x 2,00 kn/km u iznosu </w:t>
      </w:r>
      <w:r w:rsidR="007E16AF">
        <w:rPr>
          <w:bCs/>
        </w:rPr>
        <w:t>510</w:t>
      </w:r>
      <w:r w:rsidR="00A0703C">
        <w:rPr>
          <w:bCs/>
        </w:rPr>
        <w:t xml:space="preserve">,00 kn, </w:t>
      </w:r>
      <w:r w:rsidR="00D920E9">
        <w:rPr>
          <w:bCs/>
        </w:rPr>
        <w:t xml:space="preserve">trošak parkirne naknade u iznosu </w:t>
      </w:r>
      <w:r w:rsidR="007E16AF">
        <w:rPr>
          <w:bCs/>
        </w:rPr>
        <w:t>8</w:t>
      </w:r>
      <w:r w:rsidR="00D920E9">
        <w:rPr>
          <w:bCs/>
        </w:rPr>
        <w:t xml:space="preserve">,00 kn,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82818">
        <w:t>14. lipnja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B35D11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</w:t>
      </w:r>
      <w:r w:rsidR="00B35D11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B35D11">
        <w:rPr>
          <w:sz w:val="20"/>
          <w:szCs w:val="20"/>
        </w:rPr>
        <w:t>24.5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0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E16AF">
      <w:t>441/15-16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37298"/>
    <w:rsid w:val="00156C42"/>
    <w:rsid w:val="001937F7"/>
    <w:rsid w:val="00206C63"/>
    <w:rsid w:val="00214472"/>
    <w:rsid w:val="00271766"/>
    <w:rsid w:val="002909CE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470BE"/>
    <w:rsid w:val="005712C4"/>
    <w:rsid w:val="005B64E7"/>
    <w:rsid w:val="005F450A"/>
    <w:rsid w:val="006268A4"/>
    <w:rsid w:val="00682818"/>
    <w:rsid w:val="006F74A6"/>
    <w:rsid w:val="007863DC"/>
    <w:rsid w:val="00791320"/>
    <w:rsid w:val="007D2B49"/>
    <w:rsid w:val="007E16AF"/>
    <w:rsid w:val="00850331"/>
    <w:rsid w:val="008B6081"/>
    <w:rsid w:val="008D25AF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D3E2E"/>
    <w:rsid w:val="00B032AC"/>
    <w:rsid w:val="00B35D11"/>
    <w:rsid w:val="00B60DCD"/>
    <w:rsid w:val="00BA591A"/>
    <w:rsid w:val="00C623A8"/>
    <w:rsid w:val="00C65432"/>
    <w:rsid w:val="00C82526"/>
    <w:rsid w:val="00CB0C14"/>
    <w:rsid w:val="00CC57E2"/>
    <w:rsid w:val="00D771D7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56C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6C4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56C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6C4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St-441/2015-17</izvorni_sadrzaj>
    <derivirana_varijabla naziv="DomainObject.Oznaka_1">St-441/2015-17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DISNEY d.o.o.  Hreljin</izvorni_sadrzaj>
    <derivirana_varijabla naziv="DomainObject.Predmet.ProtustrankaFormated_1">  DISNEY d.o.o.  Hreljin</derivirana_varijabla>
  </DomainObject.Predmet.ProtustrankaFormated>
  <DomainObject.Predmet.ProtustrankaFormatedOIB>
    <izvorni_sadrzaj>  DISNEY d.o.o.  Hreljin, OIB 28489155481</izvorni_sadrzaj>
    <derivirana_varijabla naziv="DomainObject.Predmet.ProtustrankaFormatedOIB_1">  DISNEY d.o.o.  Hreljin, OIB 28489155481</derivirana_varijabla>
  </DomainObject.Predmet.ProtustrankaFormatedOIB>
  <DomainObject.Predmet.ProtustrankaFormatedWithAdress>
    <izvorni_sadrzaj> DISNEY d.o.o.  Hreljin, Meja Gaj 158, 51226 Hreljin</izvorni_sadrzaj>
    <derivirana_varijabla naziv="DomainObject.Predmet.ProtustrankaFormatedWithAdress_1"> DISNEY d.o.o.  Hreljin, Meja Gaj 158, 51226 Hreljin</derivirana_varijabla>
  </DomainObject.Predmet.ProtustrankaFormatedWithAdress>
  <DomainObject.Predmet.ProtustrankaFormatedWithAdressOIB>
    <izvorni_sadrzaj> DISNEY d.o.o.  Hreljin, OIB 28489155481, Meja Gaj 158, 51226 Hreljin</izvorni_sadrzaj>
    <derivirana_varijabla naziv="DomainObject.Predmet.ProtustrankaFormatedWithAdressOIB_1"> DISNEY d.o.o.  Hreljin, OIB 28489155481, Meja Gaj 158, 51226 Hreljin</derivirana_varijabla>
  </DomainObject.Predmet.ProtustrankaFormatedWithAdressOIB>
  <DomainObject.Predmet.ProtustrankaWithAdress>
    <izvorni_sadrzaj>DISNEY d.o.o.  Hreljin Meja Gaj 158, 51226 Hreljin</izvorni_sadrzaj>
    <derivirana_varijabla naziv="DomainObject.Predmet.ProtustrankaWithAdress_1">DISNEY d.o.o.  Hreljin Meja Gaj 158, 51226 Hreljin</derivirana_varijabla>
  </DomainObject.Predmet.ProtustrankaWithAdress>
  <DomainObject.Predmet.ProtustrankaWithAdressOIB>
    <izvorni_sadrzaj>DISNEY d.o.o.  Hreljin, OIB 28489155481, Meja Gaj 158, 51226 Hreljin</izvorni_sadrzaj>
    <derivirana_varijabla naziv="DomainObject.Predmet.ProtustrankaWithAdressOIB_1">DISNEY d.o.o.  Hreljin, OIB 28489155481, Meja Gaj 158, 51226 Hreljin</derivirana_varijabla>
  </DomainObject.Predmet.ProtustrankaWithAdressOIB>
  <DomainObject.Predmet.ProtustrankaNazivFormated>
    <izvorni_sadrzaj>DISNEY d.o.o.  Hreljin</izvorni_sadrzaj>
    <derivirana_varijabla naziv="DomainObject.Predmet.ProtustrankaNazivFormated_1">DISNEY d.o.o.  Hreljin</derivirana_varijabla>
  </DomainObject.Predmet.ProtustrankaNazivFormated>
  <DomainObject.Predmet.ProtustrankaNazivFormatedOIB>
    <izvorni_sadrzaj>DISNEY d.o.o.  Hreljin, OIB 28489155481</izvorni_sadrzaj>
    <derivirana_varijabla naziv="DomainObject.Predmet.ProtustrankaNazivFormatedOIB_1">DISNEY d.o.o.  Hreljin, OIB 28489155481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DISNEY d.o.o.  Hreljin</item>
    </izvorni_sadrzaj>
    <derivirana_varijabla naziv="DomainObject.Predmet.ProtuStrankaListFormated_1">
      <item>DISNEY d.o.o.  Hreljin</item>
    </derivirana_varijabla>
  </DomainObject.Predmet.ProtuStrankaListFormated>
  <DomainObject.Predmet.ProtuStrankaListFormatedOIB>
    <izvorni_sadrzaj>
      <item>DISNEY d.o.o.  Hreljin, OIB 28489155481</item>
    </izvorni_sadrzaj>
    <derivirana_varijabla naziv="DomainObject.Predmet.ProtuStrankaListFormatedOIB_1">
      <item>DISNEY d.o.o.  Hreljin, OIB 28489155481</item>
    </derivirana_varijabla>
  </DomainObject.Predmet.ProtuStrankaListFormatedOIB>
  <DomainObject.Predmet.ProtuStrankaListFormatedWithAdress>
    <izvorni_sadrzaj>
      <item>DISNEY d.o.o.  Hreljin, Meja Gaj 158, 51226 Hreljin</item>
    </izvorni_sadrzaj>
    <derivirana_varijabla naziv="DomainObject.Predmet.ProtuStrankaListFormatedWithAdress_1">
      <item>DISNEY d.o.o.  Hreljin, Meja Gaj 158, 51226 Hreljin</item>
    </derivirana_varijabla>
  </DomainObject.Predmet.ProtuStrankaListFormatedWithAdress>
  <DomainObject.Predmet.ProtuStrankaListFormatedWithAdressOIB>
    <izvorni_sadrzaj>
      <item>DISNEY d.o.o.  Hreljin, OIB 28489155481, Meja Gaj 158, 51226 Hreljin</item>
    </izvorni_sadrzaj>
    <derivirana_varijabla naziv="DomainObject.Predmet.ProtuStrankaListFormatedWithAdressOIB_1">
      <item>DISNEY d.o.o.  Hreljin, OIB 28489155481, Meja Gaj 158, 51226 Hreljin</item>
    </derivirana_varijabla>
  </DomainObject.Predmet.ProtuStrankaListFormatedWithAdressOIB>
  <DomainObject.Predmet.ProtuStrankaListNazivFormated>
    <izvorni_sadrzaj>
      <item>DISNEY d.o.o.  Hreljin</item>
    </izvorni_sadrzaj>
    <derivirana_varijabla naziv="DomainObject.Predmet.ProtuStrankaListNazivFormated_1">
      <item>DISNEY d.o.o.  Hreljin</item>
    </derivirana_varijabla>
  </DomainObject.Predmet.ProtuStrankaListNazivFormated>
  <DomainObject.Predmet.ProtuStrankaListNazivFormatedOIB>
    <izvorni_sadrzaj>
      <item>DISNEY d.o.o.  Hreljin, OIB 28489155481</item>
    </izvorni_sadrzaj>
    <derivirana_varijabla naziv="DomainObject.Predmet.ProtuStrankaListNazivFormatedOIB_1">
      <item>DISNEY d.o.o.  Hreljin, OIB 28489155481</item>
    </derivirana_varijabla>
  </DomainObject.Predmet.ProtuStrankaListNazivFormatedOIB>
  <DomainObject.Predmet.OstaliListFormated>
    <izvorni_sadrzaj>
      <item>Sanja Šiljac</item>
      <item>ERSTE&amp;STEIERMARKISCHE BANK d.d.</item>
      <item>LILIJANA AUGUSTIN</item>
    </izvorni_sadrzaj>
    <derivirana_varijabla naziv="DomainObject.Predmet.OstaliListFormated_1">
      <item>Sanja Šiljac</item>
      <item>ERSTE&amp;STEIERMARKISCHE BANK d.d.</item>
      <item>LILIJANA AUGUSTIN</item>
    </derivirana_varijabla>
  </DomainObject.Predmet.OstaliListFormated>
  <DomainObject.Predmet.OstaliListFormatedOIB>
    <izvorni_sadrzaj>
      <item>Sanja Šiljac, OIB 20641076430</item>
      <item>ERSTE&amp;STEIERMARKISCHE BANK d.d.</item>
      <item>LILIJANA AUGUSTIN</item>
    </izvorni_sadrzaj>
    <derivirana_varijabla naziv="DomainObject.Predmet.OstaliListFormatedOIB_1">
      <item>Sanja Šiljac, OIB 20641076430</item>
      <item>ERSTE&amp;STEIERMARKISCHE BANK d.d.</item>
      <item>LILIJANA AUGUSTIN</item>
    </derivirana_varijabla>
  </DomainObject.Predmet.OstaliListFormatedOIB>
  <DomainObject.Predmet.OstaliListFormatedWithAdress>
    <izvorni_sadrzaj>
      <item>Sanja Šiljac, Meja Gaj 158, 51226 Hreljin</item>
      <item>ERSTE&amp;STEIERMARKISCHE BANK d.d., Jadranski trg 3a, 51000 Rijeka</item>
      <item>LILIJANA AUGUSTIN</item>
    </izvorni_sadrzaj>
    <derivirana_varijabla naziv="DomainObject.Predmet.OstaliListFormatedWithAdress_1">
      <item>Sanja Šiljac, Meja Gaj 158, 51226 Hreljin</item>
      <item>ERSTE&amp;STEIERMARKISCHE BANK d.d., Jadranski trg 3a, 51000 Rijeka</item>
      <item>LILIJANA AUGUSTIN</item>
    </derivirana_varijabla>
  </DomainObject.Predmet.OstaliListFormatedWithAdress>
  <DomainObject.Predmet.OstaliListFormatedWithAdressOIB>
    <izvorni_sadrzaj>
      <item>Sanja Šiljac, OIB 20641076430, Meja Gaj 158, 51226 Hreljin</item>
      <item>ERSTE&amp;STEIERMARKISCHE BANK d.d., Jadranski trg 3a, 51000 Rijeka</item>
      <item>LILIJANA AUGUSTIN</item>
    </izvorni_sadrzaj>
    <derivirana_varijabla naziv="DomainObject.Predmet.OstaliListFormatedWithAdressOIB_1">
      <item>Sanja Šiljac, OIB 20641076430, Meja Gaj 158, 51226 Hreljin</item>
      <item>ERSTE&amp;STEIERMARKISCHE BANK d.d., Jadranski trg 3a, 51000 Rijeka</item>
      <item>LILIJANA AUGUSTIN</item>
    </derivirana_varijabla>
  </DomainObject.Predmet.OstaliListFormatedWithAdressOIB>
  <DomainObject.Predmet.OstaliListNazivFormated>
    <izvorni_sadrzaj>
      <item>Sanja Šiljac</item>
      <item>ERSTE&amp;STEIERMARKISCHE BANK d.d.</item>
      <item>LILIJANA AUGUSTIN</item>
    </izvorni_sadrzaj>
    <derivirana_varijabla naziv="DomainObject.Predmet.OstaliListNazivFormated_1">
      <item>Sanja Šiljac</item>
      <item>ERSTE&amp;STEIERMARKISCHE BANK d.d.</item>
      <item>LILIJANA AUGUSTIN</item>
    </derivirana_varijabla>
  </DomainObject.Predmet.OstaliListNazivFormated>
  <DomainObject.Predmet.OstaliListNazivFormatedOIB>
    <izvorni_sadrzaj>
      <item>Sanja Šiljac, OIB 20641076430</item>
      <item>ERSTE&amp;STEIERMARKISCHE BANK d.d.</item>
      <item>LILIJANA AUGUSTIN</item>
    </izvorni_sadrzaj>
    <derivirana_varijabla naziv="DomainObject.Predmet.OstaliListNazivFormatedOIB_1">
      <item>Sanja Šiljac, OIB 20641076430</item>
      <item>ERSTE&amp;STEIERMARKISCHE BANK d.d.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St-441/2015-17</izvorni_sadrzaj>
    <derivirana_varijabla naziv="DomainObject.PoslovniBrojDokumenta_1">St-441/2015-17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DISNEY d.o.o.  Hreljin</izvorni_sadrzaj>
    <derivirana_varijabla naziv="DomainObject.Predmet.ProtustrankaIDrugi_1">DISNEY d.o.o.  Hreljin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DISNEY d.o.o.  Hreljin, OIB 28489155481, Meja Gaj 158, 51226 Hreljin</izvorni_sadrzaj>
    <derivirana_varijabla naziv="DomainObject.Predmet.ProtustrankaIDrugiAdressOIB_1">DISNEY d.o.o.  Hreljin, OIB 28489155481, Meja Gaj 158,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>25. svibnja 2016.</izvorni_sadrzaj>
    <derivirana_varijabla naziv="DomainObject.Predmet.OdlukaRjesenje.DatumPravomocnosti_1">25. svibnja 2016.</derivirana_varijabla>
  </DomainObject.Predmet.OdlukaRjesenje.DatumPravomocnosti>
  <DomainObject.Predmet.OdlukaRjesenje.Oznaka>
    <izvorni_sadrzaj>St-441/2015-13</izvorni_sadrzaj>
    <derivirana_varijabla naziv="DomainObject.Predmet.OdlukaRjesenje.Oznaka_1">St-441/2015-13</derivirana_varijabla>
  </DomainObject.Predmet.OdlukaRjesenje.Oznaka>
  <DomainObject.Predmet.SudioniciListNaziv>
    <izvorni_sadrzaj>
      <item>FINA  Rijeka</item>
      <item>DISNEY d.o.o.  Hreljin</item>
      <item>Sanja Šiljac</item>
      <item>ERSTE&amp;STEIERMARKISCHE BANK d.d.</item>
      <item>LILIJANA AUGUSTIN</item>
    </izvorni_sadrzaj>
    <derivirana_varijabla naziv="DomainObject.Predmet.SudioniciListNaziv_1">
      <item>FINA  Rijeka</item>
      <item>DISNEY d.o.o.  Hreljin</item>
      <item>Sanja Šiljac</item>
      <item>ERSTE&amp;STEIERMARKISCHE BANK d.d.</item>
      <item>LILIJANA AUGUSTIN</item>
    </derivirana_varijabla>
  </DomainObject.Predmet.SudioniciListNaziv>
  <DomainObject.Predmet.SudioniciListAdressOIB>
    <izvorni_sadrzaj>
      <item>FINA  Rijeka, OIB 85821130368, Frana Kurelca 8,51000 Rijeka</item>
      <item>DISNEY d.o.o.  Hreljin, OIB 28489155481, Meja Gaj 158,51226 Hreljin</item>
      <item>Sanja Šiljac, OIB 20641076430, Meja Gaj 158,51226 Hreljin</item>
      <item>ERSTE&amp;STEIERMARKISCHE BANK d.d., Jadranski trg 3a,51000 Rijeka</item>
      <item>LILIJANA AUGUSTIN</item>
    </izvorni_sadrzaj>
    <derivirana_varijabla naziv="DomainObject.Predmet.SudioniciListAdressOIB_1">
      <item>FINA  Rijeka, OIB 85821130368, Frana Kurelca 8,51000 Rijeka</item>
      <item>DISNEY d.o.o.  Hreljin, OIB 28489155481, Meja Gaj 158,51226 Hreljin</item>
      <item>Sanja Šiljac, OIB 20641076430, Meja Gaj 158,51226 Hreljin</item>
      <item>ERSTE&amp;STEIERMARKISCHE BANK d.d., Jadranski trg 3a,51000 Rijeka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28489155481</item>
      <item>, OIB 20641076430</item>
      <item>, OIB null</item>
      <item>, OIB null</item>
    </izvorni_sadrzaj>
    <derivirana_varijabla naziv="DomainObject.Predmet.SudioniciListNazivOIB_1">
      <item>, OIB 85821130368</item>
      <item>, OIB 28489155481</item>
      <item>, OIB 20641076430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22495-D501-4F16-B006-536D9FEA4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2936</properties:Characters>
  <properties:Lines>86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2016-06-14T09:31:00Z</dcterms:created>
  <dc:creator>dcmelik</dc:creator>
  <cp:lastModifiedBy>Jasna Radulović</cp:lastModifiedBy>
  <cp:lastPrinted>2016-06-14T09:15:00Z</cp:lastPrinted>
  <dcterms:modified xmlns:xsi="http://www.w3.org/2001/XMLSchema-instance" xsi:type="dcterms:W3CDTF">2016-06-28T06:44:00Z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St-441/2015-17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