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d9e0" w14:paraId="af5d9e0" w:rsidRDefault="00E7512A" w:rsidP="00E7512A" w:rsidR="00E7512A" w:rsidRPr="00E7512A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lang w:eastAsia="en-US"/>
        </w:rPr>
        <w:t xml:space="preserve">                                                                                                    </w:t>
      </w:r>
      <w:r w:rsidRPr="00E7512A">
        <w:rPr>
          <w:rFonts w:cstheme="majorBidi" w:eastAsiaTheme="majorEastAsia"/>
          <w:b/>
          <w:bCs/>
          <w:noProof w:val="false"/>
          <w:lang w:eastAsia="en-US"/>
        </w:rPr>
        <w:t>Poslovni broj: 4 St-25/12-487</w:t>
      </w:r>
    </w:p>
    <w:p w:rsidRDefault="00E7512A" w:rsidP="00E7512A" w:rsidR="00E7512A">
      <w:pPr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  <w:ind w:firstLine="720"/>
        <w:rPr>
          <w:b/>
        </w:rPr>
      </w:pPr>
    </w:p>
    <w:p w:rsidRDefault="00E7512A" w:rsidP="00E7512A" w:rsidR="00E7512A">
      <w:pPr>
        <w:spacing w:after="0"/>
        <w:ind w:firstLine="720"/>
        <w:rPr>
          <w:b/>
        </w:rPr>
      </w:pPr>
    </w:p>
    <w:p w:rsidRDefault="00E7512A" w:rsidP="00E7512A" w:rsidR="00E7512A">
      <w:pPr>
        <w:spacing w:after="0"/>
      </w:pPr>
      <w:r>
        <w:rPr>
          <w:b/>
        </w:rPr>
        <w:t xml:space="preserve">       </w:t>
      </w:r>
      <w:r>
        <w:t>REPUBLIKA HRVATSKA</w:t>
      </w:r>
    </w:p>
    <w:p w:rsidRDefault="00E7512A" w:rsidP="00E7512A" w:rsidR="00E7512A">
      <w:pPr>
        <w:spacing w:after="0"/>
        <w:rPr>
          <w:b/>
        </w:rPr>
      </w:pPr>
      <w:r>
        <w:t>TRGOVAČKI SUD U VARAŽDINU</w:t>
      </w:r>
    </w:p>
    <w:p w:rsidRDefault="00E7512A" w:rsidP="00E7512A" w:rsidR="00E7512A">
      <w:pPr>
        <w:spacing w:after="0"/>
      </w:pPr>
      <w:r>
        <w:t xml:space="preserve">                 Braće Radića 2</w:t>
      </w: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  <w:jc w:val="center"/>
      </w:pPr>
      <w:r>
        <w:t>ZAKLJUČAK O PRODAJI</w:t>
      </w: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  <w:ind w:firstLine="709"/>
        <w:jc w:val="both"/>
      </w:pPr>
      <w:r>
        <w:t xml:space="preserve">Trgovački sud u Varaždinu, po sucu toga suda Iris Hatvalić Nemec kao stečajnom sucu, u stečajnom postupku nad Validus d.d. u stečaju, Varaždin, Anina 2, OIB: 07838648475, zastupanom po stečajnom upravitelju Nenadu Homaru,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 dana 17. listopada 2016. donosi slijedeći</w:t>
      </w: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  <w:jc w:val="center"/>
      </w:pPr>
      <w:r>
        <w:t xml:space="preserve">Z A K L J U Č A K </w:t>
      </w:r>
    </w:p>
    <w:p w:rsidRDefault="00E7512A" w:rsidP="00E7512A" w:rsidR="00E7512A">
      <w:pPr>
        <w:spacing w:after="0"/>
        <w:jc w:val="center"/>
      </w:pPr>
    </w:p>
    <w:p w:rsidRDefault="00E7512A" w:rsidP="00E7512A" w:rsidR="00E7512A">
      <w:pPr>
        <w:spacing w:after="0"/>
        <w:jc w:val="center"/>
      </w:pPr>
      <w:r>
        <w:t>određuje se</w:t>
      </w:r>
    </w:p>
    <w:p w:rsidRDefault="00E7512A" w:rsidP="00E7512A" w:rsidR="00E7512A">
      <w:pPr>
        <w:spacing w:after="0"/>
        <w:jc w:val="center"/>
      </w:pPr>
      <w:r>
        <w:t>OSMA JAVNA  DRAŽBA</w:t>
      </w:r>
    </w:p>
    <w:p w:rsidRDefault="00E7512A" w:rsidP="00E7512A" w:rsidR="00E7512A">
      <w:pPr>
        <w:spacing w:after="0"/>
        <w:jc w:val="center"/>
      </w:pPr>
      <w:r>
        <w:t>za prodaju nekretnina u vlasništvu stečajnog dužnika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u stečajnom postupku nekretnina u vlasništvu </w:t>
      </w:r>
      <w:r>
        <w:t>stečajnog dužnika</w:t>
      </w:r>
      <w:r>
        <w:rPr>
          <w:bCs/>
        </w:rPr>
        <w:t xml:space="preserve"> </w:t>
      </w:r>
      <w:r>
        <w:t xml:space="preserve">u stečaju, uz odgovarajuću primjenu pravila o ovrsi na nekretninama, i to: </w:t>
      </w:r>
    </w:p>
    <w:p w:rsidRDefault="00E7512A" w:rsidP="00E7512A" w:rsidR="00E7512A">
      <w:pPr>
        <w:spacing w:after="0"/>
        <w:jc w:val="both"/>
      </w:pPr>
      <w:r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E7512A" w:rsidP="00E7512A" w:rsidR="00E7512A">
      <w:pPr>
        <w:numPr>
          <w:ilvl w:val="0"/>
          <w:numId w:val="47"/>
        </w:numPr>
        <w:spacing w:after="0"/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E7512A" w:rsidP="00E7512A" w:rsidR="00E7512A">
      <w:pPr>
        <w:numPr>
          <w:ilvl w:val="0"/>
          <w:numId w:val="47"/>
        </w:numPr>
        <w:spacing w:after="0"/>
        <w:jc w:val="both"/>
      </w:pPr>
      <w:r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E7512A" w:rsidP="00E7512A" w:rsidR="00E7512A">
      <w:pPr>
        <w:numPr>
          <w:ilvl w:val="0"/>
          <w:numId w:val="47"/>
        </w:numPr>
        <w:spacing w:after="0"/>
        <w:jc w:val="both"/>
      </w:pPr>
      <w:r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E7512A" w:rsidP="00E7512A" w:rsidR="00E7512A">
      <w:pPr>
        <w:numPr>
          <w:ilvl w:val="0"/>
          <w:numId w:val="47"/>
        </w:numPr>
        <w:spacing w:after="0"/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E7512A" w:rsidP="00E7512A" w:rsidR="00E7512A">
      <w:pPr>
        <w:numPr>
          <w:ilvl w:val="0"/>
          <w:numId w:val="47"/>
        </w:numPr>
        <w:spacing w:after="0"/>
        <w:jc w:val="both"/>
      </w:pPr>
      <w:r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E7512A" w:rsidP="00E7512A" w:rsidR="00E7512A">
      <w:pPr>
        <w:spacing w:after="0"/>
        <w:ind w:left="1440"/>
        <w:jc w:val="both"/>
      </w:pPr>
    </w:p>
    <w:p w:rsidRDefault="00E7512A" w:rsidP="00E7512A" w:rsidR="00E7512A">
      <w:pPr>
        <w:spacing w:after="0"/>
        <w:ind w:firstLine="708"/>
        <w:jc w:val="both"/>
      </w:pPr>
      <w:r>
        <w:lastRenderedPageBreak/>
        <w:t>Na navedenim nekretninama upisano je založno  pravo u korist razlučnih vjerovnika Hrvatska banka za obnovu i razvitak d.d. Zagreb i Republike Hrvatske.</w:t>
      </w:r>
    </w:p>
    <w:p w:rsidRDefault="00E7512A" w:rsidP="00E7512A" w:rsidR="00E7512A">
      <w:pPr>
        <w:spacing w:after="0"/>
        <w:jc w:val="both"/>
      </w:pPr>
      <w:r>
        <w:t>2.)</w:t>
      </w:r>
      <w:r>
        <w:tab/>
        <w:t>Nekretnina će se djelomično prodati po cjelinama, a djelomično će se etaže prodavati pojedinačno i to: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numPr>
          <w:ilvl w:val="0"/>
          <w:numId w:val="48"/>
        </w:numPr>
        <w:spacing w:after="0"/>
        <w:jc w:val="both"/>
      </w:pPr>
      <w:r>
        <w:t>PRODAJA PO CJELINAMA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E7512A" w:rsidP="00E7512A" w:rsidR="00E7512A">
      <w:pPr>
        <w:spacing w:after="0"/>
        <w:jc w:val="both"/>
      </w:pPr>
      <w:r>
        <w:t xml:space="preserve"> </w:t>
      </w:r>
      <w:r>
        <w:tab/>
        <w:t xml:space="preserve">     Utvrđuje se vrijednost prve cjeline u iznosu od 2.110.625,62 kn.</w:t>
      </w:r>
    </w:p>
    <w:p w:rsidRDefault="00E7512A" w:rsidP="00E7512A" w:rsidR="00E7512A">
      <w:pPr>
        <w:spacing w:after="0"/>
        <w:ind w:left="1080"/>
        <w:jc w:val="both"/>
      </w:pPr>
    </w:p>
    <w:p w:rsidRDefault="00E7512A" w:rsidP="00E7512A" w:rsidR="00E7512A">
      <w:pPr>
        <w:numPr>
          <w:ilvl w:val="0"/>
          <w:numId w:val="48"/>
        </w:numPr>
        <w:spacing w:after="0"/>
        <w:jc w:val="both"/>
      </w:pPr>
      <w:r>
        <w:t>PRODAJA PO ETAŽAMA</w:t>
      </w:r>
    </w:p>
    <w:p w:rsidRDefault="00E7512A" w:rsidP="00E7512A" w:rsidR="00E7512A">
      <w:pPr>
        <w:spacing w:after="0"/>
        <w:ind w:left="1425"/>
        <w:jc w:val="both"/>
      </w:pPr>
    </w:p>
    <w:p w:rsidRDefault="00E7512A" w:rsidP="00E7512A" w:rsidR="00E7512A">
      <w:pPr>
        <w:numPr>
          <w:ilvl w:val="0"/>
          <w:numId w:val="49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E7512A" w:rsidP="00E7512A" w:rsidR="00E7512A">
      <w:pPr>
        <w:spacing w:after="0"/>
        <w:ind w:left="1065"/>
        <w:jc w:val="both"/>
      </w:pPr>
      <w:r>
        <w:t>Utvrđuje se vrijednost 11. etaže u iznosu od 252.243,26 kn.</w:t>
      </w:r>
    </w:p>
    <w:p w:rsidRDefault="00E7512A" w:rsidP="00E7512A" w:rsidR="00E7512A">
      <w:pPr>
        <w:spacing w:after="0"/>
        <w:ind w:left="1065"/>
        <w:jc w:val="both"/>
      </w:pPr>
    </w:p>
    <w:p w:rsidRDefault="00E7512A" w:rsidP="00E7512A" w:rsidR="00E7512A">
      <w:pPr>
        <w:numPr>
          <w:ilvl w:val="0"/>
          <w:numId w:val="49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</w:pPr>
      <w:r>
        <w:t>Utvrđuje se vrijednost 13. etaže u iznosu od 497.812,92 kn.</w:t>
      </w:r>
    </w:p>
    <w:p w:rsidRDefault="00E7512A" w:rsidP="00E7512A" w:rsidR="00E7512A">
      <w:pPr>
        <w:spacing w:after="0"/>
        <w:ind w:left="1065"/>
        <w:jc w:val="both"/>
      </w:pPr>
    </w:p>
    <w:p w:rsidRDefault="00E7512A" w:rsidP="00E7512A" w:rsidR="00E7512A">
      <w:pPr>
        <w:spacing w:after="0"/>
        <w:jc w:val="both"/>
        <w:rPr>
          <w:b/>
        </w:rPr>
      </w:pPr>
      <w:r>
        <w:rPr>
          <w:b/>
        </w:rPr>
        <w:t>3.) Početna cijena na osmom ročištu za dražbu iznosi: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  <w:rPr>
          <w:b/>
        </w:rPr>
      </w:pPr>
      <w:r>
        <w:t xml:space="preserve"> </w:t>
      </w:r>
      <w:r>
        <w:tab/>
        <w:t xml:space="preserve">     </w:t>
      </w:r>
      <w:r>
        <w:rPr>
          <w:b/>
        </w:rPr>
        <w:t>Početna cijena prve cjeline iznosi 700.254,72 kn.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lastRenderedPageBreak/>
        <w:t>PRODAJA PO ETAŽAMA</w:t>
      </w:r>
    </w:p>
    <w:p w:rsidRDefault="00E7512A" w:rsidP="00E7512A" w:rsidR="00E7512A">
      <w:pPr>
        <w:numPr>
          <w:ilvl w:val="0"/>
          <w:numId w:val="50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E7512A" w:rsidP="00E7512A" w:rsidR="00E7512A">
      <w:pPr>
        <w:spacing w:after="0"/>
        <w:ind w:left="1065"/>
        <w:jc w:val="both"/>
        <w:rPr>
          <w:b/>
        </w:rPr>
      </w:pPr>
      <w:r>
        <w:rPr>
          <w:b/>
        </w:rPr>
        <w:t>Početna cijena 11. etaže iznosi 83.688,42 kn.</w:t>
      </w:r>
    </w:p>
    <w:p w:rsidRDefault="00E7512A" w:rsidP="00E7512A" w:rsidR="00E7512A">
      <w:pPr>
        <w:spacing w:after="0"/>
        <w:ind w:left="1065"/>
        <w:jc w:val="both"/>
        <w:rPr>
          <w:b/>
        </w:rPr>
      </w:pPr>
    </w:p>
    <w:p w:rsidRDefault="00E7512A" w:rsidP="00E7512A" w:rsidR="00E7512A">
      <w:pPr>
        <w:numPr>
          <w:ilvl w:val="0"/>
          <w:numId w:val="50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E7512A" w:rsidP="00E7512A" w:rsidR="00E7512A">
      <w:pPr>
        <w:spacing w:after="0"/>
        <w:ind w:left="1065"/>
        <w:jc w:val="both"/>
        <w:rPr>
          <w:b/>
        </w:rPr>
      </w:pPr>
      <w:r>
        <w:rPr>
          <w:b/>
        </w:rPr>
        <w:t>Početna cijena 13. etaže iznosi 165.162,24 kn.</w:t>
      </w:r>
    </w:p>
    <w:p w:rsidRDefault="00E7512A" w:rsidP="00E7512A" w:rsidR="00E7512A">
      <w:pPr>
        <w:spacing w:after="0"/>
        <w:ind w:left="1065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>4.)     NAČIN PRODAJE:</w:t>
      </w:r>
    </w:p>
    <w:p w:rsidRDefault="00E7512A" w:rsidP="00E7512A" w:rsidR="00E7512A">
      <w:pPr>
        <w:spacing w:after="0"/>
        <w:ind w:left="360"/>
        <w:jc w:val="both"/>
      </w:pPr>
    </w:p>
    <w:p w:rsidRDefault="00E7512A" w:rsidP="00E7512A" w:rsidR="00E7512A">
      <w:pPr>
        <w:spacing w:after="0"/>
        <w:jc w:val="both"/>
        <w:rPr>
          <w:bCs/>
        </w:rPr>
      </w:pPr>
      <w:r>
        <w:rPr>
          <w:bCs/>
        </w:rPr>
        <w:tab/>
        <w:t xml:space="preserve">Ročište za prodaju osmom usmenom javnom dražbom održat će se u zgradi Trgovačkog suda u Varaždinu, Ul. braće Radića 2, soba br. 230, dana: </w:t>
      </w:r>
    </w:p>
    <w:p w:rsidRDefault="00E7512A" w:rsidP="00E7512A" w:rsidR="00E7512A">
      <w:pPr>
        <w:spacing w:after="0"/>
        <w:jc w:val="both"/>
        <w:rPr>
          <w:bCs/>
        </w:rPr>
      </w:pPr>
    </w:p>
    <w:p w:rsidRDefault="00E7512A" w:rsidP="00E7512A" w:rsidR="00E7512A">
      <w:pPr>
        <w:spacing w:after="0"/>
        <w:jc w:val="center"/>
        <w:rPr>
          <w:b/>
          <w:bCs/>
        </w:rPr>
      </w:pPr>
      <w:r>
        <w:rPr>
          <w:b/>
          <w:bCs/>
        </w:rPr>
        <w:t>3. studenog 2016. u 13,30 sati.</w:t>
      </w:r>
    </w:p>
    <w:p w:rsidRDefault="00E7512A" w:rsidP="00E7512A" w:rsidR="00E7512A">
      <w:pPr>
        <w:spacing w:after="0"/>
        <w:jc w:val="both"/>
        <w:rPr>
          <w:bCs/>
        </w:rPr>
      </w:pPr>
    </w:p>
    <w:p w:rsidRDefault="00E7512A" w:rsidP="00E7512A" w:rsidR="00E7512A">
      <w:pPr>
        <w:spacing w:after="0"/>
        <w:jc w:val="both"/>
      </w:pPr>
      <w:r>
        <w:t>Ovaj zaključak objavit će se na stečajnoj oglasnoj ploči ovoga suda.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>5.)      UVJETI  PRODAJE: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u naravi predstavlj</w:t>
      </w:r>
      <w:r>
        <w:rPr>
          <w:color w:val="000000"/>
        </w:rPr>
        <w:t>aju  poslovne prostore u poslovnoj zgradi.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nekretnina izražena je u točci 2. zaključka o prodaji</w:t>
      </w:r>
    </w:p>
    <w:p w:rsidRDefault="00E7512A" w:rsidP="00E7512A" w:rsidR="00E7512A">
      <w:pPr>
        <w:pStyle w:val="Odlomakpopisa"/>
        <w:spacing w:after="0"/>
        <w:rPr>
          <w:color w:val="000000"/>
        </w:rPr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Nekretnine se na 8. dražbi ne mogu prodati ispod početne cijene navedene u točci 3. zaključka o prodaji. Sve poreze i pristojbe u svezi s prodajom snosi kupac.</w:t>
      </w:r>
    </w:p>
    <w:p w:rsidRDefault="00E7512A" w:rsidP="00E7512A" w:rsidR="00E7512A">
      <w:pPr>
        <w:pStyle w:val="Odlomakpopisa"/>
        <w:spacing w:after="0"/>
        <w:rPr>
          <w:color w:val="000000"/>
        </w:rPr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Jamčevinu nisu dužni položiti razlučni vjerovnici.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Kupac  je  dužan uplatiti razliku između uplaćene jamčevine i postignute kupoprodajne cijene u roku od 45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5.i ovog zaključka.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Nakon pravomoćnosti rješenja o dosudi i nakon što kupac položi kupovninu, sud će donijeti zaključak o predaji nekretnine kupcu, čime kupac stupa u posjed istih.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Pravo nadmetanja imaju sve pravne i fizičke osobe.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Prodaja se provodi po načelu „viđeno – kupljeno“, što isključuje sve naknadne prigovore kupca.</w:t>
      </w:r>
    </w:p>
    <w:p w:rsidRDefault="00E7512A" w:rsidP="00E7512A" w:rsidR="00E7512A">
      <w:pPr>
        <w:pStyle w:val="Odlomakpopisa"/>
        <w:spacing w:after="0"/>
      </w:pPr>
    </w:p>
    <w:p w:rsidRDefault="00E7512A" w:rsidP="00E7512A" w:rsidR="00E7512A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Zainteresirane osobe mogu razgledati nekretnine koje su predmet prodaje,  uz prethodni dogovor sa stečajnim upraviteljem Nenadom Homarom na broj telefona 098 407 337.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center"/>
      </w:pPr>
      <w:r>
        <w:t>Obrazloženje</w:t>
      </w:r>
    </w:p>
    <w:p w:rsidRDefault="00E7512A" w:rsidP="00E7512A" w:rsidR="00E7512A">
      <w:pPr>
        <w:spacing w:after="0"/>
        <w:jc w:val="both"/>
      </w:pPr>
      <w:r>
        <w:tab/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ab/>
        <w:t>Obzirom je sedma javna dražba za prodaju nekretnina ostala bezuspješna sud je odredio osmu javnu dražbu, time da je stečajni sudac, u smislu odredbe čl. 164. st. 6. SZ odredio da će se na sedmom ročištu nekretnine prodati za nižu vrijednost i to za iznos koji predstavlja iznos početne cijene sa sedmog dražbenog ročišta umanjen za 10%.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center"/>
      </w:pPr>
      <w:r>
        <w:t xml:space="preserve">U Varaždinu, 17. listopada 2016. </w:t>
      </w:r>
    </w:p>
    <w:p w:rsidRDefault="00E7512A" w:rsidP="00E7512A" w:rsidR="00E7512A">
      <w:pPr>
        <w:spacing w:after="0"/>
        <w:jc w:val="center"/>
      </w:pPr>
    </w:p>
    <w:p w:rsidRDefault="00E7512A" w:rsidP="00E7512A" w:rsidR="00E7512A">
      <w:pPr>
        <w:spacing w:after="0"/>
        <w:jc w:val="center"/>
      </w:pPr>
    </w:p>
    <w:p w:rsidRDefault="00E7512A" w:rsidP="00E7512A" w:rsidR="00E7512A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lastRenderedPageBreak/>
        <w:t xml:space="preserve">                                                                                 Iris Hatvalić Nemec, v.r. 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ind w:firstLine="708" w:left="3540"/>
        <w:jc w:val="both"/>
      </w:pPr>
      <w:r>
        <w:t xml:space="preserve"> Za točnost otpravka-ovlašteni službenik: 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>Pouka o pravnom lijeku:</w:t>
      </w:r>
    </w:p>
    <w:p w:rsidRDefault="00E7512A" w:rsidP="00E7512A" w:rsidR="00E7512A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  <w:r>
        <w:t>DNA: 1. Stečajnom upravitelj Nenad Homar, dipl. oec. iz Koprivnice, Dravska br. 1</w:t>
      </w:r>
    </w:p>
    <w:p w:rsidRDefault="00E7512A" w:rsidP="00E7512A" w:rsidR="00E7512A">
      <w:pPr>
        <w:spacing w:after="0"/>
        <w:jc w:val="both"/>
      </w:pPr>
      <w:r>
        <w:t xml:space="preserve">          2. Razlučnim vjerovnicima:</w:t>
      </w:r>
    </w:p>
    <w:p w:rsidRDefault="00E7512A" w:rsidP="00E7512A" w:rsidR="00E7512A">
      <w:pPr>
        <w:spacing w:after="0"/>
        <w:jc w:val="both"/>
      </w:pPr>
      <w:r>
        <w:tab/>
        <w:t>- Republika Hrvatska zastupana po ŽDO Varaždin, građansko upravni odjel</w:t>
      </w:r>
    </w:p>
    <w:p w:rsidRDefault="00E7512A" w:rsidP="00E7512A" w:rsidR="00E7512A">
      <w:pPr>
        <w:spacing w:after="0"/>
        <w:ind w:left="708"/>
        <w:jc w:val="both"/>
      </w:pPr>
      <w:r>
        <w:t>- Hrvatska banka za obnovu i razvitak, Strossmayerov trg 9, 10000 Zagreb</w:t>
      </w:r>
    </w:p>
    <w:p w:rsidRDefault="00E7512A" w:rsidP="00E7512A" w:rsidR="00E7512A">
      <w:pPr>
        <w:spacing w:after="0"/>
        <w:jc w:val="both"/>
      </w:pPr>
      <w:r>
        <w:t xml:space="preserve">          3. Oglasna ploča ovoga suda </w:t>
      </w: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  <w:jc w:val="both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E7512A" w:rsidP="00E7512A" w:rsidR="00E7512A">
      <w:pPr>
        <w:spacing w:after="0"/>
      </w:pPr>
    </w:p>
    <w:p w:rsidRDefault="00CB0EA4" w:rsidP="00E7512A" w:rsidR="00CB0EA4">
      <w:pPr>
        <w:pStyle w:val="Naslovdokumenta"/>
        <w:spacing w:after="0"/>
      </w:pPr>
    </w:p>
    <w:p w:rsidRDefault="0071688E" w:rsidP="00E7512A" w:rsidR="0071688E">
      <w:pPr>
        <w:pStyle w:val="Poetniodjeljak"/>
        <w:spacing w:after="0"/>
      </w:pPr>
    </w:p>
    <w:p w:rsidRDefault="00A21F0D" w:rsidP="00E7512A" w:rsidR="00A21F0D">
      <w:pPr>
        <w:pStyle w:val="NormaleSPIS"/>
        <w:spacing w:after="0"/>
        <w:rPr>
          <w:noProof/>
        </w:rPr>
      </w:pPr>
    </w:p>
    <w:p w:rsidRDefault="00DA0242" w:rsidP="00E7512A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F04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12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St-25/2012-487</izvorni_sadrzaj>
    <derivirana_varijabla naziv="DomainObject.Oznaka_1">St-25/2012-487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St-25/2012-487</izvorni_sadrzaj>
    <derivirana_varijabla naziv="DomainObject.PoslovniBrojDokumenta_1">St-25/2012-487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1CF38-A4CF-443B-A687-7BDECAFF3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1548</properties:Words>
  <properties:Characters>7635</properties:Characters>
  <properties:Lines>223</properties:Lines>
  <properties:Paragraphs>76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2016-10-17T13:24:00Z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St-25/2012-487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