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972" w14:paraId="376d972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E81C79">
        <w:rPr>
          <w:rFonts w:cs="Times New Roman" w:hAnsi="Times New Roman" w:ascii="Times New Roman"/>
          <w:sz w:val="24"/>
          <w:szCs w:val="24"/>
        </w:rPr>
        <w:t xml:space="preserve"> SUNCOKRET PEKARA d.o.o., Čakovec, Kalnička 19, OIB: 96377150898</w:t>
      </w:r>
      <w:r w:rsidR="00792CD2">
        <w:rPr>
          <w:rFonts w:cs="Times New Roman" w:hAnsi="Times New Roman" w:ascii="Times New Roman"/>
          <w:sz w:val="24"/>
          <w:szCs w:val="24"/>
        </w:rPr>
        <w:t>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81C79">
        <w:rPr>
          <w:rFonts w:cs="Times New Roman" w:hAnsi="Times New Roman" w:ascii="Times New Roman"/>
          <w:sz w:val="24"/>
          <w:szCs w:val="24"/>
        </w:rPr>
        <w:t xml:space="preserve"> SUNCOKRET PEKARA d.o.o., Čakovec, Kalnička 19, OIB: 96377150898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81C79">
        <w:rPr>
          <w:rFonts w:cs="Times New Roman" w:hAnsi="Times New Roman" w:ascii="Times New Roman"/>
          <w:sz w:val="24"/>
          <w:szCs w:val="24"/>
        </w:rPr>
        <w:t xml:space="preserve"> Davor Ivančić, Čakovec, Ivana pl. Zajca 17, OIB: 21146522885</w:t>
      </w:r>
      <w:r w:rsidR="00792CD2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792CD2" w:rsidP="00792CD2" w:rsidR="00792CD2" w:rsidRPr="00792C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92CD2" w:rsidP="00792CD2" w:rsidR="00792CD2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C79" w:rsidP="00792CD2" w:rsidR="00E81C79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81C79">
        <w:rPr>
          <w:rFonts w:cs="Times New Roman" w:hAnsi="Times New Roman" w:ascii="Times New Roman"/>
          <w:sz w:val="24"/>
          <w:szCs w:val="24"/>
        </w:rPr>
        <w:t>9. prosinca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C79" w:rsidP="00B04B0E" w:rsidR="00E81C79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92CD2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81C79">
        <w:rPr>
          <w:rFonts w:cs="Times New Roman" w:hAnsi="Times New Roman" w:ascii="Times New Roman"/>
          <w:sz w:val="24"/>
          <w:szCs w:val="24"/>
        </w:rPr>
        <w:t>SUNCOKRET PEKARA d.o.o., Čakovec, Kalnička 19,</w:t>
      </w:r>
    </w:p>
    <w:p w:rsidRDefault="003A6C0D" w:rsidP="00F725F4" w:rsid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>Direktoru</w:t>
      </w:r>
      <w:r w:rsidR="003D7114" w:rsidRPr="00E81C79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81C79">
        <w:rPr>
          <w:rFonts w:cs="Times New Roman" w:hAnsi="Times New Roman" w:ascii="Times New Roman"/>
          <w:sz w:val="24"/>
          <w:szCs w:val="24"/>
        </w:rPr>
        <w:t xml:space="preserve"> </w:t>
      </w:r>
      <w:r w:rsidR="00E81C79">
        <w:rPr>
          <w:rFonts w:cs="Times New Roman" w:hAnsi="Times New Roman" w:ascii="Times New Roman"/>
          <w:sz w:val="24"/>
          <w:szCs w:val="24"/>
        </w:rPr>
        <w:t>Kristijan Hamer, Čakovec, Marije Jurić-Zagorke 14,</w:t>
      </w:r>
    </w:p>
    <w:p w:rsidRDefault="00173491" w:rsidP="00F725F4" w:rsidR="00173491" w:rsidRP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81C79" w:rsidRPr="00E81C79">
        <w:rPr>
          <w:rFonts w:cs="Times New Roman" w:hAnsi="Times New Roman" w:ascii="Times New Roman"/>
          <w:sz w:val="24"/>
          <w:szCs w:val="24"/>
        </w:rPr>
        <w:t>Davor Ivančić, Čakovec, Ivana pl. Zajca 17,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4F" w:rsidP="00880AAB" w:rsidR="00DE254F">
      <w:pPr>
        <w:spacing w:lineRule="auto" w:line="240" w:after="0"/>
      </w:pPr>
      <w:r>
        <w:separator/>
      </w:r>
    </w:p>
  </w:endnote>
  <w:endnote w:id="0" w:type="continuationSeparator">
    <w:p w:rsidRDefault="00DE254F" w:rsidP="00880AAB" w:rsidR="00DE25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4F" w:rsidP="00880AAB" w:rsidR="00DE254F">
      <w:pPr>
        <w:spacing w:lineRule="auto" w:line="240" w:after="0"/>
      </w:pPr>
      <w:r>
        <w:separator/>
      </w:r>
    </w:p>
  </w:footnote>
  <w:footnote w:id="0" w:type="continuationSeparator">
    <w:p w:rsidRDefault="00DE254F" w:rsidP="00880AAB" w:rsidR="00DE25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5B7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81C79">
          <w:rPr>
            <w:rFonts w:cs="Times New Roman" w:hAnsi="Times New Roman" w:ascii="Times New Roman"/>
            <w:sz w:val="24"/>
            <w:szCs w:val="24"/>
          </w:rPr>
          <w:t>1042/15-5</w:t>
        </w:r>
      </w:p>
      <w:p w:rsidRDefault="005B5B7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E81C79">
      <w:rPr>
        <w:rFonts w:cs="Times New Roman" w:hAnsi="Times New Roman" w:ascii="Times New Roman"/>
        <w:sz w:val="24"/>
        <w:szCs w:val="24"/>
      </w:rPr>
      <w:t>1042/15-5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5B5B79"/>
    <w:rsid w:val="0061134C"/>
    <w:rsid w:val="006636D7"/>
    <w:rsid w:val="006C6D0F"/>
    <w:rsid w:val="006D30B9"/>
    <w:rsid w:val="00792CD2"/>
    <w:rsid w:val="007B1B2C"/>
    <w:rsid w:val="007F22F1"/>
    <w:rsid w:val="008423F1"/>
    <w:rsid w:val="00880AAB"/>
    <w:rsid w:val="00985E03"/>
    <w:rsid w:val="009D5DC4"/>
    <w:rsid w:val="00B00D7D"/>
    <w:rsid w:val="00B04B0E"/>
    <w:rsid w:val="00B053F4"/>
    <w:rsid w:val="00B41215"/>
    <w:rsid w:val="00B9206A"/>
    <w:rsid w:val="00CA16A9"/>
    <w:rsid w:val="00CF32CC"/>
    <w:rsid w:val="00D54613"/>
    <w:rsid w:val="00DE254F"/>
    <w:rsid w:val="00E00009"/>
    <w:rsid w:val="00E06E5C"/>
    <w:rsid w:val="00E11800"/>
    <w:rsid w:val="00E81C79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7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7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7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7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7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7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 PEKARA društvo s ograničenom odgovornošću za proizvodnju, trgovinu i usluge zastupanog po punomoćniku Kristijan Hamer</izvorni_sadrzaj>
    <derivirana_varijabla naziv="DomainObject.Predmet.ProtustrankaFormated_1">  SUNCOKRET PEKARA društvo s ograničenom odgovornošću za proizvodnju, trgovinu i usluge zastupanog po punomoćniku Kristijan Hamer</derivirana_varijabla>
  </DomainObject.Predmet.ProtustrankaFormated>
  <DomainObject.Predmet.ProtustrankaFormatedOIB>
    <izvorni_sadrzaj>  SUNCOKRET PEKARA društvo s ograničenom odgovornošću za proizvodnju, trgovinu i usluge, OIB 96377150898 zastupanog po punomoćniku Kristijan Hamer</izvorni_sadrzaj>
    <derivirana_varijabla naziv="DomainObject.Predmet.ProtustrankaFormatedOIB_1">  SUNCOKRET PEKARA društvo s ograničenom odgovornošću za proizvodnju, trgovinu i usluge, OIB 96377150898 zastupanog po punomoćniku Kristijan Hamer</derivirana_varijabla>
  </DomainObject.Predmet.ProtustrankaFormatedOIB>
  <DomainObject.Predmet.ProtustrankaFormatedWithAdress>
    <izvorni_sadrzaj> SUNCOKRET PEKARA društvo s ograničenom odgovornošću za proizvodnju, trgovinu i usluge, Kalnička 19, 40000 Čakovec zastupanog po punomoćniku Kristijan Hamer</izvorni_sadrzaj>
    <derivirana_varijabla naziv="DomainObject.Predmet.ProtustrankaFormatedWithAdress_1"> SUNCOKRET PEKARA društvo s ograničenom odgovornošću za proizvodnju, trgovinu i usluge, Kalnička 19, 40000 Čakovec zastupanog po punomoćniku Kristijan Hamer</derivirana_varijabla>
  </DomainObject.Predmet.ProtustrankaFormatedWithAdress>
  <DomainObject.Predmet.ProtustrankaFormatedWithAdressOIB>
    <izvorni_sadrzaj> SUNCOKRET PEKARA društvo s ograničenom odgovornošću za proizvodnju, trgovinu i usluge, OIB 96377150898, Kalnička 19, 40000 Čakovec zastupanog po punomoćniku Kristijan Hamer</izvorni_sadrzaj>
    <derivirana_varijabla naziv="DomainObject.Predmet.ProtustrankaFormatedWithAdressOIB_1"> SUNCOKRET PEKARA društvo s ograničenom odgovornošću za proizvodnju, trgovinu i usluge, OIB 96377150898, Kalnička 19, 40000 Čakovec zastupanog po punomoćniku Kristijan Hamer</derivirana_varijabla>
  </DomainObject.Predmet.ProtustrankaFormatedWithAdressOIB>
  <DomainObject.Predmet.ProtustrankaWithAdress>
    <izvorni_sadrzaj>SUNCOKRET PEKARA društvo s ograničenom odgovornošću za proizvodnju, trgovinu i usluge Kalnička 19, 40000 Čakovec</izvorni_sadrzaj>
    <derivirana_varijabla naziv="DomainObject.Predmet.ProtustrankaWithAdress_1">SUNCOKRET PEKARA društvo s ograničenom odgovornošću za proizvodnju, trgovinu i usluge Kalnička 19, 40000 Čakovec</derivirana_varijabla>
  </DomainObject.Predmet.ProtustrankaWithAdress>
  <DomainObject.Predmet.ProtustrankaWithAdressOIB>
    <izvorni_sadrzaj>SUNCOKRET PEKARA društvo s ograničenom odgovornošću za proizvodnju, trgovinu i usluge, OIB 96377150898, Kalnička 19, 40000 Čakovec</izvorni_sadrzaj>
    <derivirana_varijabla naziv="DomainObject.Predmet.ProtustrankaWithAdressOIB_1">SUNCOKRET PEKARA društvo s ograničenom odgovornošću za proizvodnju, trgovinu i usluge, OIB 96377150898, Kalnička 19, 40000 Čakovec</derivirana_varijabla>
  </DomainObject.Predmet.ProtustrankaWithAdressOIB>
  <DomainObject.Predmet.ProtustrankaNazivFormated>
    <izvorni_sadrzaj>SUNCOKRET PEKARA društvo s ograničenom odgovornošću za proizvodnju, trgovinu i usluge</izvorni_sadrzaj>
    <derivirana_varijabla naziv="DomainObject.Predmet.ProtustrankaNazivFormated_1">SUNCOKRET PEKARA društvo s ograničenom odgovornošću za proizvodnju, trgovinu i usluge</derivirana_varijabla>
  </DomainObject.Predmet.ProtustrankaNazivFormated>
  <DomainObject.Predmet.ProtustrankaNazivFormatedOIB>
    <izvorni_sadrzaj>SUNCOKRET PEKARA društvo s ograničenom odgovornošću za proizvodnju, trgovinu i usluge, OIB 96377150898</izvorni_sadrzaj>
    <derivirana_varijabla naziv="DomainObject.Predmet.ProtustrankaNazivFormatedOIB_1">SUNCOKRET PEKARA društvo s ograničenom odgovornošću za proizvodnju, trgovinu i usluge, OIB 96377150898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156815.42</izvorni_sadrzaj>
    <derivirana_varijabla naziv="DomainObject.Predmet.TrenutnaVrijednost_1">156815.42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SUNCOKRET PEKARA društvo s ograničenom odgovornošću za proizvodnju, trgovinu i usluge zastupanog po punomoćniku Kristijan Hamer</item>
    </izvorni_sadrzaj>
    <derivirana_varijabla naziv="DomainObject.Predmet.ProtuStrankaListFormated_1">
      <item>SUNCOKRET PEKARA društvo s ograničenom odgovornošću za proizvodnju, trgovinu i usluge zastupanog po punomoćniku Kristijan Hamer</item>
    </derivirana_varijabla>
  </DomainObject.Predmet.ProtuStrankaListFormated>
  <DomainObject.Predmet.ProtuStrankaListFormatedOIB>
    <izvorni_sadrzaj>
      <item>SUNCOKRET PEKARA društvo s ograničenom odgovornošću za proizvodnju, trgovinu i usluge, OIB 96377150898 zastupanog po punomoćniku Kristijan Hamer</item>
    </izvorni_sadrzaj>
    <derivirana_varijabla naziv="DomainObject.Predmet.ProtuStrankaListFormatedOIB_1">
      <item>SUNCOKRET PEKARA društvo s ograničenom odgovornošću za proizvodnju, trgovinu i usluge, OIB 96377150898 zastupanog po punomoćniku Kristijan Hamer</item>
    </derivirana_varijabla>
  </DomainObject.Predmet.ProtuStrankaListFormatedOIB>
  <DomainObject.Predmet.ProtuStrankaListFormatedWithAdress>
    <izvorni_sadrzaj>
      <item>SUNCOKRET PEKARA društvo s ograničenom odgovornošću za proizvodnju, trgovinu i usluge, Kalnička 19, 40000 Čakovec zastupanog po punomoćniku Kristijan Hamer</item>
    </izvorni_sadrzaj>
    <derivirana_varijabla naziv="DomainObject.Predmet.ProtuStrankaListFormatedWithAdress_1">
      <item>SUNCOKRET PEKARA društvo s ograničenom odgovornošću za proizvodnju, trgovinu i usluge, Kalnička 19, 40000 Čakovec zastupanog po punomoćniku Kristijan Hamer</item>
    </derivirana_varijabla>
  </DomainObject.Predmet.ProtuStrankaListFormatedWithAdress>
  <DomainObject.Predmet.ProtuStrankaListFormatedWithAdressOIB>
    <izvorni_sadrzaj>
      <item>SUNCOKRET PEKARA društvo s ograničenom odgovornošću za proizvodnju, trgovinu i usluge, OIB 96377150898, Kalnička 19, 40000 Čakovec zastupanog po punomoćniku Kristijan Hamer</item>
    </izvorni_sadrzaj>
    <derivirana_varijabla naziv="DomainObject.Predmet.ProtuStrankaListFormatedWithAdressOIB_1">
      <item>SUNCOKRET PEKARA društvo s ograničenom odgovornošću za proizvodnju, trgovinu i usluge, OIB 96377150898, Kalnička 19, 40000 Čakovec zastupanog po punomoćniku Kristijan Hamer</item>
    </derivirana_varijabla>
  </DomainObject.Predmet.ProtuStrankaListFormatedWithAdressOIB>
  <DomainObject.Predmet.ProtuStrankaListNazivFormated>
    <izvorni_sadrzaj>
      <item>SUNCOKRET PEKARA društvo s ograničenom odgovornošću za proizvodnju, trgovinu i usluge</item>
    </izvorni_sadrzaj>
    <derivirana_varijabla naziv="DomainObject.Predmet.ProtuStrankaListNazivFormated_1">
      <item>SUNCOKRET PEKARA društvo s ograničenom odgovornošću za proizvodnju, trgovinu i usluge</item>
    </derivirana_varijabla>
  </DomainObject.Predmet.ProtuStrankaListNazivFormated>
  <DomainObject.Predmet.ProtuStrankaListNazivFormatedOIB>
    <izvorni_sadrzaj>
      <item>SUNCOKRET PEKARA društvo s ograničenom odgovornošću za proizvodnju, trgovinu i usluge, OIB 96377150898</item>
    </izvorni_sadrzaj>
    <derivirana_varijabla naziv="DomainObject.Predmet.ProtuStrankaListNazivFormatedOIB_1">
      <item>SUNCOKRET PEKARA društvo s ograničenom odgovornošću za proizvodnju, trgovinu i usluge, OIB 96377150898</item>
    </derivirana_varijabla>
  </DomainObject.Predmet.ProtuStrankaListNazivFormatedOIB>
  <DomainObject.Predmet.OstaliListFormated>
    <izvorni_sadrzaj>
      <item>Sudski registar, Trgovački sud u Varaždinu</item>
      <item>E-oglasna ploča</item>
      <item>Kristijan Hamer punomoćnik sudionika u postupku SUNCOKRET PEKARA društvo s ograničenom odgovornošću za proizvodnju, trgovinu i usluge</item>
    </izvorni_sadrzaj>
    <derivirana_varijabla naziv="DomainObject.Predmet.OstaliListFormated_1">
      <item>Sudski registar, Trgovački sud u Varaždinu</item>
      <item>E-oglasna ploča</item>
      <item>Kristijan Hamer punomoćnik sudionika u postupku SUNCOKRET PEKARA društvo s ograničenom odgovornošću za proizvodnju, trgovinu i usluge</item>
    </derivirana_varijabla>
  </DomainObject.Predmet.OstaliListFormated>
  <DomainObject.Predmet.OstaliListFormatedOIB>
    <izvorni_sadrzaj>
      <item>Sudski registar, Trgovački sud u Varaždinu</item>
      <item>E-oglasna ploča</item>
      <item>Kristijan Hamer, OIB 17236261643 punomoćnik sudionika u postupku SUNCOKRET PEKARA društvo s ograničenom odgovornošću za proizvodnju, trgovinu i usluge</item>
    </izvorni_sadrzaj>
    <derivirana_varijabla naziv="DomainObject.Predmet.OstaliListFormatedOIB_1">
      <item>Sudski registar, Trgovački sud u Varaždinu</item>
      <item>E-oglasna ploča</item>
      <item>Kristijan Hamer, OIB 17236261643 punomoćnik sudionika u postupku SUNCOKRET PEKARA društvo s ograničenom odgovornošću za proizvodnju, trgovinu i usluge</item>
    </derivirana_varijabla>
  </DomainObject.Predmet.OstaliListFormatedOIB>
  <DomainObject.Predmet.OstaliListFormatedWithAdress>
    <izvorni_sadrzaj>
      <item>Sudski registar, Trgovački sud u Varaždinu</item>
      <item>E-oglasna ploča</item>
      <item>Kristijan Hamer, Marije Jurić-zagorke 14, 40000 Čakovec punomoćnik sudionika u postupku SUNCOKRET PEKARA društvo s ograničenom odgovornošću za proizvodnju, trgovinu i usluge</item>
    </izvorni_sadrzaj>
    <derivirana_varijabla naziv="DomainObject.Predmet.OstaliListFormatedWithAdress_1">
      <item>Sudski registar, Trgovački sud u Varaždinu</item>
      <item>E-oglasna ploča</item>
      <item>Kristijan Hamer, Marije Jurić-zagorke 14, 40000 Čakovec punomoćnik sudionika u postupku SUNCOKRET PEKARA društvo s ograničenom odgovornošću za proizvodnju,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Kristijan Hamer, OIB 17236261643, Marije Jurić-zagorke 14, 40000 Čakovec punomoćnik sudionika u postupku SUNCOKRET PEKARA društvo s ograničenom odgovornošću za proizvodnju, trgovinu i usluge</item>
    </izvorni_sadrzaj>
    <derivirana_varijabla naziv="DomainObject.Predmet.OstaliListFormatedWithAdressOIB_1">
      <item>Sudski registar, Trgovački sud u Varaždinu</item>
      <item>E-oglasna ploča</item>
      <item>Kristijan Hamer, OIB 17236261643, Marije Jurić-zagorke 14, 40000 Čakovec punomoćnik sudionika u postupku SUNCOKRET PEKARA društvo s ograničenom odgovornošću za proizvodnju, trgovinu i usluge</item>
    </derivirana_varijabla>
  </DomainObject.Predmet.OstaliListFormatedWithAdressOIB>
  <DomainObject.Predmet.OstaliListNazivFormated>
    <izvorni_sadrzaj>
      <item>Sudski registar, Trgovački sud u Varaždinu</item>
      <item>E-oglasna ploča</item>
      <item>Kristijan Hamer</item>
    </izvorni_sadrzaj>
    <derivirana_varijabla naziv="DomainObject.Predmet.OstaliListNazivFormated_1">
      <item>Sudski registar, Trgovački sud u Varaždinu</item>
      <item>E-oglasna ploča</item>
      <item>Kristijan Hamer</item>
    </derivirana_varijabla>
  </DomainObject.Predmet.OstaliListNazivFormated>
  <DomainObject.Predmet.OstaliListNazivFormatedOIB>
    <izvorni_sadrzaj>
      <item>Sudski registar, Trgovački sud u Varaždinu</item>
      <item>E-oglasna ploča</item>
      <item>Kristijan Hamer, OIB 17236261643</item>
    </izvorni_sadrzaj>
    <derivirana_varijabla naziv="DomainObject.Predmet.OstaliListNazivFormatedOIB_1">
      <item>Sudski registar, Trgovački sud u Varaždinu</item>
      <item>E-oglasna ploča</item>
      <item>Kristijan Hamer, OIB 17236261643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SUNCOKRET PEKARA društvo s ograničenom odgovornošću za proizvodnju, trgovinu i usluge</izvorni_sadrzaj>
    <derivirana_varijabla naziv="DomainObject.Predmet.ProtustrankaIDrugi_1">SUNCOKRET PEKARA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SUNCOKRET PEKARA društvo s ograničenom odgovornošću za proizvodnju, trgovinu i usluge, OIB 96377150898, Kalnička 19, 40000 Čakovec</izvorni_sadrzaj>
    <derivirana_varijabla naziv="DomainObject.Predmet.ProtustrankaIDrugiAdressOIB_1">SUNCOKRET PEKARA društvo s ograničenom odgovornošću za proizvodnju, trgovinu i usluge, OIB 96377150898,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SUNCOKRET PEKARA društvo s ograničenom odgovornošću za proizvodnju, trgovinu i usluge</item>
      <item>Sudski registar, Trgovački sud u Varaždinu</item>
      <item>E-oglasna ploča</item>
      <item>Kristijan Hamer</item>
    </izvorni_sadrzaj>
    <derivirana_varijabla naziv="DomainObject.Predmet.SudioniciListNaziv_1">
      <item>Financijska agencija</item>
      <item>SUNCOKRET PEKARA društvo s ograničenom odgovornošću za proizvodnju, trgovinu i usluge</item>
      <item>Sudski registar, Trgovački sud u Varaždinu</item>
      <item>E-oglasna ploča</item>
      <item>Kristijan Hamer</item>
    </derivirana_varijabla>
  </DomainObject.Predmet.SudioniciListNaziv>
  <DomainObject.Predmet.SudioniciListAdressOIB>
    <izvorni_sadrzaj>
      <item>Financijska agencija, OIB 85821130368, A. Cesarca 2,42000 Varaždin</item>
      <item>SUNCOKRET PEKARA društvo s ograničenom odgovornošću za proizvodnju, trgovinu i usluge, OIB 96377150898, Kalnička 19,40000 Čakovec</item>
      <item>Sudski registar, Trgovački sud u Varaždinu</item>
      <item>E-oglasna ploča</item>
      <item>Kristijan Hamer, OIB 17236261643, Marije Jurić-zagorke 14,40000 Čakovec</item>
    </izvorni_sadrzaj>
    <derivirana_varijabla naziv="DomainObject.Predmet.SudioniciListAdressOIB_1">
      <item>Financijska agencija, OIB 85821130368, A. Cesarca 2,42000 Varaždin</item>
      <item>SUNCOKRET PEKARA društvo s ograničenom odgovornošću za proizvodnju, trgovinu i usluge, OIB 96377150898, Kalnička 19,40000 Čakovec</item>
      <item>Sudski registar, Trgovački sud u Varaždinu</item>
      <item>E-oglasna ploča</item>
      <item>Kristijan Hamer, OIB 17236261643, Marije Jurić-zagorke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96377150898</item>
      <item>, OIB null</item>
      <item>, OIB null</item>
      <item>, OIB 17236261643</item>
    </izvorni_sadrzaj>
    <derivirana_varijabla naziv="DomainObject.Predmet.SudioniciListNazivOIB_1">
      <item>, OIB 85821130368</item>
      <item>, OIB 96377150898</item>
      <item>, OIB null</item>
      <item>, OIB null</item>
      <item>, OIB 17236261643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2574</properties:Characters>
  <properties:Lines>76</properties:Lines>
  <properties:Paragraphs>30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2016-04-14T06:20:00Z</cp:lastPrinted>
  <dcterms:modified xmlns:xsi="http://www.w3.org/2001/XMLSchema-instance" xsi:type="dcterms:W3CDTF">2016-04-14T06:21:00Z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