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81e6" w14:paraId="42a81e6" w:rsidRDefault="00D249AC" w:rsidP="00E17696" w:rsidR="004B741D">
      <w:pPr>
        <w:jc w:val="right"/>
        <w15:collapsed w:val="false"/>
      </w:pPr>
      <w:r>
        <w:t>6</w:t>
      </w:r>
      <w:r w:rsidR="00DD2365">
        <w:t xml:space="preserve"> St-</w:t>
      </w:r>
      <w:r w:rsidR="00675074">
        <w:t>682</w:t>
      </w:r>
      <w:r w:rsidR="0072710A">
        <w:t>/</w:t>
      </w:r>
      <w:r>
        <w:t>17</w:t>
      </w:r>
      <w:r w:rsidR="0072710A">
        <w:t>-</w:t>
      </w:r>
      <w:r w:rsidR="00675074">
        <w:t>11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D249AC" w:rsidP="005953D8" w:rsidR="00D249AC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D249AC" w:rsidP="004B741D" w:rsidR="00D249AC">
      <w:pPr>
        <w:rPr>
          <w:b/>
        </w:rPr>
      </w:pPr>
    </w:p>
    <w:p w:rsidRDefault="00857D02" w:rsidP="00E74738" w:rsidR="00E74738">
      <w:pPr>
        <w:pStyle w:val="Tijeloteksta"/>
      </w:pPr>
      <w:r>
        <w:tab/>
      </w:r>
      <w:r w:rsidR="00E74738">
        <w:tab/>
        <w:t xml:space="preserve">Trgovački sud u Osijeku, po stečajnoj sutkinji Nadi Roso, u stečajnom predmetu predlagatelja PRETIUM d.o.o. Osijek, A. </w:t>
      </w:r>
      <w:proofErr w:type="spellStart"/>
      <w:r w:rsidR="00E74738">
        <w:t>Paradžika</w:t>
      </w:r>
      <w:proofErr w:type="spellEnd"/>
      <w:r w:rsidR="00E74738">
        <w:t xml:space="preserve"> 14, OIB: 10329825642,  MBS: 030125276,, za otvaranje stečajnog  postupka nad dužnikom PRETIUM d.o.o. Osijek, A. </w:t>
      </w:r>
      <w:proofErr w:type="spellStart"/>
      <w:r w:rsidR="00E74738">
        <w:t>Paradžika</w:t>
      </w:r>
      <w:proofErr w:type="spellEnd"/>
      <w:r w:rsidR="00E74738">
        <w:t xml:space="preserve"> 14, OIB: 10329825642,  MBS: 030125276, dana 31. kolovoza 2017. godine  </w:t>
      </w:r>
    </w:p>
    <w:p w:rsidRDefault="00E74738" w:rsidP="00E74738" w:rsidR="00E74738">
      <w:pPr>
        <w:tabs>
          <w:tab w:pos="2670" w:val="left"/>
        </w:tabs>
        <w:jc w:val="both"/>
      </w:pPr>
      <w:r>
        <w:tab/>
      </w:r>
    </w:p>
    <w:p w:rsidRDefault="00253A6A" w:rsidP="00E74738" w:rsidR="00366021">
      <w:pPr>
        <w:pStyle w:val="Tijeloteksta"/>
      </w:pPr>
      <w:bookmarkStart w:name="_GoBack" w:id="0"/>
      <w:bookmarkEnd w:id="0"/>
      <w:r>
        <w:tab/>
      </w:r>
    </w:p>
    <w:p w:rsidRDefault="005A552D" w:rsidP="00E17696" w:rsidR="004B741D">
      <w:pPr>
        <w:jc w:val="center"/>
      </w:pPr>
      <w:r>
        <w:t xml:space="preserve">z a k l j u č i o  j e 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D249AC" w:rsidP="004B741D" w:rsidR="00D249AC">
      <w:pPr>
        <w:pStyle w:val="Tijeloteksta"/>
        <w:rPr>
          <w:b/>
          <w:bCs/>
        </w:rPr>
      </w:pPr>
    </w:p>
    <w:p w:rsidRDefault="000209AD" w:rsidP="008549EB" w:rsidR="009B61F0">
      <w:pPr>
        <w:ind w:hanging="850"/>
        <w:jc w:val="both"/>
      </w:pPr>
      <w:r>
        <w:rPr>
          <w:b/>
          <w:bCs/>
        </w:rPr>
        <w:tab/>
      </w:r>
      <w:r w:rsidR="008549EB"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0777DD">
        <w:t>k</w:t>
      </w:r>
      <w:r w:rsidR="005E5D90">
        <w:t xml:space="preserve"> </w:t>
      </w:r>
      <w:r w:rsidR="00253A6A">
        <w:t xml:space="preserve">dužnika </w:t>
      </w:r>
      <w:r w:rsidR="00675074">
        <w:t xml:space="preserve">Ivor </w:t>
      </w:r>
      <w:proofErr w:type="spellStart"/>
      <w:r w:rsidR="00675074">
        <w:t>Štefičić</w:t>
      </w:r>
      <w:proofErr w:type="spellEnd"/>
      <w:r w:rsidR="00675074">
        <w:t xml:space="preserve">, Osijek, A. </w:t>
      </w:r>
      <w:proofErr w:type="spellStart"/>
      <w:r w:rsidR="00675074">
        <w:t>Paradžika</w:t>
      </w:r>
      <w:proofErr w:type="spellEnd"/>
      <w:r w:rsidR="00675074">
        <w:t xml:space="preserve"> 14, </w:t>
      </w:r>
      <w:r w:rsidR="00B37A22">
        <w:t xml:space="preserve">OIB: </w:t>
      </w:r>
      <w:r w:rsidR="00675074">
        <w:t>96397711999</w:t>
      </w:r>
      <w:r w:rsidR="00C34EAB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8549EB">
        <w:t>-</w:t>
      </w:r>
      <w:r w:rsidR="00710E12">
        <w:t>6</w:t>
      </w:r>
      <w:r w:rsidR="00675074">
        <w:t>82</w:t>
      </w:r>
      <w:r w:rsidR="00710E12">
        <w:t>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675074">
        <w:t xml:space="preserve">PRETIUM d.o.o. Osijek, A. </w:t>
      </w:r>
      <w:proofErr w:type="spellStart"/>
      <w:r w:rsidR="00675074">
        <w:t>P</w:t>
      </w:r>
      <w:r w:rsidR="00675074" w:rsidRPr="00675074">
        <w:t>aradžika</w:t>
      </w:r>
      <w:proofErr w:type="spellEnd"/>
      <w:r w:rsidR="00675074" w:rsidRPr="00675074">
        <w:t xml:space="preserve"> 14, OIB: 10329825642,  MBS: 030125276,</w:t>
      </w:r>
      <w:r w:rsidR="00D249AC">
        <w:t xml:space="preserve">, te dodatni iznos predujma u iznosu od </w:t>
      </w:r>
      <w:r w:rsidR="00B20177">
        <w:t>5</w:t>
      </w:r>
      <w:r w:rsidR="00D249AC">
        <w:t>.</w:t>
      </w:r>
      <w:r w:rsidR="00710E12">
        <w:t>0</w:t>
      </w:r>
      <w:r w:rsidR="00D249AC">
        <w:t>00</w:t>
      </w:r>
      <w:r w:rsidR="00D249AC" w:rsidRPr="008F2EFA">
        <w:t>,00 kn</w:t>
      </w:r>
      <w:r w:rsidR="00D249AC">
        <w:t xml:space="preserve"> na račun Trgovačkog suda u Osijeku broj </w:t>
      </w:r>
      <w:r w:rsidR="00D249AC" w:rsidRPr="00A52E85">
        <w:t>HR31 2390 0011 3000 0020 0 model HR05 272-</w:t>
      </w:r>
      <w:r w:rsidR="00675074">
        <w:t>682</w:t>
      </w:r>
      <w:r w:rsidR="00D249AC" w:rsidRPr="008F2EFA">
        <w:t>-</w:t>
      </w:r>
      <w:r w:rsidR="00D249AC">
        <w:t>17 (čl. 113 st. 1 Stečajnog zakona – NN 71/15 u vezi s čl. 114 st. 1 SZ)</w:t>
      </w:r>
      <w:r w:rsidR="00344C74">
        <w:t>.</w:t>
      </w:r>
      <w:r w:rsidR="00710E12">
        <w:t xml:space="preserve"> 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 xml:space="preserve">zakonski zastupnik dužnika </w:t>
      </w:r>
      <w:r w:rsidR="00675074">
        <w:t xml:space="preserve">Ivor </w:t>
      </w:r>
      <w:proofErr w:type="spellStart"/>
      <w:r w:rsidR="00675074">
        <w:t>Štefičić</w:t>
      </w:r>
      <w:proofErr w:type="spellEnd"/>
      <w:r w:rsidR="00675074">
        <w:t xml:space="preserve">, Osijek, A. </w:t>
      </w:r>
      <w:proofErr w:type="spellStart"/>
      <w:r w:rsidR="00675074">
        <w:t>Paradžika</w:t>
      </w:r>
      <w:proofErr w:type="spellEnd"/>
      <w:r w:rsidR="00675074">
        <w:t xml:space="preserve"> 14, OIB: 96397711999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D249AC">
        <w:t xml:space="preserve"> </w:t>
      </w:r>
      <w:r w:rsidR="008549EB">
        <w:t xml:space="preserve"> </w:t>
      </w:r>
    </w:p>
    <w:p w:rsidRDefault="00E17696" w:rsidP="00D249AC" w:rsidR="00E17696">
      <w:pPr>
        <w:jc w:val="both"/>
      </w:pPr>
    </w:p>
    <w:p w:rsidRDefault="00675074" w:rsidP="00D249AC" w:rsidR="00710E12">
      <w:pPr>
        <w:jc w:val="both"/>
      </w:pPr>
      <w:r>
        <w:t xml:space="preserve"> </w:t>
      </w:r>
    </w:p>
    <w:p w:rsidRDefault="00B375CD" w:rsidP="00710E12" w:rsidR="00710E12" w:rsidRPr="001B0F4A">
      <w:pPr>
        <w:ind w:firstLine="720"/>
        <w:jc w:val="center"/>
      </w:pPr>
      <w:r>
        <w:t xml:space="preserve"> </w:t>
      </w:r>
      <w:r w:rsidR="00710E12" w:rsidRPr="001B0F4A">
        <w:t>Obrazloženje</w:t>
      </w:r>
    </w:p>
    <w:p w:rsidRDefault="00710E12" w:rsidP="00710E12" w:rsidR="00710E12" w:rsidRPr="001B0F4A">
      <w:pPr>
        <w:ind w:firstLine="720"/>
        <w:jc w:val="center"/>
      </w:pPr>
    </w:p>
    <w:p w:rsidRDefault="00710E12" w:rsidP="00710E12" w:rsidR="00710E12">
      <w:pPr>
        <w:ind w:firstLine="720"/>
        <w:jc w:val="both"/>
      </w:pPr>
      <w:r>
        <w:t xml:space="preserve"> </w:t>
      </w:r>
    </w:p>
    <w:p w:rsidRDefault="00710E12" w:rsidP="00710E12" w:rsidR="00710E12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obavio.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jc w:val="right"/>
      </w:pPr>
    </w:p>
    <w:p w:rsidRDefault="00710E12" w:rsidP="00710E12" w:rsidR="00710E12">
      <w:pPr>
        <w:jc w:val="right"/>
      </w:pPr>
    </w:p>
    <w:p w:rsidRDefault="00710E12" w:rsidP="00710E12" w:rsidR="00710E12">
      <w:pPr>
        <w:jc w:val="right"/>
      </w:pPr>
      <w:r>
        <w:t>Broj: St-</w:t>
      </w:r>
      <w:r w:rsidR="00675074">
        <w:t>682</w:t>
      </w:r>
      <w:r>
        <w:t>/17-</w:t>
      </w:r>
      <w:r w:rsidR="00675074">
        <w:t>11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  <w:r>
        <w:t xml:space="preserve">Budući da je sud u ovom stečajnom postupku imenovao privremenog stečajnog upravitelja kako bi se utvrdile pretpostavke za otvaranje stečajnog postupka valjalo je sukladno čl. 114 Stečajnog zakona (NN br. 71/15) odlučiti kao u izreci. 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D249AC" w:rsidP="00B375CD" w:rsidR="00D249AC">
      <w:pPr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675074">
        <w:t>31</w:t>
      </w:r>
      <w:r w:rsidR="005E5D90">
        <w:t xml:space="preserve">. </w:t>
      </w:r>
      <w:r w:rsidR="00675074">
        <w:t>kolovoza</w:t>
      </w:r>
      <w:r w:rsidR="00DD2365">
        <w:t xml:space="preserve"> 201</w:t>
      </w:r>
      <w:r w:rsidR="00D249AC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710E12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</w:t>
      </w:r>
      <w:r w:rsidR="00710E12">
        <w:tab/>
      </w:r>
      <w:r w:rsidR="00710E12">
        <w:tab/>
      </w:r>
      <w:r w:rsidR="00710E12">
        <w:tab/>
      </w:r>
      <w:r w:rsidR="00710E12">
        <w:tab/>
      </w:r>
      <w:r w:rsidR="00CE19FA">
        <w:t xml:space="preserve"> </w:t>
      </w:r>
      <w:r w:rsidR="00857D02">
        <w:t xml:space="preserve"> </w:t>
      </w:r>
      <w:r w:rsidR="00451DD6">
        <w:t>Nada Roso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B375CD" w:rsidP="004B741D" w:rsidR="00B375CD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4B741D" w:rsidP="004B741D" w:rsidR="00B375CD">
      <w:pPr>
        <w:pStyle w:val="Tijeloteksta"/>
        <w:jc w:val="left"/>
      </w:pPr>
      <w:r w:rsidRPr="00710E12">
        <w:t>DNA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 w:rsidRPr="00710E12">
      <w:pPr>
        <w:pStyle w:val="Tijeloteksta"/>
        <w:jc w:val="left"/>
      </w:pPr>
    </w:p>
    <w:p w:rsidRDefault="00675074" w:rsidP="00710E12" w:rsidR="005953D8" w:rsidRPr="00710E12">
      <w:pPr>
        <w:numPr>
          <w:ilvl w:val="0"/>
          <w:numId w:val="6"/>
        </w:numPr>
        <w:jc w:val="both"/>
      </w:pPr>
      <w:r>
        <w:t xml:space="preserve">Ivor </w:t>
      </w:r>
      <w:proofErr w:type="spellStart"/>
      <w:r>
        <w:t>Štefičić</w:t>
      </w:r>
      <w:proofErr w:type="spellEnd"/>
      <w:r>
        <w:t xml:space="preserve">, Osijek, A. </w:t>
      </w:r>
      <w:proofErr w:type="spellStart"/>
      <w:r>
        <w:t>Paradžika</w:t>
      </w:r>
      <w:proofErr w:type="spellEnd"/>
      <w:r>
        <w:t xml:space="preserve"> 14</w:t>
      </w:r>
      <w:r w:rsidR="00710E12" w:rsidRPr="00710E12">
        <w:t xml:space="preserve">, </w:t>
      </w:r>
      <w:r w:rsidR="008549EB" w:rsidRPr="00710E12">
        <w:t xml:space="preserve"> </w:t>
      </w:r>
    </w:p>
    <w:p w:rsidRDefault="00F81165" w:rsidP="00470B34" w:rsidR="005953D8" w:rsidRPr="00710E12">
      <w:pPr>
        <w:numPr>
          <w:ilvl w:val="0"/>
          <w:numId w:val="6"/>
        </w:numPr>
        <w:jc w:val="both"/>
      </w:pPr>
      <w:r w:rsidRPr="00710E12">
        <w:t>e-</w:t>
      </w:r>
      <w:r w:rsidR="00470B34" w:rsidRPr="00710E12">
        <w:t>oglasna ploča</w:t>
      </w:r>
      <w:r w:rsidR="00253A6A" w:rsidRPr="00710E12">
        <w:t xml:space="preserve"> </w:t>
      </w:r>
    </w:p>
    <w:p w:rsidRDefault="00710E12" w:rsidP="00470B34" w:rsidR="00470B34" w:rsidRPr="00710E12">
      <w:pPr>
        <w:numPr>
          <w:ilvl w:val="0"/>
          <w:numId w:val="6"/>
        </w:numPr>
        <w:jc w:val="both"/>
      </w:pPr>
      <w:r>
        <w:t xml:space="preserve">R </w:t>
      </w:r>
      <w:r w:rsidR="00675074">
        <w:t>5/10</w:t>
      </w:r>
    </w:p>
    <w:sectPr w:rsidSect="00D249AC" w:rsidR="00470B34" w:rsidRPr="00710E1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6E27" w:rsidR="00826E27">
      <w:r>
        <w:separator/>
      </w:r>
    </w:p>
  </w:endnote>
  <w:endnote w:id="0" w:type="continuationSeparator">
    <w:p w:rsidRDefault="00826E27" w:rsidR="00826E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6E27" w:rsidR="00826E27">
      <w:r>
        <w:separator/>
      </w:r>
    </w:p>
  </w:footnote>
  <w:footnote w:id="0" w:type="continuationSeparator">
    <w:p w:rsidRDefault="00826E27" w:rsidR="00826E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7095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E5065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75074"/>
    <w:rsid w:val="006826C2"/>
    <w:rsid w:val="006837ED"/>
    <w:rsid w:val="006A2408"/>
    <w:rsid w:val="006A56C2"/>
    <w:rsid w:val="006E1B84"/>
    <w:rsid w:val="00710E1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26E27"/>
    <w:rsid w:val="00845777"/>
    <w:rsid w:val="008549EB"/>
    <w:rsid w:val="00857D02"/>
    <w:rsid w:val="008737C5"/>
    <w:rsid w:val="008763AA"/>
    <w:rsid w:val="0088689D"/>
    <w:rsid w:val="008A0787"/>
    <w:rsid w:val="009001D6"/>
    <w:rsid w:val="0093450C"/>
    <w:rsid w:val="00935547"/>
    <w:rsid w:val="00943B73"/>
    <w:rsid w:val="00960C63"/>
    <w:rsid w:val="00961D63"/>
    <w:rsid w:val="00963406"/>
    <w:rsid w:val="009807E2"/>
    <w:rsid w:val="00994095"/>
    <w:rsid w:val="009B61F0"/>
    <w:rsid w:val="009C13EB"/>
    <w:rsid w:val="009E4A1C"/>
    <w:rsid w:val="00A025E8"/>
    <w:rsid w:val="00A07AC6"/>
    <w:rsid w:val="00A14779"/>
    <w:rsid w:val="00A15323"/>
    <w:rsid w:val="00A27295"/>
    <w:rsid w:val="00A402F9"/>
    <w:rsid w:val="00A45AC5"/>
    <w:rsid w:val="00A91ED3"/>
    <w:rsid w:val="00A96A2B"/>
    <w:rsid w:val="00AB56F9"/>
    <w:rsid w:val="00AC07BA"/>
    <w:rsid w:val="00AD24AA"/>
    <w:rsid w:val="00B11D59"/>
    <w:rsid w:val="00B20177"/>
    <w:rsid w:val="00B36F3A"/>
    <w:rsid w:val="00B375CD"/>
    <w:rsid w:val="00B37A22"/>
    <w:rsid w:val="00B41F79"/>
    <w:rsid w:val="00B600FB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B2F09"/>
    <w:rsid w:val="00CC5360"/>
    <w:rsid w:val="00CE19FA"/>
    <w:rsid w:val="00CF4431"/>
    <w:rsid w:val="00D178DC"/>
    <w:rsid w:val="00D217E4"/>
    <w:rsid w:val="00D249AC"/>
    <w:rsid w:val="00D43D85"/>
    <w:rsid w:val="00D64559"/>
    <w:rsid w:val="00D7740E"/>
    <w:rsid w:val="00D85A5F"/>
    <w:rsid w:val="00D86163"/>
    <w:rsid w:val="00D913A9"/>
    <w:rsid w:val="00DC7BF5"/>
    <w:rsid w:val="00DD0220"/>
    <w:rsid w:val="00DD2365"/>
    <w:rsid w:val="00DE3087"/>
    <w:rsid w:val="00DE58F9"/>
    <w:rsid w:val="00E12525"/>
    <w:rsid w:val="00E1321F"/>
    <w:rsid w:val="00E17696"/>
    <w:rsid w:val="00E33E37"/>
    <w:rsid w:val="00E430E2"/>
    <w:rsid w:val="00E55AA4"/>
    <w:rsid w:val="00E73CF8"/>
    <w:rsid w:val="00E74738"/>
    <w:rsid w:val="00E91BC9"/>
    <w:rsid w:val="00E9392A"/>
    <w:rsid w:val="00EB23CC"/>
    <w:rsid w:val="00EB3D75"/>
    <w:rsid w:val="00ED0232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0018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709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09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9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9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9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709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09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9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9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9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514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St-682/2017-3</izvorni_sadrzaj>
    <derivirana_varijabla naziv="DomainObject.Oznaka_1">St-682/2017-3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St-682/2017</izvorni_sadrzaj>
    <derivirana_varijabla naziv="DomainObject.Predmet.OznakaBroj_1">St-682/2017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PRETIUM d.o.o. za poljoprivrednu proizvodnju, turizam i ugostiteljstvo</izvorni_sadrzaj>
    <derivirana_varijabla naziv="DomainObject.Predmet.ProtustrankaFormated_1">  PRETIUM d.o.o. za poljoprivrednu proizvodnju, turizam i ugostiteljstvo</derivirana_varijabla>
  </DomainObject.Predmet.ProtustrankaFormated>
  <DomainObject.Predmet.ProtustrankaFormatedOIB>
    <izvorni_sadrzaj>  PRETIUM d.o.o. za poljoprivrednu proizvodnju, turizam i ugostiteljstvo, OIB 10329825642</izvorni_sadrzaj>
    <derivirana_varijabla naziv="DomainObject.Predmet.ProtustrankaFormatedOIB_1">  PRETIUM d.o.o. za poljoprivrednu proizvodnju, turizam i ugostiteljstvo, OIB 10329825642</derivirana_varijabla>
  </DomainObject.Predmet.ProtustrankaFormatedOIB>
  <DomainObject.Predmet.ProtustrankaFormatedWithAdress>
    <izvorni_sadrzaj> PRETIUM d.o.o. za poljoprivrednu proizvodnju, turizam i ugostiteljstvo, A. Paradžika 14, 31000 Osijek</izvorni_sadrzaj>
    <derivirana_varijabla naziv="DomainObject.Predmet.ProtustrankaFormatedWithAdress_1"> PRETIUM d.o.o. za poljoprivrednu proizvodnju, turizam i ugostiteljstvo, A. Paradžika 14, 31000 Osijek</derivirana_varijabla>
  </DomainObject.Predmet.ProtustrankaFormatedWithAdress>
  <DomainObject.Predmet.ProtustrankaFormatedWithAdressOIB>
    <izvorni_sadrzaj> PRETIUM d.o.o. za poljoprivrednu proizvodnju, turizam i ugostiteljstvo, OIB 10329825642, A. Paradžika 14, 31000 Osijek</izvorni_sadrzaj>
    <derivirana_varijabla naziv="DomainObject.Predmet.ProtustrankaFormatedWithAdressOIB_1"> PRETIUM d.o.o. za poljoprivrednu proizvodnju, turizam i ugostiteljstvo, OIB 10329825642, A. Paradžika 14, 31000 Osijek</derivirana_varijabla>
  </DomainObject.Predmet.ProtustrankaFormatedWithAdressOIB>
  <DomainObject.Predmet.ProtustrankaWithAdress>
    <izvorni_sadrzaj>PRETIUM d.o.o. za poljoprivrednu proizvodnju, turizam i ugostiteljstvo A. Paradžika 14, 31000 Osijek</izvorni_sadrzaj>
    <derivirana_varijabla naziv="DomainObject.Predmet.ProtustrankaWithAdress_1">PRETIUM d.o.o. za poljoprivrednu proizvodnju, turizam i ugostiteljstvo A. Paradžika 14, 31000 Osijek</derivirana_varijabla>
  </DomainObject.Predmet.ProtustrankaWithAdress>
  <DomainObject.Predmet.ProtustrankaWithAdressOIB>
    <izvorni_sadrzaj>PRETIUM d.o.o. za poljoprivrednu proizvodnju, turizam i ugostiteljstvo, OIB 10329825642, A. Paradžika 14, 31000 Osijek</izvorni_sadrzaj>
    <derivirana_varijabla naziv="DomainObject.Predmet.ProtustrankaWithAdressOIB_1">PRETIUM d.o.o. za poljoprivrednu proizvodnju, turizam i ugostiteljstvo, OIB 10329825642, A. Paradžika 14, 31000 Osijek</derivirana_varijabla>
  </DomainObject.Predmet.ProtustrankaWithAdressOIB>
  <DomainObject.Predmet.ProtustrankaNazivFormated>
    <izvorni_sadrzaj>PRETIUM d.o.o. za poljoprivrednu proizvodnju, turizam i ugostiteljstvo</izvorni_sadrzaj>
    <derivirana_varijabla naziv="DomainObject.Predmet.ProtustrankaNazivFormated_1">PRETIUM d.o.o. za poljoprivrednu proizvodnju, turizam i ugostiteljstvo</derivirana_varijabla>
  </DomainObject.Predmet.ProtustrankaNazivFormated>
  <DomainObject.Predmet.ProtustrankaNazivFormatedOIB>
    <izvorni_sadrzaj>PRETIUM d.o.o. za poljoprivrednu proizvodnju, turizam i ugostiteljstvo, OIB 10329825642</izvorni_sadrzaj>
    <derivirana_varijabla naziv="DomainObject.Predmet.ProtustrankaNazivFormatedOIB_1">PRETIUM d.o.o. za poljoprivrednu proizvodnju, turizam i ugostiteljstvo, OIB 10329825642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PRETIUM d.o.o. za poljoprivrednu proizvodnju, turizam i ugostiteljstvo</izvorni_sadrzaj>
    <derivirana_varijabla naziv="DomainObject.Predmet.StrankaFormated_1">  PRETIUM d.o.o. za poljoprivrednu proizvodnju, turizam i ugostiteljstvo</derivirana_varijabla>
  </DomainObject.Predmet.StrankaFormated>
  <DomainObject.Predmet.StrankaFormatedOIB>
    <izvorni_sadrzaj>  PRETIUM d.o.o. za poljoprivrednu proizvodnju, turizam i ugostiteljstvo, OIB 10329825642</izvorni_sadrzaj>
    <derivirana_varijabla naziv="DomainObject.Predmet.StrankaFormatedOIB_1">  PRETIUM d.o.o. za poljoprivrednu proizvodnju, turizam i ugostiteljstvo, OIB 10329825642</derivirana_varijabla>
  </DomainObject.Predmet.StrankaFormatedOIB>
  <DomainObject.Predmet.StrankaFormatedWithAdress>
    <izvorni_sadrzaj> PRETIUM d.o.o. za poljoprivrednu proizvodnju, turizam i ugostiteljstvo, A. Paradžika 14, 31000 Osijek</izvorni_sadrzaj>
    <derivirana_varijabla naziv="DomainObject.Predmet.StrankaFormatedWithAdress_1"> PRETIUM d.o.o. za poljoprivrednu proizvodnju, turizam i ugostiteljstvo, A. Paradžika 14, 31000 Osijek</derivirana_varijabla>
  </DomainObject.Predmet.StrankaFormatedWithAdress>
  <DomainObject.Predmet.StrankaFormatedWithAdressOIB>
    <izvorni_sadrzaj> PRETIUM d.o.o. za poljoprivrednu proizvodnju, turizam i ugostiteljstvo, OIB 10329825642, A. Paradžika 14, 31000 Osijek</izvorni_sadrzaj>
    <derivirana_varijabla naziv="DomainObject.Predmet.StrankaFormatedWithAdressOIB_1"> PRETIUM d.o.o. za poljoprivrednu proizvodnju, turizam i ugostiteljstvo, OIB 10329825642, A. Paradžika 14, 31000 Osijek</derivirana_varijabla>
  </DomainObject.Predmet.StrankaFormatedWithAdressOIB>
  <DomainObject.Predmet.StrankaWithAdress>
    <izvorni_sadrzaj>PRETIUM d.o.o. za poljoprivrednu proizvodnju, turizam i ugostiteljstvo A. Paradžika 14,31000 Osijek</izvorni_sadrzaj>
    <derivirana_varijabla naziv="DomainObject.Predmet.StrankaWithAdress_1">PRETIUM d.o.o. za poljoprivrednu proizvodnju, turizam i ugostiteljstvo A. Paradžika 14,31000 Osijek</derivirana_varijabla>
  </DomainObject.Predmet.StrankaWithAdress>
  <DomainObject.Predmet.StrankaWithAdressOIB>
    <izvorni_sadrzaj>PRETIUM d.o.o. za poljoprivrednu proizvodnju, turizam i ugostiteljstvo, OIB 10329825642, A. Paradžika 14,31000 Osijek</izvorni_sadrzaj>
    <derivirana_varijabla naziv="DomainObject.Predmet.StrankaWithAdressOIB_1">PRETIUM d.o.o. za poljoprivrednu proizvodnju, turizam i ugostiteljstvo, OIB 10329825642, A. Paradžika 14,31000 Osijek</derivirana_varijabla>
  </DomainObject.Predmet.StrankaWithAdressOIB>
  <DomainObject.Predmet.StrankaNazivFormated>
    <izvorni_sadrzaj>PRETIUM d.o.o. za poljoprivrednu proizvodnju, turizam i ugostiteljstvo</izvorni_sadrzaj>
    <derivirana_varijabla naziv="DomainObject.Predmet.StrankaNazivFormated_1">PRETIUM d.o.o. za poljoprivrednu proizvodnju, turizam i ugostiteljstvo</derivirana_varijabla>
  </DomainObject.Predmet.StrankaNazivFormated>
  <DomainObject.Predmet.StrankaNazivFormatedOIB>
    <izvorni_sadrzaj>PRETIUM d.o.o. za poljoprivrednu proizvodnju, turizam i ugostiteljstvo, OIB 10329825642</izvorni_sadrzaj>
    <derivirana_varijabla naziv="DomainObject.Predmet.StrankaNazivFormatedOIB_1">PRETIUM d.o.o. za poljoprivrednu proizvodnju, turizam i ugostiteljstvo, OIB 10329825642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PRETIUM d.o.o. za poljoprivrednu proizvodnju, turizam i ugostiteljstvo</item>
    </izvorni_sadrzaj>
    <derivirana_varijabla naziv="DomainObject.Predmet.StrankaListFormated_1">
      <item>PRETIUM d.o.o. za poljoprivrednu proizvodnju, turizam i ugostiteljstvo</item>
    </derivirana_varijabla>
  </DomainObject.Predmet.StrankaListFormated>
  <DomainObject.Predmet.StrankaListFormatedOIB>
    <izvorni_sadrzaj>
      <item>PRETIUM d.o.o. za poljoprivrednu proizvodnju, turizam i ugostiteljstvo, OIB 10329825642</item>
    </izvorni_sadrzaj>
    <derivirana_varijabla naziv="DomainObject.Predmet.StrankaListFormatedOIB_1">
      <item>PRETIUM d.o.o. za poljoprivrednu proizvodnju, turizam i ugostiteljstvo, OIB 10329825642</item>
    </derivirana_varijabla>
  </DomainObject.Predmet.StrankaListFormatedOIB>
  <DomainObject.Predmet.StrankaListFormatedWithAdress>
    <izvorni_sadrzaj>
      <item>PRETIUM d.o.o. za poljoprivrednu proizvodnju, turizam i ugostiteljstvo, A. Paradžika 14, 31000 Osijek</item>
    </izvorni_sadrzaj>
    <derivirana_varijabla naziv="DomainObject.Predmet.StrankaListFormatedWithAdress_1">
      <item>PRETIUM d.o.o. za poljoprivrednu proizvodnju, turizam i ugostiteljstvo, A. Paradžika 14, 31000 Osijek</item>
    </derivirana_varijabla>
  </DomainObject.Predmet.StrankaListFormatedWithAdress>
  <DomainObject.Predmet.StrankaListFormatedWithAdressOIB>
    <izvorni_sadrzaj>
      <item>PRETIUM d.o.o. za poljoprivrednu proizvodnju, turizam i ugostiteljstvo, OIB 10329825642, A. Paradžika 14, 31000 Osijek</item>
    </izvorni_sadrzaj>
    <derivirana_varijabla naziv="DomainObject.Predmet.StrankaListFormatedWithAdressOIB_1">
      <item>PRETIUM d.o.o. za poljoprivrednu proizvodnju, turizam i ugostiteljstvo, OIB 10329825642, A. Paradžika 14, 31000 Osijek</item>
    </derivirana_varijabla>
  </DomainObject.Predmet.StrankaListFormatedWithAdressOIB>
  <DomainObject.Predmet.StrankaListNazivFormated>
    <izvorni_sadrzaj>
      <item>PRETIUM d.o.o. za poljoprivrednu proizvodnju, turizam i ugostiteljstvo</item>
    </izvorni_sadrzaj>
    <derivirana_varijabla naziv="DomainObject.Predmet.StrankaListNazivFormated_1">
      <item>PRETIUM d.o.o. za poljoprivrednu proizvodnju, turizam i ugostiteljstvo</item>
    </derivirana_varijabla>
  </DomainObject.Predmet.StrankaListNazivFormated>
  <DomainObject.Predmet.StrankaListNazivFormatedOIB>
    <izvorni_sadrzaj>
      <item>PRETIUM d.o.o. za poljoprivrednu proizvodnju, turizam i ugostiteljstvo, OIB 10329825642</item>
    </izvorni_sadrzaj>
    <derivirana_varijabla naziv="DomainObject.Predmet.StrankaListNazivFormatedOIB_1">
      <item>PRETIUM d.o.o. za poljoprivrednu proizvodnju, turizam i ugostiteljstvo, OIB 10329825642</item>
    </derivirana_varijabla>
  </DomainObject.Predmet.StrankaListNazivFormatedOIB>
  <DomainObject.Predmet.ProtuStrankaListFormated>
    <izvorni_sadrzaj>
      <item>PRETIUM d.o.o. za poljoprivrednu proizvodnju, turizam i ugostiteljstvo</item>
    </izvorni_sadrzaj>
    <derivirana_varijabla naziv="DomainObject.Predmet.ProtuStrankaListFormated_1">
      <item>PRETIUM d.o.o. za poljoprivrednu proizvodnju, turizam i ugostiteljstvo</item>
    </derivirana_varijabla>
  </DomainObject.Predmet.ProtuStrankaListFormated>
  <DomainObject.Predmet.ProtuStrankaListFormatedOIB>
    <izvorni_sadrzaj>
      <item>PRETIUM d.o.o. za poljoprivrednu proizvodnju, turizam i ugostiteljstvo, OIB 10329825642</item>
    </izvorni_sadrzaj>
    <derivirana_varijabla naziv="DomainObject.Predmet.ProtuStrankaListFormatedOIB_1">
      <item>PRETIUM d.o.o. za poljoprivrednu proizvodnju, turizam i ugostiteljstvo, OIB 10329825642</item>
    </derivirana_varijabla>
  </DomainObject.Predmet.ProtuStrankaListFormatedOIB>
  <DomainObject.Predmet.ProtuStrankaListFormatedWithAdress>
    <izvorni_sadrzaj>
      <item>PRETIUM d.o.o. za poljoprivrednu proizvodnju, turizam i ugostiteljstvo, A. Paradžika 14, 31000 Osijek</item>
    </izvorni_sadrzaj>
    <derivirana_varijabla naziv="DomainObject.Predmet.ProtuStrankaListFormatedWithAdress_1">
      <item>PRETIUM d.o.o. za poljoprivrednu proizvodnju, turizam i ugostiteljstvo, A. Paradžika 14, 31000 Osijek</item>
    </derivirana_varijabla>
  </DomainObject.Predmet.ProtuStrankaListFormatedWithAdress>
  <DomainObject.Predmet.ProtuStrankaListFormatedWithAdressOIB>
    <izvorni_sadrzaj>
      <item>PRETIUM d.o.o. za poljoprivrednu proizvodnju, turizam i ugostiteljstvo, OIB 10329825642, A. Paradžika 14, 31000 Osijek</item>
    </izvorni_sadrzaj>
    <derivirana_varijabla naziv="DomainObject.Predmet.ProtuStrankaListFormatedWithAdressOIB_1">
      <item>PRETIUM d.o.o. za poljoprivrednu proizvodnju, turizam i ugostiteljstvo, OIB 10329825642, A. Paradžika 14, 31000 Osijek</item>
    </derivirana_varijabla>
  </DomainObject.Predmet.ProtuStrankaListFormatedWithAdressOIB>
  <DomainObject.Predmet.ProtuStrankaListNazivFormated>
    <izvorni_sadrzaj>
      <item>PRETIUM d.o.o. za poljoprivrednu proizvodnju, turizam i ugostiteljstvo</item>
    </izvorni_sadrzaj>
    <derivirana_varijabla naziv="DomainObject.Predmet.ProtuStrankaListNazivFormated_1">
      <item>PRETIUM d.o.o. za poljoprivrednu proizvodnju, turizam i ugostiteljstvo</item>
    </derivirana_varijabla>
  </DomainObject.Predmet.ProtuStrankaListNazivFormated>
  <DomainObject.Predmet.ProtuStrankaListNazivFormatedOIB>
    <izvorni_sadrzaj>
      <item>PRETIUM d.o.o. za poljoprivrednu proizvodnju, turizam i ugostiteljstvo, OIB 10329825642</item>
    </izvorni_sadrzaj>
    <derivirana_varijabla naziv="DomainObject.Predmet.ProtuStrankaListNazivFormatedOIB_1">
      <item>PRETIUM d.o.o. za poljoprivrednu proizvodnju, turizam i ugostiteljstvo, OIB 10329825642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St-682/2017-3</izvorni_sadrzaj>
    <derivirana_varijabla naziv="DomainObject.PoslovniBrojDokumenta_1">St-682/2017-3</derivirana_varijabla>
  </DomainObject.PoslovniBrojDokumenta>
  <DomainObject.Predmet.StrankaIDrugi>
    <izvorni_sadrzaj>PRETIUM d.o.o. za poljoprivrednu proizvodnju, turizam i ugostiteljstvo</izvorni_sadrzaj>
    <derivirana_varijabla naziv="DomainObject.Predmet.StrankaIDrugi_1">PRETIUM d.o.o. za poljoprivrednu proizvodnju, turizam i ugostiteljstvo</derivirana_varijabla>
  </DomainObject.Predmet.StrankaIDrugi>
  <DomainObject.Predmet.ProtustrankaIDrugi>
    <izvorni_sadrzaj>PRETIUM d.o.o. za poljoprivrednu proizvodnju, turizam i ugostiteljstvo</izvorni_sadrzaj>
    <derivirana_varijabla naziv="DomainObject.Predmet.ProtustrankaIDrugi_1">PRETIUM d.o.o. za poljoprivrednu proizvodnju, turizam i ugostiteljstvo</derivirana_varijabla>
  </DomainObject.Predmet.ProtustrankaIDrugi>
  <DomainObject.Predmet.StrankaIDrugiAdressOIB>
    <izvorni_sadrzaj>PRETIUM d.o.o. za poljoprivrednu proizvodnju, turizam i ugostiteljstvo, OIB 10329825642, A. Paradžika 14, 31000 Osijek</izvorni_sadrzaj>
    <derivirana_varijabla naziv="DomainObject.Predmet.StrankaIDrugiAdressOIB_1">PRETIUM d.o.o. za poljoprivrednu proizvodnju, turizam i ugostiteljstvo, OIB 10329825642, A. Paradžika 14, 31000 Osijek</derivirana_varijabla>
  </DomainObject.Predmet.StrankaIDrugiAdressOIB>
  <DomainObject.Predmet.ProtustrankaIDrugiAdressOIB>
    <izvorni_sadrzaj>PRETIUM d.o.o. za poljoprivrednu proizvodnju, turizam i ugostiteljstvo, OIB 10329825642, A. Paradžika 14, 31000 Osijek</izvorni_sadrzaj>
    <derivirana_varijabla naziv="DomainObject.Predmet.ProtustrankaIDrugiAdressOIB_1">PRETIUM d.o.o. za poljoprivrednu proizvodnju, turizam i ugostiteljstvo, OIB 10329825642, A. Paradžika 14,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PRETIUM d.o.o. za poljoprivrednu proizvodnju, turizam i ugostiteljstvo</item>
      <item>PRETIUM d.o.o. za poljoprivrednu proizvodnju, turizam i ugostiteljstvo</item>
    </izvorni_sadrzaj>
    <derivirana_varijabla naziv="DomainObject.Predmet.SudioniciListNaziv_1">
      <item>PRETIUM d.o.o. za poljoprivrednu proizvodnju, turizam i ugostiteljstvo</item>
      <item>PRETIUM d.o.o. za poljoprivrednu proizvodnju, turizam i ugostiteljstvo</item>
    </derivirana_varijabla>
  </DomainObject.Predmet.SudioniciListNaziv>
  <DomainObject.Predmet.SudioniciListAdressOIB>
    <izvorni_sadrzaj>
      <item>PRETIUM d.o.o. za poljoprivrednu proizvodnju, turizam i ugostiteljstvo, OIB 10329825642, A. Paradžika 14,31000 Osijek</item>
      <item>PRETIUM d.o.o. za poljoprivrednu proizvodnju, turizam i ugostiteljstvo, OIB 10329825642, A. Paradžika 14,31000 Osijek</item>
    </izvorni_sadrzaj>
    <derivirana_varijabla naziv="DomainObject.Predmet.SudioniciListAdressOIB_1">
      <item>PRETIUM d.o.o. za poljoprivrednu proizvodnju, turizam i ugostiteljstvo, OIB 10329825642, A. Paradžika 14,31000 Osijek</item>
      <item>PRETIUM d.o.o. za poljoprivrednu proizvodnju, turizam i ugostiteljstvo, OIB 10329825642, A. Paradžika 14,31000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10329825642</item>
      <item>, OIB 10329825642</item>
    </izvorni_sadrzaj>
    <derivirana_varijabla naziv="DomainObject.Predmet.SudioniciListNazivOIB_1">
      <item>, OIB 10329825642</item>
      <item>, OIB 10329825642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C10312-38FE-4AFF-915F-FD2988E3BF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1971</properties:Characters>
  <properties:Lines>76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2017-08-31T10:20:00Z</dcterms:created>
  <dc:creator>hermanj</dc:creator>
  <cp:lastModifiedBy>Snježana Markotić Jurić</cp:lastModifiedBy>
  <cp:lastPrinted>2017-08-31T10:20:00Z</cp:lastPrinted>
  <dcterms:modified xmlns:xsi="http://www.w3.org/2001/XMLSchema-instance" xsi:type="dcterms:W3CDTF">2017-08-31T11:33:00Z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St-682/2017-3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