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95a1" w14:paraId="ac995a1" w:rsidRDefault="00FB74EE" w:rsidP="00FB74EE" w:rsidR="00FB74EE">
      <w:pPr>
        <w:jc w:val="right"/>
        <w15:collapsed w:val="false"/>
      </w:pPr>
      <w:bookmarkStart w:name="_GoBack" w:id="0"/>
      <w:bookmarkEnd w:id="0"/>
      <w:r>
        <w:t>9 St-</w:t>
      </w:r>
      <w:r w:rsidR="00A81C34">
        <w:t>727</w:t>
      </w:r>
      <w:r>
        <w:t>/2015</w:t>
      </w:r>
    </w:p>
    <w:p w:rsidRDefault="00FB74EE" w:rsidP="00FB74EE" w:rsidR="00FB74EE"/>
    <w:p w:rsidRDefault="00FB74EE" w:rsidP="00FB74EE" w:rsidR="00FB74EE"/>
    <w:p w:rsidRDefault="00FB74EE" w:rsidP="00FB74EE" w:rsidR="00FB74EE">
      <w:r>
        <w:t>REPUBLIKA HRVATSKA</w:t>
      </w:r>
    </w:p>
    <w:p w:rsidRDefault="00FB74EE" w:rsidP="00FB74EE" w:rsidR="00FB74EE">
      <w:r>
        <w:t>TRGOVAČKI SUD U ZADRU</w:t>
      </w:r>
    </w:p>
    <w:p w:rsidRDefault="00FB74EE" w:rsidP="00FB74EE" w:rsidR="00FB74EE">
      <w:r>
        <w:t>STALNA SLUŽBA U ŠIBENIKU</w:t>
      </w:r>
    </w:p>
    <w:p w:rsidRDefault="00FB74EE" w:rsidP="00FB74EE" w:rsidR="00FB74EE"/>
    <w:p w:rsidRDefault="00FB74EE" w:rsidP="00FB74EE" w:rsidR="00FB74EE"/>
    <w:p w:rsidRDefault="00FB74EE" w:rsidP="00FB74EE" w:rsidR="00FB74EE"/>
    <w:p w:rsidRDefault="00FB74EE" w:rsidP="00FB74EE" w:rsidR="00FB74EE">
      <w:pPr>
        <w:jc w:val="center"/>
      </w:pPr>
      <w:r>
        <w:t xml:space="preserve">R E P U B L I K A </w:t>
      </w:r>
      <w:r w:rsidR="001D1D54">
        <w:t xml:space="preserve"> </w:t>
      </w:r>
      <w:r>
        <w:t xml:space="preserve"> H R V A T S K A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  <w:r>
        <w:t>R J E Š E N J E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both"/>
      </w:pPr>
    </w:p>
    <w:p w:rsidRDefault="00FB74EE" w:rsidP="00FB74EE" w:rsidR="00FB74EE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</w:t>
      </w:r>
      <w:r w:rsidR="003852CB">
        <w:rPr>
          <w:lang w:val="hr-HR"/>
        </w:rPr>
        <w:t xml:space="preserve">OIB: 36970464653, </w:t>
      </w:r>
      <w:r>
        <w:rPr>
          <w:lang w:val="hr-HR"/>
        </w:rPr>
        <w:t xml:space="preserve">po stečajnom sucu Tereziji Goreta, u skraćenom postupku nad dužnikom </w:t>
      </w:r>
      <w:r w:rsidR="00A81C34">
        <w:rPr>
          <w:lang w:val="hr-HR"/>
        </w:rPr>
        <w:t>UDRUGA ZA TERAPIJSKO I REKREACIJSKO JAHANJE "PEGASUS – ŠIBENIK" iz Šibenika, Kaprijska 7, OIB: 35271660846</w:t>
      </w:r>
      <w:r>
        <w:rPr>
          <w:lang w:val="hr-HR"/>
        </w:rPr>
        <w:t xml:space="preserve">, povodom zahtjeva Financijske agencije – Regionalni centar Split, Podružnica Šibenik,  dana </w:t>
      </w:r>
      <w:r w:rsidR="003852CB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A81C34" w:rsidR="00FB74EE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DB089C" w:rsidP="00A81C34" w:rsidR="00DB089C">
      <w:pPr>
        <w:tabs>
          <w:tab w:pos="885" w:val="left"/>
        </w:tabs>
        <w:ind w:firstLine="720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="00A81C34" w:rsidRPr="00A81C34">
        <w:rPr>
          <w:lang w:val="hr-HR"/>
        </w:rPr>
        <w:t xml:space="preserve"> </w:t>
      </w:r>
      <w:r w:rsidR="00A81C34">
        <w:rPr>
          <w:lang w:val="hr-HR"/>
        </w:rPr>
        <w:t>UDRUGA ZA TERAPIJSKO I REKREACIJSKO JAHANJE "PEGASUS – ŠIBENIK" iz Šibenika, Kaprijska 7, OIB: 35271660846</w:t>
      </w:r>
      <w:r>
        <w:rPr>
          <w:lang w:val="hr-HR"/>
        </w:rPr>
        <w:t xml:space="preserve">, sa danom </w:t>
      </w:r>
      <w:r w:rsidR="003852CB">
        <w:rPr>
          <w:lang w:val="hr-HR"/>
        </w:rPr>
        <w:t>23. Siječnja 2017</w:t>
      </w:r>
      <w:r>
        <w:rPr>
          <w:lang w:val="hr-HR"/>
        </w:rPr>
        <w:t>. godine, kada je ovo rješenje istaknuto na e – oglasnoj ploči Trgovačkog suda u Zadru, Stalne službe u Šibeniku.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3852CB">
        <w:rPr>
          <w:lang w:val="hr-HR"/>
        </w:rPr>
        <w:t>ajnom postupku imenuje se Hrvoje Kraljičković iz Zagreba, Trg hrvatskih velikana 4, OIB: 63875916042.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="00A81C34" w:rsidRPr="00A81C34">
        <w:rPr>
          <w:lang w:val="hr-HR"/>
        </w:rPr>
        <w:t xml:space="preserve"> </w:t>
      </w:r>
      <w:r w:rsidR="00A81C34">
        <w:rPr>
          <w:lang w:val="hr-HR"/>
        </w:rPr>
        <w:t>UDRUGA ZA TERAPIJSKO I REKREACIJSKO JAHANJE "PEGASUS – ŠIBENIK" iz Šibenika, Kaprijska 7, OIB: 35271660846</w:t>
      </w:r>
      <w:r>
        <w:rPr>
          <w:lang w:val="hr-HR"/>
        </w:rPr>
        <w:t xml:space="preserve">, sa danom </w:t>
      </w:r>
      <w:r w:rsidR="003852CB">
        <w:rPr>
          <w:lang w:val="hr-HR"/>
        </w:rPr>
        <w:t>23. Siječnja 2017</w:t>
      </w:r>
      <w:r>
        <w:rPr>
          <w:lang w:val="hr-HR"/>
        </w:rPr>
        <w:t>. godine.</w:t>
      </w:r>
    </w:p>
    <w:p w:rsidRDefault="00FB74EE" w:rsidP="00FB74EE" w:rsidR="00FB74EE">
      <w:pPr>
        <w:jc w:val="both"/>
        <w:rPr>
          <w:lang w:val="hr-HR"/>
        </w:rPr>
      </w:pPr>
    </w:p>
    <w:p w:rsidRDefault="003852CB" w:rsidP="003852CB" w:rsidR="003852CB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3852CB" w:rsidP="003852CB" w:rsidR="003852CB" w:rsidRPr="00EC11AD">
      <w:pPr>
        <w:ind w:left="720"/>
        <w:jc w:val="both"/>
        <w:rPr>
          <w:lang w:val="hr-HR"/>
        </w:rPr>
      </w:pPr>
    </w:p>
    <w:p w:rsidRDefault="003852CB" w:rsidP="003852CB" w:rsidR="003852CB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FB74EE" w:rsidP="00FB74EE" w:rsidR="00FB74EE">
      <w:pPr>
        <w:jc w:val="both"/>
        <w:rPr>
          <w:lang w:val="hr-HR"/>
        </w:rPr>
      </w:pPr>
    </w:p>
    <w:p w:rsidRDefault="003852CB" w:rsidP="003852CB" w:rsidR="003852CB">
      <w:pPr>
        <w:ind w:firstLine="720"/>
        <w:jc w:val="right"/>
        <w:rPr>
          <w:lang w:val="hr-HR"/>
        </w:rPr>
      </w:pPr>
      <w:r>
        <w:rPr>
          <w:lang w:val="hr-HR"/>
        </w:rPr>
        <w:t>9 St-727/2015</w:t>
      </w:r>
    </w:p>
    <w:p w:rsidRDefault="003852CB" w:rsidP="003852CB" w:rsidR="003852CB">
      <w:pPr>
        <w:jc w:val="right"/>
        <w:rPr>
          <w:lang w:val="hr-HR"/>
        </w:rPr>
      </w:pPr>
    </w:p>
    <w:p w:rsidRDefault="003852CB" w:rsidP="00FB74EE" w:rsidR="003852CB">
      <w:pPr>
        <w:jc w:val="center"/>
        <w:rPr>
          <w:lang w:val="hr-HR"/>
        </w:rPr>
      </w:pPr>
    </w:p>
    <w:p w:rsidRDefault="00FB74EE" w:rsidP="00FB74EE" w:rsidR="00FB74E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74EE" w:rsidP="00FB74EE" w:rsidR="00FB74EE">
      <w:pPr>
        <w:jc w:val="center"/>
        <w:rPr>
          <w:lang w:val="hr-HR"/>
        </w:rPr>
      </w:pPr>
    </w:p>
    <w:p w:rsidRDefault="00FB74EE" w:rsidP="00A81C34" w:rsidR="00A81C34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</w:t>
      </w:r>
      <w:r w:rsidR="00080EC6">
        <w:rPr>
          <w:lang w:val="hr-HR"/>
        </w:rPr>
        <w:t>23</w:t>
      </w:r>
      <w:r>
        <w:rPr>
          <w:lang w:val="hr-HR"/>
        </w:rPr>
        <w:t xml:space="preserve">. </w:t>
      </w:r>
      <w:r w:rsidR="00080EC6">
        <w:rPr>
          <w:lang w:val="hr-HR"/>
        </w:rPr>
        <w:t>studenog</w:t>
      </w:r>
      <w:r>
        <w:rPr>
          <w:lang w:val="hr-HR"/>
        </w:rPr>
        <w:t xml:space="preserve"> 2015. godine zaprimljen je na ovom sudu zahtjev Financijske agencije – Regionalni centar Split, Podružnica Šibenik, za provedbu skraćenog stečajnog </w:t>
      </w:r>
    </w:p>
    <w:p w:rsidRDefault="00A81C34" w:rsidP="00A81C34" w:rsidR="00A81C34">
      <w:pPr>
        <w:ind w:firstLine="720"/>
        <w:jc w:val="both"/>
        <w:rPr>
          <w:lang w:val="hr-HR"/>
        </w:rPr>
      </w:pPr>
    </w:p>
    <w:p w:rsidRDefault="00FB74EE" w:rsidP="00A81C34" w:rsidR="00FB74EE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="00A81C34" w:rsidRPr="00A81C34">
        <w:rPr>
          <w:lang w:val="hr-HR"/>
        </w:rPr>
        <w:t xml:space="preserve"> </w:t>
      </w:r>
      <w:r w:rsidR="00A81C34">
        <w:rPr>
          <w:lang w:val="hr-HR"/>
        </w:rPr>
        <w:t>UDRUGA ZA TERAPIJSKO I REKREACIJSKO JAHANJE "PEGASUS – ŠIBENIK" iz Šibenika, Kaprijska 7, OIB: 35271660846</w:t>
      </w:r>
      <w:r>
        <w:rPr>
          <w:lang w:val="hr-HR"/>
        </w:rPr>
        <w:t>.</w:t>
      </w:r>
    </w:p>
    <w:p w:rsidRDefault="00FB74EE" w:rsidP="00A81C34" w:rsidR="00FB74EE">
      <w:pPr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Oglasom ovog suda pod poslovnim brojem 9 St-</w:t>
      </w:r>
      <w:r w:rsidR="00080EC6">
        <w:rPr>
          <w:lang w:val="hr-HR"/>
        </w:rPr>
        <w:t>727</w:t>
      </w:r>
      <w:r>
        <w:rPr>
          <w:lang w:val="hr-HR"/>
        </w:rPr>
        <w:t xml:space="preserve">/2015 od dana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Naved</w:t>
      </w:r>
      <w:r w:rsidR="006F586D">
        <w:rPr>
          <w:lang w:val="hr-HR"/>
        </w:rPr>
        <w:t>e</w:t>
      </w:r>
      <w:r>
        <w:rPr>
          <w:lang w:val="hr-HR"/>
        </w:rPr>
        <w:t xml:space="preserve">ni oglas objavljen je na e-oglasnoj ploči suda danom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3852CB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1E35C3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lastRenderedPageBreak/>
        <w:t>Predlagatelju FINI, Podružnica Šibenik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3852CB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registru udruga prije i </w:t>
      </w:r>
      <w:r w:rsidR="00FB74EE">
        <w:rPr>
          <w:lang w:val="hr-HR"/>
        </w:rPr>
        <w:t xml:space="preserve"> po pravomoćnosti</w:t>
      </w:r>
    </w:p>
    <w:p w:rsidRDefault="003852CB" w:rsidP="00FB74EE" w:rsidR="003852C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3852CB" w:rsidP="00FB74EE" w:rsidR="003852CB" w:rsidRP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sectPr w:rsidSect="001D1D54" w:rsidR="003852CB" w:rsidRPr="00FB74EE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D7D" w:rsidP="00A81C34" w:rsidR="00A40D7D">
      <w:r>
        <w:separator/>
      </w:r>
    </w:p>
  </w:endnote>
  <w:endnote w:id="0" w:type="continuationSeparator">
    <w:p w:rsidRDefault="00A40D7D" w:rsidP="00A81C34" w:rsidR="00A40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D7D" w:rsidP="00A81C34" w:rsidR="00A40D7D">
      <w:r>
        <w:separator/>
      </w:r>
    </w:p>
  </w:footnote>
  <w:footnote w:id="0" w:type="continuationSeparator">
    <w:p w:rsidRDefault="00A40D7D" w:rsidP="00A81C34" w:rsidR="00A40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D54" w:rsidR="001D1D5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4F47" w:rsidRPr="00F84F47">
      <w:rPr>
        <w:noProof/>
        <w:lang w:val="hr-HR"/>
      </w:rPr>
      <w:t>3</w:t>
    </w:r>
    <w:r>
      <w:fldChar w:fldCharType="end"/>
    </w:r>
  </w:p>
  <w:p w:rsidRDefault="001D1D54" w:rsidR="001D1D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4EE"/>
    <w:rsid w:val="00080EC6"/>
    <w:rsid w:val="00175244"/>
    <w:rsid w:val="001D1D54"/>
    <w:rsid w:val="001E35C3"/>
    <w:rsid w:val="003852CB"/>
    <w:rsid w:val="004955F6"/>
    <w:rsid w:val="00675F51"/>
    <w:rsid w:val="00692EE5"/>
    <w:rsid w:val="006F586D"/>
    <w:rsid w:val="00A40D7D"/>
    <w:rsid w:val="00A81C34"/>
    <w:rsid w:val="00B70195"/>
    <w:rsid w:val="00D241A1"/>
    <w:rsid w:val="00DB089C"/>
    <w:rsid w:val="00F53608"/>
    <w:rsid w:val="00F84F47"/>
    <w:rsid w:val="00FB74EE"/>
    <w:rsid w:val="00FC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74E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1E35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E35C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74E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1E35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E35C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TERAPIJSKO I REKREACIJSKO JAHANJE "PEGASUS-ŠIBENIK"</izvorni_sadrzaj>
    <derivirana_varijabla naziv="DomainObject.Predmet.ProtustrankaFormated_1">  UDRUGA ZA TERAPIJSKO I REKREACIJSKO JAHANJE "PEGASUS-ŠIBENIK"</derivirana_varijabla>
  </DomainObject.Predmet.ProtustrankaFormated>
  <DomainObject.Predmet.ProtustrankaFormatedOIB>
    <izvorni_sadrzaj>  UDRUGA ZA TERAPIJSKO I REKREACIJSKO JAHANJE "PEGASUS-ŠIBENIK", OIB 35271660846</izvorni_sadrzaj>
    <derivirana_varijabla naziv="DomainObject.Predmet.ProtustrankaFormatedOIB_1">  UDRUGA ZA TERAPIJSKO I REKREACIJSKO JAHANJE "PEGASUS-ŠIBENIK", OIB 35271660846</derivirana_varijabla>
  </DomainObject.Predmet.ProtustrankaFormatedOIB>
  <DomainObject.Predmet.ProtustrankaFormatedWithAdress>
    <izvorni_sadrzaj> UDRUGA ZA TERAPIJSKO I REKREACIJSKO JAHANJE "PEGASUS-ŠIBENIK", Kaprijska 7, 22000 Šibenik</izvorni_sadrzaj>
    <derivirana_varijabla naziv="DomainObject.Predmet.ProtustrankaFormatedWithAdress_1"> UDRUGA ZA TERAPIJSKO I REKREACIJSKO JAHANJE "PEGASUS-ŠIBENIK", Kaprijska 7, 22000 Šibenik</derivirana_varijabla>
  </DomainObject.Predmet.ProtustrankaFormatedWithAdress>
  <DomainObject.Predmet.ProtustrankaFormatedWithAdressOIB>
    <izvorni_sadrzaj> UDRUGA ZA TERAPIJSKO I REKREACIJSKO JAHANJE "PEGASUS-ŠIBENIK", OIB 35271660846, Kaprijska 7, 22000 Šibenik</izvorni_sadrzaj>
    <derivirana_varijabla naziv="DomainObject.Predmet.ProtustrankaFormatedWithAdressOIB_1"> UDRUGA ZA TERAPIJSKO I REKREACIJSKO JAHANJE "PEGASUS-ŠIBENIK", OIB 35271660846, Kaprijska 7, 22000 Šibenik</derivirana_varijabla>
  </DomainObject.Predmet.ProtustrankaFormatedWithAdressOIB>
  <DomainObject.Predmet.ProtustrankaWithAdress>
    <izvorni_sadrzaj>UDRUGA ZA TERAPIJSKO I REKREACIJSKO JAHANJE "PEGASUS-ŠIBENIK" Kaprijska 7, 22000 Šibenik</izvorni_sadrzaj>
    <derivirana_varijabla naziv="DomainObject.Predmet.ProtustrankaWithAdress_1">UDRUGA ZA TERAPIJSKO I REKREACIJSKO JAHANJE "PEGASUS-ŠIBENIK" Kaprijska 7, 22000 Šibenik</derivirana_varijabla>
  </DomainObject.Predmet.ProtustrankaWithAdress>
  <DomainObject.Predmet.ProtustrankaWithAdressOIB>
    <izvorni_sadrzaj>UDRUGA ZA TERAPIJSKO I REKREACIJSKO JAHANJE "PEGASUS-ŠIBENIK", OIB 35271660846, Kaprijska 7, 22000 Šibenik</izvorni_sadrzaj>
    <derivirana_varijabla naziv="DomainObject.Predmet.ProtustrankaWithAdressOIB_1">UDRUGA ZA TERAPIJSKO I REKREACIJSKO JAHANJE "PEGASUS-ŠIBENIK", OIB 35271660846, Kaprijska 7, 22000 Šibenik</derivirana_varijabla>
  </DomainObject.Predmet.ProtustrankaWithAdressOIB>
  <DomainObject.Predmet.ProtustrankaNazivFormated>
    <izvorni_sadrzaj>UDRUGA ZA TERAPIJSKO I REKREACIJSKO JAHANJE "PEGASUS-ŠIBENIK"</izvorni_sadrzaj>
    <derivirana_varijabla naziv="DomainObject.Predmet.ProtustrankaNazivFormated_1">UDRUGA ZA TERAPIJSKO I REKREACIJSKO JAHANJE "PEGASUS-ŠIBENIK"</derivirana_varijabla>
  </DomainObject.Predmet.ProtustrankaNazivFormated>
  <DomainObject.Predmet.ProtustrankaNazivFormatedOIB>
    <izvorni_sadrzaj>UDRUGA ZA TERAPIJSKO I REKREACIJSKO JAHANJE "PEGASUS-ŠIBENIK", OIB 35271660846</izvorni_sadrzaj>
    <derivirana_varijabla naziv="DomainObject.Predmet.ProtustrankaNazivFormatedOIB_1">UDRUGA ZA TERAPIJSKO I REKREACIJSKO JAHANJE "PEGASUS-ŠIBENIK", OIB 35271660846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TERAPIJSKO I REKREACIJSKO JAHANJE "PEGASUS-ŠIBENIK"</item>
    </izvorni_sadrzaj>
    <derivirana_varijabla naziv="DomainObject.Predmet.ProtuStrankaListFormated_1">
      <item>UDRUGA ZA TERAPIJSKO I REKREACIJSKO JAHANJE "PEGASUS-ŠIBENIK"</item>
    </derivirana_varijabla>
  </DomainObject.Predmet.ProtuStrankaListFormated>
  <DomainObject.Predmet.ProtuStrankaListFormatedOIB>
    <izvorni_sadrzaj>
      <item>UDRUGA ZA TERAPIJSKO I REKREACIJSKO JAHANJE "PEGASUS-ŠIBENIK", OIB 35271660846</item>
    </izvorni_sadrzaj>
    <derivirana_varijabla naziv="DomainObject.Predmet.ProtuStrankaListFormatedOIB_1">
      <item>UDRUGA ZA TERAPIJSKO I REKREACIJSKO JAHANJE "PEGASUS-ŠIBENIK", OIB 35271660846</item>
    </derivirana_varijabla>
  </DomainObject.Predmet.ProtuStrankaListFormatedOIB>
  <DomainObject.Predmet.ProtuStrankaListFormatedWithAdress>
    <izvorni_sadrzaj>
      <item>UDRUGA ZA TERAPIJSKO I REKREACIJSKO JAHANJE "PEGASUS-ŠIBENIK", Kaprijska 7, 22000 Šibenik</item>
    </izvorni_sadrzaj>
    <derivirana_varijabla naziv="DomainObject.Predmet.ProtuStrankaListFormatedWithAdress_1">
      <item>UDRUGA ZA TERAPIJSKO I REKREACIJSKO JAHANJE "PEGASUS-ŠIBENIK", Kaprijska 7, 22000 Šibenik</item>
    </derivirana_varijabla>
  </DomainObject.Predmet.ProtuStrankaListFormatedWithAdress>
  <DomainObject.Predmet.ProtuStrankaListFormatedWithAdressOIB>
    <izvorni_sadrzaj>
      <item>UDRUGA ZA TERAPIJSKO I REKREACIJSKO JAHANJE "PEGASUS-ŠIBENIK", OIB 35271660846, Kaprijska 7, 22000 Šibenik</item>
    </izvorni_sadrzaj>
    <derivirana_varijabla naziv="DomainObject.Predmet.ProtuStrankaListFormatedWithAdressOIB_1">
      <item>UDRUGA ZA TERAPIJSKO I REKREACIJSKO JAHANJE "PEGASUS-ŠIBENIK", OIB 35271660846, Kaprijska 7, 22000 Šibenik</item>
    </derivirana_varijabla>
  </DomainObject.Predmet.ProtuStrankaListFormatedWithAdressOIB>
  <DomainObject.Predmet.ProtuStrankaListNazivFormated>
    <izvorni_sadrzaj>
      <item>UDRUGA ZA TERAPIJSKO I REKREACIJSKO JAHANJE "PEGASUS-ŠIBENIK"</item>
    </izvorni_sadrzaj>
    <derivirana_varijabla naziv="DomainObject.Predmet.ProtuStrankaListNazivFormated_1">
      <item>UDRUGA ZA TERAPIJSKO I REKREACIJSKO JAHANJE "PEGASUS-ŠIBENIK"</item>
    </derivirana_varijabla>
  </DomainObject.Predmet.ProtuStrankaListNazivFormated>
  <DomainObject.Predmet.ProtuStrankaListNazivFormatedOIB>
    <izvorni_sadrzaj>
      <item>UDRUGA ZA TERAPIJSKO I REKREACIJSKO JAHANJE "PEGASUS-ŠIBENIK", OIB 35271660846</item>
    </izvorni_sadrzaj>
    <derivirana_varijabla naziv="DomainObject.Predmet.ProtuStrankaListNazivFormatedOIB_1">
      <item>UDRUGA ZA TERAPIJSKO I REKREACIJSKO JAHANJE "PEGASUS-ŠIBENIK", OIB 35271660846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TERAPIJSKO I REKREACIJSKO JAHANJE "PEGASUS-ŠIBENIK"</izvorni_sadrzaj>
    <derivirana_varijabla naziv="DomainObject.Predmet.ProtustrankaIDrugi_1">UDRUGA ZA TERAPIJSKO I REKREACIJSKO JAHANJE "PEGASUS-ŠIBENIK"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TERAPIJSKO I REKREACIJSKO JAHANJE "PEGASUS-ŠIBENIK", OIB 35271660846, Kaprijska 7, 22000 Šibenik</izvorni_sadrzaj>
    <derivirana_varijabla naziv="DomainObject.Predmet.ProtustrankaIDrugiAdressOIB_1">UDRUGA ZA TERAPIJSKO I REKREACIJSKO JAHANJE "PEGASUS-ŠIBENIK", OIB 35271660846, Kaprijska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TERAPIJSKO I REKREACIJSKO JAHANJE "PEGASUS-ŠIBENIK"</item>
    </izvorni_sadrzaj>
    <derivirana_varijabla naziv="DomainObject.Predmet.SudioniciListNaziv_1">
      <item>FINA - Podružnica Šibenik</item>
      <item>UDRUGA ZA TERAPIJSKO I REKREACIJSKO JAHANJE "PEGASUS-ŠIBENIK"</item>
    </derivirana_varijabla>
  </DomainObject.Predmet.SudioniciListNaziv>
  <DomainObject.Predmet.SudioniciListAdressOIB>
    <izvorni_sadrzaj>
      <item>FINA - Podružnica Šibenik, OIB 85821130368, Perivoj L. Marune 1,22000 Šibenik</item>
      <item>UDRUGA ZA TERAPIJSKO I REKREACIJSKO JAHANJE "PEGASUS-ŠIBENIK", OIB 35271660846, Kaprijska 7,22000 Šibenik</item>
    </izvorni_sadrzaj>
    <derivirana_varijabla naziv="DomainObject.Predmet.SudioniciListAdressOIB_1">
      <item>FINA - Podružnica Šibenik, OIB 85821130368, Perivoj L. Marune 1,22000 Šibenik</item>
      <item>UDRUGA ZA TERAPIJSKO I REKREACIJSKO JAHANJE "PEGASUS-ŠIBENIK", OIB 35271660846, Kaprijska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35271660846</item>
    </izvorni_sadrzaj>
    <derivirana_varijabla naziv="DomainObject.Predmet.SudioniciListNazivOIB_1">
      <item>, OIB 85821130368</item>
      <item>, OIB 35271660846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547</properties:Words>
  <properties:Characters>3065</properties:Characters>
  <properties:Lines>99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2017-01-23T12:43:00Z</dcterms:created>
  <dc:creator>Sektor za informatiku</dc:creator>
  <cp:keywords/>
  <cp:lastModifiedBy>Marina Gulin</cp:lastModifiedBy>
  <cp:lastPrinted>2017-01-23T12:28:00Z</cp:lastPrinted>
  <dcterms:modified xmlns:xsi="http://www.w3.org/2001/XMLSchema-instance" xsi:type="dcterms:W3CDTF">2017-01-23T12:44:00Z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