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a257" w14:paraId="0eba257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16157B">
        <w:t>2315</w:t>
      </w:r>
      <w:proofErr w:type="spellEnd"/>
      <w:r w:rsidR="00F3517B">
        <w:t>/</w:t>
      </w:r>
      <w:proofErr w:type="spellStart"/>
      <w:r w:rsidR="00F3517B">
        <w:t>16</w:t>
      </w:r>
      <w:proofErr w:type="spellEnd"/>
      <w:r w:rsidR="00F3517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B86C8E">
        <w:t xml:space="preserve"> </w:t>
      </w:r>
      <w:proofErr w:type="spellStart"/>
      <w:r w:rsidR="00B86C8E">
        <w:t>FITNESS</w:t>
      </w:r>
      <w:proofErr w:type="spellEnd"/>
      <w:r w:rsidR="00B86C8E">
        <w:t xml:space="preserve"> KLUB "</w:t>
      </w:r>
      <w:proofErr w:type="spellStart"/>
      <w:r w:rsidR="00B86C8E">
        <w:t>WELLFIT</w:t>
      </w:r>
      <w:proofErr w:type="spellEnd"/>
      <w:r w:rsidR="00B86C8E">
        <w:t xml:space="preserve">", Pula, </w:t>
      </w:r>
      <w:proofErr w:type="spellStart"/>
      <w:r w:rsidR="00B86C8E">
        <w:t>Lussijeva</w:t>
      </w:r>
      <w:proofErr w:type="spellEnd"/>
      <w:r w:rsidR="00B86C8E">
        <w:t xml:space="preserve"> 3, </w:t>
      </w:r>
      <w:proofErr w:type="spellStart"/>
      <w:r w:rsidR="00B86C8E">
        <w:t>OIB</w:t>
      </w:r>
      <w:proofErr w:type="spellEnd"/>
      <w:r w:rsidR="00B86C8E">
        <w:t xml:space="preserve">: </w:t>
      </w:r>
      <w:proofErr w:type="spellStart"/>
      <w:r w:rsidR="00B86C8E">
        <w:t>00786935086</w:t>
      </w:r>
      <w:proofErr w:type="spellEnd"/>
      <w:r w:rsidR="006E61B4">
        <w:t xml:space="preserve">, </w:t>
      </w:r>
      <w:r>
        <w:t>povodom zahtjeva</w:t>
      </w:r>
      <w:r w:rsidR="0073159A" w:rsidRPr="0073159A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Pula, </w:t>
      </w:r>
      <w:proofErr w:type="spellStart"/>
      <w:r w:rsidR="0073159A">
        <w:t>Giardini</w:t>
      </w:r>
      <w:proofErr w:type="spellEnd"/>
      <w:r w:rsidR="0073159A">
        <w:t xml:space="preserve"> 5, </w:t>
      </w:r>
      <w:proofErr w:type="spellStart"/>
      <w:r w:rsidR="0073159A">
        <w:t>OIB</w:t>
      </w:r>
      <w:proofErr w:type="spellEnd"/>
      <w:r w:rsidR="0073159A">
        <w:t xml:space="preserve">: </w:t>
      </w:r>
      <w:proofErr w:type="spellStart"/>
      <w:r w:rsidR="0073159A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3159A">
        <w:t>2</w:t>
      </w:r>
      <w:r w:rsidR="00C82343">
        <w:t xml:space="preserve">. </w:t>
      </w:r>
      <w:r w:rsidR="0073159A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F3517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B86C8E">
        <w:rPr>
          <w:bCs/>
        </w:rPr>
        <w:t xml:space="preserve"> </w:t>
      </w:r>
      <w:proofErr w:type="spellStart"/>
      <w:r w:rsidR="00B86C8E">
        <w:t>FITNESS</w:t>
      </w:r>
      <w:proofErr w:type="spellEnd"/>
      <w:r w:rsidR="00B86C8E">
        <w:t xml:space="preserve"> KLUB "</w:t>
      </w:r>
      <w:proofErr w:type="spellStart"/>
      <w:r w:rsidR="00B86C8E">
        <w:t>WELLFIT</w:t>
      </w:r>
      <w:proofErr w:type="spellEnd"/>
      <w:r w:rsidR="00B86C8E">
        <w:t xml:space="preserve">", Pula, </w:t>
      </w:r>
      <w:proofErr w:type="spellStart"/>
      <w:r w:rsidR="00B86C8E">
        <w:t>Lussijeva</w:t>
      </w:r>
      <w:proofErr w:type="spellEnd"/>
      <w:r w:rsidR="00B86C8E">
        <w:t xml:space="preserve"> 3, </w:t>
      </w:r>
      <w:proofErr w:type="spellStart"/>
      <w:r w:rsidR="00B86C8E">
        <w:t>OIB</w:t>
      </w:r>
      <w:proofErr w:type="spellEnd"/>
      <w:r w:rsidR="00B86C8E">
        <w:t xml:space="preserve">: </w:t>
      </w:r>
      <w:proofErr w:type="spellStart"/>
      <w:r w:rsidR="00B86C8E">
        <w:t>00786935086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B86C8E">
        <w:t xml:space="preserve"> Nada Reljić, Slavonski Brod, Naselje A. Hebranga 7/9, </w:t>
      </w:r>
      <w:proofErr w:type="spellStart"/>
      <w:r w:rsidR="00B86C8E">
        <w:t>OIB</w:t>
      </w:r>
      <w:proofErr w:type="spellEnd"/>
      <w:r w:rsidR="00B86C8E">
        <w:t xml:space="preserve">: </w:t>
      </w:r>
      <w:proofErr w:type="spellStart"/>
      <w:r w:rsidR="00B86C8E">
        <w:t>63776354688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FD0CCA">
        <w:rPr>
          <w:bCs/>
        </w:rPr>
        <w:t>udruga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FD0CCA">
        <w:t>20</w:t>
      </w:r>
      <w:proofErr w:type="spellEnd"/>
      <w:r w:rsidR="00F7152E">
        <w:t xml:space="preserve">. </w:t>
      </w:r>
      <w:r w:rsidR="00D073B9">
        <w:t>lipnja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54495E">
        <w:t>18</w:t>
      </w:r>
      <w:proofErr w:type="spellEnd"/>
      <w:r w:rsidR="00DC51C2">
        <w:t>.</w:t>
      </w:r>
      <w:r w:rsidR="00794266">
        <w:t xml:space="preserve"> </w:t>
      </w:r>
      <w:r w:rsidR="0054495E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16157B">
        <w:t>2315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16157B">
        <w:t>2315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D34B33">
        <w:t>2</w:t>
      </w:r>
      <w:r w:rsidR="00C82343">
        <w:t xml:space="preserve">. </w:t>
      </w:r>
      <w:r w:rsidR="0054495E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FD0CCA">
        <w:t>udruga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54495E">
        <w:t>2.1</w:t>
      </w:r>
      <w:proofErr w:type="spellEnd"/>
      <w:r w:rsidR="0054495E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54557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13D4"/>
    <w:rsid w:val="001254DD"/>
    <w:rsid w:val="001257A9"/>
    <w:rsid w:val="001273B9"/>
    <w:rsid w:val="00133162"/>
    <w:rsid w:val="00134E8C"/>
    <w:rsid w:val="00144E89"/>
    <w:rsid w:val="0016149D"/>
    <w:rsid w:val="0016157B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258B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89A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A51DC"/>
    <w:rsid w:val="002B0E74"/>
    <w:rsid w:val="002B6B2E"/>
    <w:rsid w:val="002D32AA"/>
    <w:rsid w:val="002E0208"/>
    <w:rsid w:val="002F099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3A0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0C35"/>
    <w:rsid w:val="00534927"/>
    <w:rsid w:val="00534E0F"/>
    <w:rsid w:val="00535709"/>
    <w:rsid w:val="005420F0"/>
    <w:rsid w:val="0054495E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737C2"/>
    <w:rsid w:val="00581CA3"/>
    <w:rsid w:val="00584332"/>
    <w:rsid w:val="0058666E"/>
    <w:rsid w:val="005906D0"/>
    <w:rsid w:val="0059098C"/>
    <w:rsid w:val="0059783B"/>
    <w:rsid w:val="005A572D"/>
    <w:rsid w:val="005A7D89"/>
    <w:rsid w:val="005B093F"/>
    <w:rsid w:val="005B0F1E"/>
    <w:rsid w:val="005B3759"/>
    <w:rsid w:val="005B4462"/>
    <w:rsid w:val="005B7DD8"/>
    <w:rsid w:val="005C00BB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053BB"/>
    <w:rsid w:val="0061104E"/>
    <w:rsid w:val="00617B3C"/>
    <w:rsid w:val="00620F5C"/>
    <w:rsid w:val="00622640"/>
    <w:rsid w:val="00627D01"/>
    <w:rsid w:val="00633565"/>
    <w:rsid w:val="006369CD"/>
    <w:rsid w:val="00642B53"/>
    <w:rsid w:val="00660B01"/>
    <w:rsid w:val="00662B4E"/>
    <w:rsid w:val="0066488F"/>
    <w:rsid w:val="00670141"/>
    <w:rsid w:val="0067199B"/>
    <w:rsid w:val="00674DDB"/>
    <w:rsid w:val="00677F2B"/>
    <w:rsid w:val="006854F7"/>
    <w:rsid w:val="00686322"/>
    <w:rsid w:val="0069652F"/>
    <w:rsid w:val="006A298A"/>
    <w:rsid w:val="006B0F9C"/>
    <w:rsid w:val="006B3B81"/>
    <w:rsid w:val="006C3FCC"/>
    <w:rsid w:val="006C5047"/>
    <w:rsid w:val="006C61D1"/>
    <w:rsid w:val="006D346D"/>
    <w:rsid w:val="006D6508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59A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47A7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0484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15DB2"/>
    <w:rsid w:val="00923CA1"/>
    <w:rsid w:val="009240E0"/>
    <w:rsid w:val="009332EB"/>
    <w:rsid w:val="00946658"/>
    <w:rsid w:val="00946ED7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165F"/>
    <w:rsid w:val="009F538B"/>
    <w:rsid w:val="00A00307"/>
    <w:rsid w:val="00A01A75"/>
    <w:rsid w:val="00A071BA"/>
    <w:rsid w:val="00A11D11"/>
    <w:rsid w:val="00A12C16"/>
    <w:rsid w:val="00A16684"/>
    <w:rsid w:val="00A207A6"/>
    <w:rsid w:val="00A2401F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86C8E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22D3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073B9"/>
    <w:rsid w:val="00D10204"/>
    <w:rsid w:val="00D24B3B"/>
    <w:rsid w:val="00D34B33"/>
    <w:rsid w:val="00D36A9D"/>
    <w:rsid w:val="00D41285"/>
    <w:rsid w:val="00D4679F"/>
    <w:rsid w:val="00D626E7"/>
    <w:rsid w:val="00D62ED6"/>
    <w:rsid w:val="00D946FB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111F5"/>
    <w:rsid w:val="00E27BE6"/>
    <w:rsid w:val="00E36D43"/>
    <w:rsid w:val="00E3768D"/>
    <w:rsid w:val="00E426F8"/>
    <w:rsid w:val="00E44BC9"/>
    <w:rsid w:val="00E4746C"/>
    <w:rsid w:val="00E512E8"/>
    <w:rsid w:val="00E51B20"/>
    <w:rsid w:val="00E532D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A2E6C"/>
    <w:rsid w:val="00EB12CD"/>
    <w:rsid w:val="00EB5DA7"/>
    <w:rsid w:val="00EC0549"/>
    <w:rsid w:val="00EC05C6"/>
    <w:rsid w:val="00EC564D"/>
    <w:rsid w:val="00ED1E0F"/>
    <w:rsid w:val="00EE4093"/>
    <w:rsid w:val="00EE7D18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517B"/>
    <w:rsid w:val="00F36582"/>
    <w:rsid w:val="00F53471"/>
    <w:rsid w:val="00F5447E"/>
    <w:rsid w:val="00F66CB6"/>
    <w:rsid w:val="00F66EAC"/>
    <w:rsid w:val="00F66EAD"/>
    <w:rsid w:val="00F67585"/>
    <w:rsid w:val="00F67DEE"/>
    <w:rsid w:val="00F7152E"/>
    <w:rsid w:val="00F71B0B"/>
    <w:rsid w:val="00F758CB"/>
    <w:rsid w:val="00F75BA2"/>
    <w:rsid w:val="00F80F75"/>
    <w:rsid w:val="00F8306B"/>
    <w:rsid w:val="00F916A6"/>
    <w:rsid w:val="00F92133"/>
    <w:rsid w:val="00F96CB6"/>
    <w:rsid w:val="00FC65F4"/>
    <w:rsid w:val="00FC7DC5"/>
    <w:rsid w:val="00FD0CCA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6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5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5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5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5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6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5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5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5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5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2315</izvorni_sadrzaj>
    <derivirana_varijabla naziv="DomainObject.Predmet.Broj_1">2315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St-2315/2016</izvorni_sadrzaj>
    <derivirana_varijabla naziv="DomainObject.Predmet.OznakaBroj_1">St-2315/2016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KLUB "WELLFIT", PULA</izvorni_sadrzaj>
    <derivirana_varijabla naziv="DomainObject.Predmet.ProtustrankaFormated_1">  FITNESS KLUB "WELLFIT", PULA</derivirana_varijabla>
  </DomainObject.Predmet.ProtustrankaFormated>
  <DomainObject.Predmet.ProtustrankaFormatedOIB>
    <izvorni_sadrzaj>  FITNESS KLUB "WELLFIT", PULA, OIB 00786935086</izvorni_sadrzaj>
    <derivirana_varijabla naziv="DomainObject.Predmet.ProtustrankaFormatedOIB_1">  FITNESS KLUB "WELLFIT", PULA, OIB 00786935086</derivirana_varijabla>
  </DomainObject.Predmet.ProtustrankaFormatedOIB>
  <DomainObject.Predmet.ProtustrankaFormatedWithAdress>
    <izvorni_sadrzaj> FITNESS KLUB "WELLFIT", PULA, Lussijeva 3, 52100 Pula</izvorni_sadrzaj>
    <derivirana_varijabla naziv="DomainObject.Predmet.ProtustrankaFormatedWithAdress_1"> FITNESS KLUB "WELLFIT", PULA, Lussijeva 3, 52100 Pula</derivirana_varijabla>
  </DomainObject.Predmet.ProtustrankaFormatedWithAdress>
  <DomainObject.Predmet.ProtustrankaFormatedWithAdressOIB>
    <izvorni_sadrzaj> FITNESS KLUB "WELLFIT", PULA, OIB 00786935086, Lussijeva 3, 52100 Pula</izvorni_sadrzaj>
    <derivirana_varijabla naziv="DomainObject.Predmet.ProtustrankaFormatedWithAdressOIB_1"> FITNESS KLUB "WELLFIT", PULA, OIB 00786935086, Lussijeva 3, 52100 Pula</derivirana_varijabla>
  </DomainObject.Predmet.ProtustrankaFormatedWithAdressOIB>
  <DomainObject.Predmet.ProtustrankaWithAdress>
    <izvorni_sadrzaj>FITNESS KLUB "WELLFIT", PULA Lussijeva 3, 52100 Pula</izvorni_sadrzaj>
    <derivirana_varijabla naziv="DomainObject.Predmet.ProtustrankaWithAdress_1">FITNESS KLUB "WELLFIT", PULA Lussijeva 3, 52100 Pula</derivirana_varijabla>
  </DomainObject.Predmet.ProtustrankaWithAdress>
  <DomainObject.Predmet.ProtustrankaWithAdressOIB>
    <izvorni_sadrzaj>FITNESS KLUB "WELLFIT", PULA, OIB 00786935086, Lussijeva 3, 52100 Pula</izvorni_sadrzaj>
    <derivirana_varijabla naziv="DomainObject.Predmet.ProtustrankaWithAdressOIB_1">FITNESS KLUB "WELLFIT", PULA, OIB 00786935086, Lussijeva 3, 52100 Pula</derivirana_varijabla>
  </DomainObject.Predmet.ProtustrankaWithAdressOIB>
  <DomainObject.Predmet.ProtustrankaNazivFormated>
    <izvorni_sadrzaj>FITNESS KLUB "WELLFIT", PULA</izvorni_sadrzaj>
    <derivirana_varijabla naziv="DomainObject.Predmet.ProtustrankaNazivFormated_1">FITNESS KLUB "WELLFIT", PULA</derivirana_varijabla>
  </DomainObject.Predmet.ProtustrankaNazivFormated>
  <DomainObject.Predmet.ProtustrankaNazivFormatedOIB>
    <izvorni_sadrzaj>FITNESS KLUB "WELLFIT", PULA, OIB 00786935086</izvorni_sadrzaj>
    <derivirana_varijabla naziv="DomainObject.Predmet.ProtustrankaNazivFormatedOIB_1">FITNESS KLUB "WELLFIT", PULA, OIB 00786935086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FITNESS KLUB "WELLFIT", PULA</item>
    </izvorni_sadrzaj>
    <derivirana_varijabla naziv="DomainObject.Predmet.ProtuStrankaListFormated_1">
      <item>FITNESS KLUB "WELLFIT", PULA</item>
    </derivirana_varijabla>
  </DomainObject.Predmet.ProtuStrankaListFormated>
  <DomainObject.Predmet.ProtuStrankaListFormatedOIB>
    <izvorni_sadrzaj>
      <item>FITNESS KLUB "WELLFIT", PULA, OIB 00786935086</item>
    </izvorni_sadrzaj>
    <derivirana_varijabla naziv="DomainObject.Predmet.ProtuStrankaListFormatedOIB_1">
      <item>FITNESS KLUB "WELLFIT", PULA, OIB 00786935086</item>
    </derivirana_varijabla>
  </DomainObject.Predmet.ProtuStrankaListFormatedOIB>
  <DomainObject.Predmet.ProtuStrankaListFormatedWithAdress>
    <izvorni_sadrzaj>
      <item>FITNESS KLUB "WELLFIT", PULA, Lussijeva 3, 52100 Pula</item>
    </izvorni_sadrzaj>
    <derivirana_varijabla naziv="DomainObject.Predmet.ProtuStrankaListFormatedWithAdress_1">
      <item>FITNESS KLUB "WELLFIT", PULA, Lussijeva 3, 52100 Pula</item>
    </derivirana_varijabla>
  </DomainObject.Predmet.ProtuStrankaListFormatedWithAdress>
  <DomainObject.Predmet.ProtuStrankaListFormatedWithAdressOIB>
    <izvorni_sadrzaj>
      <item>FITNESS KLUB "WELLFIT", PULA, OIB 00786935086, Lussijeva 3, 52100 Pula</item>
    </izvorni_sadrzaj>
    <derivirana_varijabla naziv="DomainObject.Predmet.ProtuStrankaListFormatedWithAdressOIB_1">
      <item>FITNESS KLUB "WELLFIT", PULA, OIB 00786935086, Lussijeva 3, 52100 Pula</item>
    </derivirana_varijabla>
  </DomainObject.Predmet.ProtuStrankaListFormatedWithAdressOIB>
  <DomainObject.Predmet.ProtuStrankaListNazivFormated>
    <izvorni_sadrzaj>
      <item>FITNESS KLUB "WELLFIT", PULA</item>
    </izvorni_sadrzaj>
    <derivirana_varijabla naziv="DomainObject.Predmet.ProtuStrankaListNazivFormated_1">
      <item>FITNESS KLUB "WELLFIT", PULA</item>
    </derivirana_varijabla>
  </DomainObject.Predmet.ProtuStrankaListNazivFormated>
  <DomainObject.Predmet.ProtuStrankaListNazivFormatedOIB>
    <izvorni_sadrzaj>
      <item>FITNESS KLUB "WELLFIT", PULA, OIB 00786935086</item>
    </izvorni_sadrzaj>
    <derivirana_varijabla naziv="DomainObject.Predmet.ProtuStrankaListNazivFormatedOIB_1">
      <item>FITNESS KLUB "WELLFIT", PULA, OIB 00786935086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FITNESS KLUB "WELLFIT", PULA</izvorni_sadrzaj>
    <derivirana_varijabla naziv="DomainObject.Predmet.ProtustrankaIDrugi_1">FITNESS KLUB "WELLFIT",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FITNESS KLUB "WELLFIT", PULA, OIB 00786935086, Lussijeva 3, 52100 Pula</izvorni_sadrzaj>
    <derivirana_varijabla naziv="DomainObject.Predmet.ProtustrankaIDrugiAdressOIB_1">FITNESS KLUB "WELLFIT", PULA, OIB 00786935086, Lussijeva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FITNESS KLUB "WELLFIT", PULA</item>
    </izvorni_sadrzaj>
    <derivirana_varijabla naziv="DomainObject.Predmet.SudioniciListNaziv_1">
      <item>FINANCIJSKA AGENCIJA, RC RIJEKA, PODRUŽNICA PULA, PULA</item>
      <item>FITNESS KLUB "WELLFIT",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FITNESS KLUB "WELLFIT", PULA, OIB 00786935086, Lussijeva 3,52100 Pula</item>
    </izvorni_sadrzaj>
    <derivirana_varijabla naziv="DomainObject.Predmet.SudioniciListAdressOIB_1">
      <item>FINANCIJSKA AGENCIJA, RC RIJEKA, PODRUŽNICA PULA, PULA, OIB 85821130368, Giardini 5,52100 Pula</item>
      <item>FITNESS KLUB "WELLFIT", PULA, OIB 00786935086, Lussijeva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00786935086</item>
    </izvorni_sadrzaj>
    <derivirana_varijabla naziv="DomainObject.Predmet.SudioniciListNazivOIB_1">
      <item>, OIB 85821130368</item>
      <item>, OIB 00786935086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7CAF1-AD5D-4317-94D1-DB58A0388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365</properties:Words>
  <properties:Characters>1908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2016-12-02T08:27:00Z</dcterms:created>
  <dc:creator>wsadmin</dc:creator>
  <cp:lastModifiedBy>Sanda Gučić</cp:lastModifiedBy>
  <cp:lastPrinted>2016-12-02T08:32:00Z</cp:lastPrinted>
  <dcterms:modified xmlns:xsi="http://www.w3.org/2001/XMLSchema-instance" xsi:type="dcterms:W3CDTF">2016-12-05T08:29:00Z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