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8977" w14:paraId="8538977" w:rsidRDefault="00EC7B72" w:rsidP="008E12EA" w:rsidR="00EC7B72">
      <w:pPr>
        <w:spacing w:lineRule="auto" w:line="240" w:after="0"/>
        <w:jc w:val="both"/>
        <w15:collapsed w:val="false"/>
        <w:rPr>
          <w:rFonts w:hAnsi="Arial Narrow" w:ascii="Arial Narrow"/>
          <w:sz w:val="24"/>
          <w:szCs w:val="24"/>
        </w:rPr>
      </w:pPr>
      <w:bookmarkStart w:name="_GoBack" w:id="0"/>
      <w:bookmarkEnd w:id="0"/>
    </w:p>
    <w:p w:rsidRDefault="00487E04" w:rsidP="00487E04" w:rsidR="00487E04" w:rsidRPr="00207109">
      <w:pPr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487E04" w:rsidP="00487E04" w:rsidR="00487E04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487E04" w:rsidP="00487E04" w:rsidR="00487E0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487E04" w:rsidP="00BE03BD" w:rsidR="00BE03BD" w:rsidRPr="00BE03BD">
      <w:pPr>
        <w:ind w:left="6480"/>
        <w:rPr>
          <w:rFonts w:cs="Times New Roman" w:hAnsi="Times New Roman" w:ascii="Times New Roman"/>
          <w:b/>
          <w:bCs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 w:rsidR="00BE03BD">
        <w:rPr>
          <w:rFonts w:cs="Times New Roman" w:hAnsi="Times New Roman" w:ascii="Times New Roman"/>
          <w:sz w:val="24"/>
          <w:szCs w:val="24"/>
        </w:rPr>
        <w:tab/>
      </w:r>
      <w:r w:rsidR="00BE03BD">
        <w:rPr>
          <w:rFonts w:cs="Times New Roman" w:hAnsi="Times New Roman" w:ascii="Times New Roman"/>
          <w:sz w:val="24"/>
          <w:szCs w:val="24"/>
        </w:rPr>
        <w:tab/>
      </w:r>
      <w:r w:rsidR="00BE03BD">
        <w:rPr>
          <w:rFonts w:cs="Times New Roman" w:hAnsi="Times New Roman" w:ascii="Times New Roman"/>
          <w:sz w:val="24"/>
          <w:szCs w:val="24"/>
        </w:rPr>
        <w:tab/>
      </w:r>
      <w:r w:rsidR="005812A3">
        <w:rPr>
          <w:rFonts w:cs="Times New Roman" w:hAnsi="Times New Roman" w:ascii="Times New Roman"/>
          <w:sz w:val="24"/>
          <w:szCs w:val="24"/>
        </w:rPr>
        <w:tab/>
      </w:r>
      <w:r w:rsidR="00BE03BD">
        <w:rPr>
          <w:b/>
          <w:bCs/>
        </w:rPr>
        <w:t xml:space="preserve">                                                                                                                   </w:t>
      </w:r>
      <w:r w:rsidR="001C67E9">
        <w:rPr>
          <w:b/>
          <w:bCs/>
        </w:rPr>
        <w:t xml:space="preserve">  </w:t>
      </w:r>
      <w:r w:rsidR="00BE03BD" w:rsidRPr="00BE03BD">
        <w:rPr>
          <w:rFonts w:cs="Times New Roman" w:hAnsi="Times New Roman" w:ascii="Times New Roman"/>
          <w:b/>
          <w:bCs/>
          <w:sz w:val="24"/>
          <w:szCs w:val="24"/>
        </w:rPr>
        <w:t>Broj:1/ St-268/2018-21</w:t>
      </w:r>
    </w:p>
    <w:p w:rsidRDefault="00BE03BD" w:rsidP="00BE03BD" w:rsidR="00BE03BD" w:rsidRPr="00BE03BD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E03BD" w:rsidP="00BE03BD" w:rsidR="00BE03BD" w:rsidRPr="00BE03BD">
      <w:pPr>
        <w:jc w:val="both"/>
        <w:rPr>
          <w:rFonts w:cs="Times New Roman" w:hAnsi="Times New Roman" w:ascii="Times New Roman"/>
          <w:sz w:val="24"/>
          <w:szCs w:val="24"/>
        </w:rPr>
      </w:pPr>
      <w:r w:rsidRPr="00BE03BD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U SLAVONSKOM BRODU, po stečajnom sucu Vesni Vukelić, u </w:t>
      </w:r>
      <w:proofErr w:type="spellStart"/>
      <w:r w:rsidRPr="00BE03BD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BE03BD">
        <w:rPr>
          <w:rFonts w:cs="Times New Roman" w:hAnsi="Times New Roman" w:ascii="Times New Roman"/>
          <w:sz w:val="24"/>
          <w:szCs w:val="24"/>
        </w:rPr>
        <w:t xml:space="preserve"> postupku koji se vodi nad dužnikom NIKICA SEVER, </w:t>
      </w:r>
      <w:proofErr w:type="spellStart"/>
      <w:r w:rsidRPr="00BE03BD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Pr="00BE03BD">
        <w:rPr>
          <w:rFonts w:cs="Times New Roman" w:hAnsi="Times New Roman" w:ascii="Times New Roman"/>
          <w:sz w:val="24"/>
          <w:szCs w:val="24"/>
        </w:rPr>
        <w:t>. Pekara Sever, Vrpolje, Bana Jelačića 10, OIB 10806646320, na temelju odredbe čl. 56 i 57, uz odgovarajuću primjenu odredbi čl. 328 st2 Stečajnog zakona, dana 11.</w:t>
      </w:r>
      <w:r w:rsidR="001C67E9">
        <w:rPr>
          <w:rFonts w:cs="Times New Roman" w:hAnsi="Times New Roman" w:ascii="Times New Roman"/>
          <w:sz w:val="24"/>
          <w:szCs w:val="24"/>
        </w:rPr>
        <w:t xml:space="preserve"> </w:t>
      </w:r>
      <w:r w:rsidRPr="00BE03BD">
        <w:rPr>
          <w:rFonts w:cs="Times New Roman" w:hAnsi="Times New Roman" w:ascii="Times New Roman"/>
          <w:sz w:val="24"/>
          <w:szCs w:val="24"/>
        </w:rPr>
        <w:t>rujna 2018.</w:t>
      </w:r>
    </w:p>
    <w:p w:rsidRDefault="00BE03BD" w:rsidP="00BE03BD" w:rsidR="00BE03BD">
      <w:pPr>
        <w:jc w:val="both"/>
      </w:pPr>
    </w:p>
    <w:p w:rsidRDefault="00BE03BD" w:rsidP="00BE03BD" w:rsidR="00BE03BD" w:rsidRPr="00BE03B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E03BD">
        <w:rPr>
          <w:rFonts w:cs="Times New Roman" w:hAnsi="Times New Roman" w:ascii="Times New Roman"/>
          <w:b/>
          <w:sz w:val="24"/>
          <w:szCs w:val="24"/>
        </w:rPr>
        <w:t>o b j a v l j u j e</w:t>
      </w:r>
    </w:p>
    <w:p w:rsidRDefault="00BE03BD" w:rsidP="00BE03BD" w:rsidR="00BE03BD" w:rsidRPr="00BE03B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03BD" w:rsidP="00BE03BD" w:rsidR="00BE03BD" w:rsidRPr="00BE03B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03BD" w:rsidP="00984E37" w:rsidR="00BE03BD">
      <w:pPr>
        <w:spacing w:after="0"/>
        <w:jc w:val="center"/>
      </w:pPr>
      <w:r w:rsidRPr="00BE03BD">
        <w:rPr>
          <w:rFonts w:cs="Times New Roman" w:hAnsi="Times New Roman" w:ascii="Times New Roman"/>
          <w:b/>
          <w:sz w:val="24"/>
          <w:szCs w:val="24"/>
        </w:rPr>
        <w:t>POPIS VJEROVNIKA S PRAVOM GLASA</w:t>
      </w:r>
    </w:p>
    <w:p w:rsidRDefault="00BE03BD" w:rsidP="00BE03BD" w:rsidR="00BE03BD">
      <w:pPr>
        <w:jc w:val="center"/>
      </w:pPr>
    </w:p>
    <w:p w:rsidRDefault="008E12EA" w:rsidP="008E12EA" w:rsidR="008E12E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p w:rsidRDefault="008E12EA" w:rsidP="008E12EA" w:rsidR="008E12EA" w:rsidRPr="008E12EA">
      <w:pPr>
        <w:spacing w:lineRule="auto" w:line="240" w:after="0"/>
        <w:jc w:val="both"/>
        <w:rPr>
          <w:rFonts w:hAnsi="Arial Narrow" w:ascii="Arial Narrow"/>
          <w:sz w:val="24"/>
          <w:szCs w:val="24"/>
        </w:rPr>
      </w:pPr>
    </w:p>
    <w:tbl>
      <w:tblPr>
        <w:tblW w:type="pct" w:w="4550"/>
        <w:tblLayout w:type="fixed"/>
        <w:tblLook w:val="04A0" w:noVBand="1" w:noHBand="0" w:lastColumn="0" w:firstColumn="1" w:lastRow="0" w:firstRow="1"/>
      </w:tblPr>
      <w:tblGrid>
        <w:gridCol w:w="1241"/>
        <w:gridCol w:w="1560"/>
        <w:gridCol w:w="2269"/>
        <w:gridCol w:w="1984"/>
        <w:gridCol w:w="1700"/>
      </w:tblGrid>
      <w:tr w:rsidTr="00BE03BD" w:rsidR="00BE03BD" w:rsidRPr="00927546">
        <w:trPr>
          <w:trHeight w:val="1126"/>
        </w:trPr>
        <w:tc>
          <w:tcPr>
            <w:tcW w:type="pct" w:w="70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R.br.</w:t>
            </w:r>
          </w:p>
        </w:tc>
        <w:tc>
          <w:tcPr>
            <w:tcW w:type="pct" w:w="89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Tvrtka  ili naziv vjerovnika</w:t>
            </w:r>
          </w:p>
        </w:tc>
        <w:tc>
          <w:tcPr>
            <w:tcW w:type="pct" w:w="129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pct" w:w="113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pct" w:w="97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8E12EA" w:rsidR="00BE03BD" w:rsidRPr="00927546">
            <w:pPr>
              <w:spacing w:lineRule="auto" w:line="240" w:after="0"/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>utvrđene</w:t>
            </w:r>
            <w:r w:rsidRPr="00927546">
              <w:rPr>
                <w:rFonts w:cs="Arial" w:eastAsia="Times New Roman" w:hAnsi="Arial Narrow" w:ascii="Arial Narrow"/>
                <w:b/>
                <w:bCs/>
                <w:sz w:val="16"/>
                <w:szCs w:val="16"/>
              </w:rPr>
              <w:t xml:space="preserve"> tražbine (kn)</w:t>
            </w:r>
          </w:p>
        </w:tc>
      </w:tr>
      <w:tr w:rsidTr="00BE03BD" w:rsidR="00BE03BD" w:rsidRPr="00927546">
        <w:trPr>
          <w:trHeight w:val="828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b/>
                <w:sz w:val="16"/>
                <w:szCs w:val="16"/>
              </w:rPr>
              <w:t>A.N. PEK, društvo s ograničenom odgovornošću za graditeljstvo i trgovinu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85001067860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Radnička 9/D, 10437 Bestovje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5,26</w:t>
            </w:r>
          </w:p>
        </w:tc>
      </w:tr>
      <w:tr w:rsidTr="00BE03BD" w:rsidR="00BE03BD" w:rsidRPr="00927546">
        <w:trPr>
          <w:trHeight w:val="415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ASKA d.o.o. za trgovinu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67618415844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Psunjska 1a, 31400 Đakovo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1.181,16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Biochem d.o.o. za trgovinu i usluge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77310247035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Hrvatskih dobrovoljaca 1, 35000 Slavonski Brod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734,60</w:t>
            </w:r>
          </w:p>
        </w:tc>
      </w:tr>
      <w:tr w:rsidTr="00BE03BD" w:rsidR="00BE03BD" w:rsidRPr="00927546">
        <w:trPr>
          <w:trHeight w:val="522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4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CROATIA BANKA, dioničko društvo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32247795989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395,70</w:t>
            </w:r>
          </w:p>
        </w:tc>
      </w:tr>
      <w:tr w:rsidTr="00BE03BD" w:rsidR="00BE03BD" w:rsidRPr="00927546">
        <w:trPr>
          <w:trHeight w:val="547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lastRenderedPageBreak/>
              <w:t>5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ĐAKOVAČKI VODOVOD društvo s ograničenom odgovornošću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04829242916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Bana Jelačića 65, 31400 Đakovo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6.824,71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6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ECOSTAR j.d.o.o. za trgovinu i ugostiteljstvo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89997457490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Njemačka 1, 34000 Požega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100,75</w:t>
            </w:r>
          </w:p>
        </w:tc>
      </w:tr>
      <w:tr w:rsidTr="00BE03BD" w:rsidR="00BE03BD" w:rsidRPr="00927546">
        <w:trPr>
          <w:trHeight w:val="754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7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EUROHERC osiguranje - dioničko društvo za osiguranje imovine i osoba i druge poslove osiguranja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22694857747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grada Vukovara 282,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13.484,27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8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Financijska agencija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85821130368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grada Vukovara 70,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 xml:space="preserve">125,48   </w:t>
            </w:r>
          </w:p>
        </w:tc>
      </w:tr>
      <w:tr w:rsidTr="00BE03BD" w:rsidR="00BE03BD" w:rsidRPr="00927546">
        <w:trPr>
          <w:trHeight w:val="765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9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46830600751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grada Vukovara 37,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291,52</w:t>
            </w:r>
          </w:p>
        </w:tc>
      </w:tr>
      <w:tr w:rsidTr="00BE03BD" w:rsidR="00BE03BD" w:rsidRPr="00927546">
        <w:trPr>
          <w:trHeight w:val="1047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10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Hrvatska radiotelevizija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68419124305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Prisavlje 3,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 xml:space="preserve">5.186,59   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11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Hrvatski Telekom d.d.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81793146560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4.715,37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BE03BD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</w:t>
            </w:r>
            <w:r>
              <w:rPr>
                <w:rFonts w:cs="Arial" w:eastAsia="Times New Roman" w:hAnsi="Arial Narrow" w:ascii="Arial Narrow"/>
                <w:sz w:val="16"/>
                <w:szCs w:val="16"/>
              </w:rPr>
              <w:t>2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INFO CENTAR vl. ZVONIMIR PERIĆ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50384521041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KNEZA BRANIMIRA 3, 31400 ĐAKOVO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3.667,50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13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INSPECTO d.o.o. za kontrolu kakvoće robe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52975458232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Električne Centrale 1, 31400 Đakovo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136,50</w:t>
            </w:r>
          </w:p>
        </w:tc>
      </w:tr>
      <w:tr w:rsidTr="00BE03BD" w:rsidR="00BE03BD" w:rsidRPr="00927546">
        <w:trPr>
          <w:trHeight w:val="88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14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MILMAN proizvodnja kave, trgovina na veliko i malo, export - import, društvo s ograničenom odgovornošću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59744512982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Kralja Tomislava 30, 51260 Crikvenica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60,00</w:t>
            </w:r>
          </w:p>
        </w:tc>
      </w:tr>
      <w:tr w:rsidTr="00984E37" w:rsidR="00BE03BD" w:rsidRPr="00927546">
        <w:trPr>
          <w:trHeight w:val="1421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15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MINISTARSTVO FINANCIJA, Porezna uprava Slavonija i Baranja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18683136487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Katančićeva 5,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74.295,82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16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Odvjetnik  MIJO KLADARIĆ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91601983092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Brodska 60, 35201 Podcrkavlje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9.375,00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17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84E37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84E37">
              <w:rPr>
                <w:rFonts w:cs="Arial" w:eastAsia="Times New Roman" w:hAnsi="Arial Narrow" w:ascii="Arial Narrow"/>
                <w:sz w:val="16"/>
                <w:szCs w:val="16"/>
              </w:rPr>
              <w:t>OPĆINA SIKIREVCI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58216299647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Ulica Ljudevita Gaja 4/a, 35224 Sikirevci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600,00</w:t>
            </w:r>
          </w:p>
        </w:tc>
      </w:tr>
      <w:tr w:rsidTr="00BE03BD" w:rsidR="00BE03BD" w:rsidRPr="00927546">
        <w:trPr>
          <w:trHeight w:val="510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18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84E37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84E37">
              <w:rPr>
                <w:rFonts w:cs="Arial" w:eastAsia="Times New Roman" w:hAnsi="Arial Narrow" w:ascii="Arial Narrow"/>
                <w:sz w:val="16"/>
                <w:szCs w:val="16"/>
              </w:rPr>
              <w:t>OPĆINA VRPOLJE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23975357666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Trg dr. Franje Tuđmanabb, 35210 Vrpolje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15.225,00</w:t>
            </w:r>
          </w:p>
        </w:tc>
      </w:tr>
      <w:tr w:rsidTr="00BE03BD" w:rsidR="00BE03BD" w:rsidRPr="00927546">
        <w:trPr>
          <w:trHeight w:val="765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19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POLUS d.o.o. za trgovinu i usluge, poslove zaštite na radu i zaštite od požara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19498671843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Marka Marulića 9, 32000 Vukovar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895,00</w:t>
            </w:r>
          </w:p>
        </w:tc>
      </w:tr>
      <w:tr w:rsidTr="00BE03BD" w:rsidR="00BE03BD" w:rsidRPr="00927546">
        <w:trPr>
          <w:trHeight w:val="838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20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POLJOPRIVREDNO PODUZEĆE ORAHOVICA društvo s ograničenom odgovornošću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70427199569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Pustara 1, 33515 Zdenci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3.900,00</w:t>
            </w:r>
          </w:p>
        </w:tc>
      </w:tr>
      <w:tr w:rsidTr="00BE03BD" w:rsidR="00BE03BD" w:rsidRPr="00927546">
        <w:trPr>
          <w:trHeight w:val="698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t>21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PRO-DG društvo s ograničenom odgovornošću za trgovinu i usluge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17034070548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Prigornica 2,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9.093,24</w:t>
            </w:r>
          </w:p>
        </w:tc>
      </w:tr>
      <w:tr w:rsidTr="00BE03BD" w:rsidR="00BE03BD" w:rsidRPr="00927546">
        <w:trPr>
          <w:trHeight w:val="644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>
              <w:rPr>
                <w:rFonts w:cs="Arial" w:eastAsia="Times New Roman" w:hAnsi="Arial Narrow" w:ascii="Arial Narrow"/>
                <w:sz w:val="16"/>
                <w:szCs w:val="16"/>
              </w:rPr>
              <w:lastRenderedPageBreak/>
              <w:t>22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REMONT-METALI, STROJOBRAVARSKI OBRT, vl. MARKO ČURIĆ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80501734604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ĐURE BASARIČEKA 5, 31400 ĐAKOVO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281,25</w:t>
            </w:r>
          </w:p>
        </w:tc>
      </w:tr>
      <w:tr w:rsidTr="00BE03BD" w:rsidR="00BE03BD" w:rsidRPr="00927546">
        <w:trPr>
          <w:trHeight w:val="765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84E37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84E37">
              <w:rPr>
                <w:rFonts w:cs="Arial" w:eastAsia="Times New Roman" w:hAnsi="Arial Narrow" w:ascii="Arial Narrow"/>
                <w:sz w:val="16"/>
                <w:szCs w:val="16"/>
              </w:rPr>
              <w:t>23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84E37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84E37">
              <w:rPr>
                <w:rFonts w:cs="Arial" w:eastAsia="Times New Roman" w:hAnsi="Arial Narrow" w:ascii="Arial Narrow"/>
                <w:sz w:val="16"/>
                <w:szCs w:val="16"/>
              </w:rPr>
              <w:t>RUNOLIST d. o. o. za promet, komunalno gospodarstvo i pogrebne poslove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89249510637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J. J. Štrosmajera 34, 35214 Vrpolje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6.006,60</w:t>
            </w:r>
          </w:p>
        </w:tc>
      </w:tr>
      <w:tr w:rsidTr="00BE03BD" w:rsidR="00BE03BD" w:rsidRPr="00927546">
        <w:trPr>
          <w:trHeight w:val="818"/>
        </w:trPr>
        <w:tc>
          <w:tcPr>
            <w:tcW w:type="pct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84E37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84E37">
              <w:rPr>
                <w:rFonts w:cs="Arial" w:eastAsia="Times New Roman" w:hAnsi="Arial Narrow" w:ascii="Arial Narrow"/>
                <w:sz w:val="16"/>
                <w:szCs w:val="16"/>
              </w:rPr>
              <w:t>24</w:t>
            </w:r>
          </w:p>
        </w:tc>
        <w:tc>
          <w:tcPr>
            <w:tcW w:type="pct" w:w="8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03BD" w:rsidP="00F277B0" w:rsidR="00BE03BD" w:rsidRPr="00984E37">
            <w:pPr>
              <w:spacing w:lineRule="auto" w:line="240" w:after="0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84E37">
              <w:rPr>
                <w:rFonts w:cs="Arial" w:eastAsia="Times New Roman" w:hAnsi="Arial Narrow" w:ascii="Arial Narrow"/>
                <w:sz w:val="16"/>
                <w:szCs w:val="16"/>
              </w:rPr>
              <w:t>VELPRO - CENTAR društvo s ograničenom odgovornošću za trgovinu i usluge</w:t>
            </w:r>
          </w:p>
        </w:tc>
        <w:tc>
          <w:tcPr>
            <w:tcW w:type="pct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46660800468</w:t>
            </w:r>
          </w:p>
        </w:tc>
        <w:tc>
          <w:tcPr>
            <w:tcW w:type="pct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Marijana Čavića 1, 10000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03BD" w:rsidP="00F277B0" w:rsidR="00BE03BD" w:rsidRPr="00927546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16"/>
                <w:szCs w:val="16"/>
              </w:rPr>
            </w:pPr>
            <w:r w:rsidRPr="00927546">
              <w:rPr>
                <w:rFonts w:cs="Arial" w:eastAsia="Times New Roman" w:hAnsi="Arial Narrow" w:ascii="Arial Narrow"/>
                <w:sz w:val="16"/>
                <w:szCs w:val="16"/>
              </w:rPr>
              <w:t>38.837,51</w:t>
            </w:r>
          </w:p>
        </w:tc>
      </w:tr>
      <w:tr w:rsidTr="00BE03BD" w:rsidR="00BE03BD" w:rsidRPr="00927546">
        <w:trPr>
          <w:trHeight w:val="70"/>
        </w:trPr>
        <w:tc>
          <w:tcPr>
            <w:tcW w:type="pct" w:w="4029"/>
            <w:gridSpan w:val="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BE03BD" w:rsidP="00C22D1B" w:rsidR="00BE03BD" w:rsidRPr="001C67E9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1C67E9">
              <w:rPr>
                <w:rFonts w:cs="Arial" w:eastAsia="Times New Roman" w:hAnsi="Arial Narrow" w:ascii="Arial Narrow"/>
                <w:b/>
                <w:sz w:val="16"/>
                <w:szCs w:val="16"/>
              </w:rPr>
              <w:t>UKUPNO:</w:t>
            </w:r>
          </w:p>
        </w:tc>
        <w:tc>
          <w:tcPr>
            <w:tcW w:type="pct" w:w="97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84E37" w:rsidP="00F277B0" w:rsidR="00BE03BD" w:rsidRPr="001C67E9">
            <w:pPr>
              <w:spacing w:lineRule="auto" w:line="240" w:after="0"/>
              <w:jc w:val="right"/>
              <w:rPr>
                <w:rFonts w:cs="Arial" w:eastAsia="Times New Roman" w:hAnsi="Arial Narrow" w:ascii="Arial Narrow"/>
                <w:b/>
                <w:sz w:val="16"/>
                <w:szCs w:val="16"/>
              </w:rPr>
            </w:pPr>
            <w:r w:rsidRPr="001C67E9">
              <w:rPr>
                <w:rFonts w:cs="Arial" w:eastAsia="Times New Roman" w:hAnsi="Arial Narrow" w:ascii="Arial Narrow"/>
                <w:b/>
                <w:sz w:val="16"/>
                <w:szCs w:val="16"/>
              </w:rPr>
              <w:t>195.418,83</w:t>
            </w:r>
          </w:p>
        </w:tc>
      </w:tr>
    </w:tbl>
    <w:p w:rsidRDefault="00EC4DC5" w:rsidP="007D7515" w:rsidR="00EC4DC5">
      <w:pPr>
        <w:spacing w:lineRule="auto" w:line="240" w:after="0"/>
        <w:jc w:val="both"/>
        <w:rPr>
          <w:rFonts w:hAnsi="Arial Narrow" w:ascii="Arial Narrow"/>
        </w:rPr>
      </w:pPr>
    </w:p>
    <w:p w:rsidRDefault="00EC4747" w:rsidP="007D7515" w:rsidR="00EC4747">
      <w:pPr>
        <w:spacing w:lineRule="auto" w:line="240" w:after="0"/>
        <w:jc w:val="both"/>
        <w:rPr>
          <w:rFonts w:hAnsi="Arial Narrow" w:ascii="Arial Narrow"/>
        </w:rPr>
      </w:pPr>
    </w:p>
    <w:p w:rsidRDefault="00EC4747" w:rsidP="007D7515" w:rsidR="00EC4747">
      <w:pPr>
        <w:spacing w:lineRule="auto" w:line="240" w:after="0"/>
        <w:jc w:val="both"/>
        <w:rPr>
          <w:rFonts w:hAnsi="Arial Narrow" w:ascii="Arial Narrow"/>
        </w:rPr>
      </w:pPr>
    </w:p>
    <w:p w:rsidRDefault="00F44CCA" w:rsidP="007D7515" w:rsidR="00F44CCA" w:rsidRPr="00927546">
      <w:pPr>
        <w:spacing w:lineRule="auto" w:line="240" w:after="0"/>
        <w:jc w:val="both"/>
        <w:rPr>
          <w:rFonts w:hAnsi="Arial Narrow" w:ascii="Arial Narrow"/>
        </w:rPr>
      </w:pPr>
    </w:p>
    <w:p w:rsidRDefault="00EC4747" w:rsidP="00554084" w:rsidR="00EC4747" w:rsidRPr="0020710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67E9" w:rsidP="00487E04" w:rsidR="00EC47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Slavonskom Brodu, </w:t>
      </w:r>
      <w:r w:rsidR="00984E37">
        <w:rPr>
          <w:rFonts w:cs="Times New Roman" w:hAnsi="Times New Roman" w:ascii="Times New Roman"/>
          <w:sz w:val="24"/>
          <w:szCs w:val="24"/>
        </w:rPr>
        <w:t>11. rujna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735FD">
        <w:rPr>
          <w:rFonts w:cs="Times New Roman" w:hAnsi="Times New Roman" w:ascii="Times New Roman"/>
          <w:sz w:val="24"/>
          <w:szCs w:val="24"/>
        </w:rPr>
        <w:t>2018.</w:t>
      </w:r>
    </w:p>
    <w:p w:rsidRDefault="00C07A60" w:rsidP="00487E04" w:rsidR="00C07A60" w:rsidRPr="00207109">
      <w:pPr>
        <w:rPr>
          <w:rFonts w:cs="Times New Roman" w:hAnsi="Times New Roman" w:ascii="Times New Roman"/>
          <w:sz w:val="24"/>
          <w:szCs w:val="24"/>
        </w:rPr>
      </w:pPr>
    </w:p>
    <w:p w:rsidRDefault="000E7952" w:rsidP="00487E04" w:rsidR="00487E04" w:rsidRPr="00207109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:                                                                                               </w:t>
      </w:r>
      <w:r w:rsidR="00626A7B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EC4747">
        <w:rPr>
          <w:rFonts w:cs="Times New Roman" w:hAnsi="Times New Roman" w:ascii="Times New Roman"/>
          <w:sz w:val="24"/>
          <w:szCs w:val="24"/>
        </w:rPr>
        <w:t xml:space="preserve">  </w:t>
      </w:r>
      <w:r w:rsidR="00680A58">
        <w:rPr>
          <w:rFonts w:cs="Times New Roman" w:hAnsi="Times New Roman" w:ascii="Times New Roman"/>
          <w:sz w:val="24"/>
          <w:szCs w:val="24"/>
        </w:rPr>
        <w:t xml:space="preserve">    </w:t>
      </w:r>
      <w:r w:rsidR="00984E37">
        <w:rPr>
          <w:rFonts w:cs="Times New Roman" w:hAnsi="Times New Roman" w:ascii="Times New Roman"/>
          <w:sz w:val="24"/>
          <w:szCs w:val="24"/>
        </w:rPr>
        <w:t xml:space="preserve">  </w:t>
      </w:r>
      <w:r w:rsidR="00487E04" w:rsidRPr="00207109">
        <w:rPr>
          <w:rFonts w:cs="Times New Roman" w:hAnsi="Times New Roman" w:ascii="Times New Roman"/>
          <w:sz w:val="24"/>
          <w:szCs w:val="24"/>
        </w:rPr>
        <w:t xml:space="preserve">Vesna Vukelić </w:t>
      </w:r>
    </w:p>
    <w:sectPr w:rsidSect="00554084" w:rsidR="00487E04" w:rsidRPr="00207109">
      <w:pgSz w:h="15840" w:w="12240"/>
      <w:pgMar w:gutter="0" w:footer="720" w:header="720" w:left="1418" w:bottom="1134" w:right="1418" w:top="1418"/>
      <w:cols w:space="720"/>
      <w:noEndnote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2C7" w:rsidP="004D0ED4" w:rsidR="00D512C7">
      <w:pPr>
        <w:spacing w:lineRule="auto" w:line="240" w:after="0"/>
      </w:pPr>
      <w:r>
        <w:separator/>
      </w:r>
    </w:p>
  </w:endnote>
  <w:endnote w:id="0" w:type="continuationSeparator">
    <w:p w:rsidRDefault="00D512C7" w:rsidP="004D0ED4" w:rsidR="00D512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2C7" w:rsidP="004D0ED4" w:rsidR="00D512C7">
      <w:pPr>
        <w:spacing w:lineRule="auto" w:line="240" w:after="0"/>
      </w:pPr>
      <w:r>
        <w:separator/>
      </w:r>
    </w:p>
  </w:footnote>
  <w:footnote w:id="0" w:type="continuationSeparator">
    <w:p w:rsidRDefault="00D512C7" w:rsidP="004D0ED4" w:rsidR="00D512C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FA47D08"/>
    <w:lvl w:ilvl="0">
      <w:numFmt w:val="bullet"/>
      <w:lvlText w:val="*"/>
      <w:lvlJc w:val="left"/>
    </w:lvl>
  </w:abstractNum>
  <w:abstractNum w:abstractNumId="1">
    <w:nsid w:val="017A41D5"/>
    <w:multiLevelType w:val="hybridMultilevel"/>
    <w:tmpl w:val="13ECB0E2"/>
    <w:lvl w:tplc="03F4F0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642887"/>
    <w:multiLevelType w:val="hybridMultilevel"/>
    <w:tmpl w:val="6C824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2E780F"/>
    <w:multiLevelType w:val="hybridMultilevel"/>
    <w:tmpl w:val="A7060248"/>
    <w:lvl w:tplc="CE74B6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bordersDoNotSurroundHeader/>
  <w:bordersDoNotSurroundFooter/>
  <w:proofState w:grammar="clean" w:spelling="clean"/>
  <w:attachedTemplate r:id="rId1"/>
  <w:documentProtection w:enforcement="false" w:edit="readOnly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6438"/>
    <w:rsid w:val="000035D6"/>
    <w:rsid w:val="00036E38"/>
    <w:rsid w:val="0007046A"/>
    <w:rsid w:val="00092BDC"/>
    <w:rsid w:val="000B0A63"/>
    <w:rsid w:val="000C262F"/>
    <w:rsid w:val="000E7952"/>
    <w:rsid w:val="000F41F0"/>
    <w:rsid w:val="00105AC6"/>
    <w:rsid w:val="00154CC9"/>
    <w:rsid w:val="00161E75"/>
    <w:rsid w:val="00183C4B"/>
    <w:rsid w:val="00190862"/>
    <w:rsid w:val="001B0305"/>
    <w:rsid w:val="001B204A"/>
    <w:rsid w:val="001C67E9"/>
    <w:rsid w:val="001D4B45"/>
    <w:rsid w:val="001E6AE9"/>
    <w:rsid w:val="00203354"/>
    <w:rsid w:val="002079A1"/>
    <w:rsid w:val="00254CD1"/>
    <w:rsid w:val="00257F2D"/>
    <w:rsid w:val="00262411"/>
    <w:rsid w:val="0026542C"/>
    <w:rsid w:val="002772AD"/>
    <w:rsid w:val="0028107F"/>
    <w:rsid w:val="00285CDE"/>
    <w:rsid w:val="002B3E00"/>
    <w:rsid w:val="002B3E04"/>
    <w:rsid w:val="002D6E69"/>
    <w:rsid w:val="002D7C00"/>
    <w:rsid w:val="002E52DB"/>
    <w:rsid w:val="00305EEC"/>
    <w:rsid w:val="00333A23"/>
    <w:rsid w:val="00335112"/>
    <w:rsid w:val="003546A0"/>
    <w:rsid w:val="003735FD"/>
    <w:rsid w:val="00392AA6"/>
    <w:rsid w:val="003A1025"/>
    <w:rsid w:val="003C24FF"/>
    <w:rsid w:val="003D3C57"/>
    <w:rsid w:val="003D7000"/>
    <w:rsid w:val="003E38FE"/>
    <w:rsid w:val="00402EAA"/>
    <w:rsid w:val="0045147B"/>
    <w:rsid w:val="00482ED1"/>
    <w:rsid w:val="00485B33"/>
    <w:rsid w:val="00487E04"/>
    <w:rsid w:val="004D0ED4"/>
    <w:rsid w:val="004D1FD6"/>
    <w:rsid w:val="004E05C8"/>
    <w:rsid w:val="00523D40"/>
    <w:rsid w:val="005538AB"/>
    <w:rsid w:val="00554084"/>
    <w:rsid w:val="00557866"/>
    <w:rsid w:val="005812A3"/>
    <w:rsid w:val="0058441B"/>
    <w:rsid w:val="005A4457"/>
    <w:rsid w:val="005E058A"/>
    <w:rsid w:val="005E5F9C"/>
    <w:rsid w:val="0060231A"/>
    <w:rsid w:val="00615483"/>
    <w:rsid w:val="00626A7B"/>
    <w:rsid w:val="00635445"/>
    <w:rsid w:val="006502B6"/>
    <w:rsid w:val="00673718"/>
    <w:rsid w:val="00675F84"/>
    <w:rsid w:val="00680A58"/>
    <w:rsid w:val="0068403B"/>
    <w:rsid w:val="006C1CBD"/>
    <w:rsid w:val="006D3F72"/>
    <w:rsid w:val="006E2252"/>
    <w:rsid w:val="006E2EF7"/>
    <w:rsid w:val="0072291B"/>
    <w:rsid w:val="00732D07"/>
    <w:rsid w:val="00757545"/>
    <w:rsid w:val="00761F22"/>
    <w:rsid w:val="00775585"/>
    <w:rsid w:val="007911BB"/>
    <w:rsid w:val="007D7515"/>
    <w:rsid w:val="0080403E"/>
    <w:rsid w:val="008042FF"/>
    <w:rsid w:val="008519CB"/>
    <w:rsid w:val="00856E48"/>
    <w:rsid w:val="00861D55"/>
    <w:rsid w:val="00862769"/>
    <w:rsid w:val="00877475"/>
    <w:rsid w:val="00887B34"/>
    <w:rsid w:val="008A1ECD"/>
    <w:rsid w:val="008A45BE"/>
    <w:rsid w:val="008B4152"/>
    <w:rsid w:val="008C077B"/>
    <w:rsid w:val="008C19DD"/>
    <w:rsid w:val="008E12EA"/>
    <w:rsid w:val="0091487E"/>
    <w:rsid w:val="00916348"/>
    <w:rsid w:val="00927546"/>
    <w:rsid w:val="00933398"/>
    <w:rsid w:val="00944ADA"/>
    <w:rsid w:val="00957260"/>
    <w:rsid w:val="009666AB"/>
    <w:rsid w:val="00966AFF"/>
    <w:rsid w:val="009727E2"/>
    <w:rsid w:val="00984E37"/>
    <w:rsid w:val="009C4870"/>
    <w:rsid w:val="009C6438"/>
    <w:rsid w:val="009E34C3"/>
    <w:rsid w:val="009F09F1"/>
    <w:rsid w:val="009F3312"/>
    <w:rsid w:val="00A02718"/>
    <w:rsid w:val="00A03D7A"/>
    <w:rsid w:val="00A232E0"/>
    <w:rsid w:val="00A372B1"/>
    <w:rsid w:val="00A47368"/>
    <w:rsid w:val="00AB5D9D"/>
    <w:rsid w:val="00AC2B0C"/>
    <w:rsid w:val="00AC7379"/>
    <w:rsid w:val="00AD2635"/>
    <w:rsid w:val="00AF4812"/>
    <w:rsid w:val="00B005A1"/>
    <w:rsid w:val="00B05F18"/>
    <w:rsid w:val="00B221A2"/>
    <w:rsid w:val="00B22940"/>
    <w:rsid w:val="00B324FD"/>
    <w:rsid w:val="00B4127F"/>
    <w:rsid w:val="00B65842"/>
    <w:rsid w:val="00B76F26"/>
    <w:rsid w:val="00B85245"/>
    <w:rsid w:val="00B8552D"/>
    <w:rsid w:val="00BA5248"/>
    <w:rsid w:val="00BB025F"/>
    <w:rsid w:val="00BB5B08"/>
    <w:rsid w:val="00BE03BD"/>
    <w:rsid w:val="00BE2EF6"/>
    <w:rsid w:val="00BE6998"/>
    <w:rsid w:val="00C04C59"/>
    <w:rsid w:val="00C07A60"/>
    <w:rsid w:val="00C146C8"/>
    <w:rsid w:val="00C15DCD"/>
    <w:rsid w:val="00C1672B"/>
    <w:rsid w:val="00C22D1B"/>
    <w:rsid w:val="00C545FE"/>
    <w:rsid w:val="00C85503"/>
    <w:rsid w:val="00C91496"/>
    <w:rsid w:val="00CC7D81"/>
    <w:rsid w:val="00CE2E14"/>
    <w:rsid w:val="00CF44C7"/>
    <w:rsid w:val="00D40ED2"/>
    <w:rsid w:val="00D41EE9"/>
    <w:rsid w:val="00D501F8"/>
    <w:rsid w:val="00D512C7"/>
    <w:rsid w:val="00D567BA"/>
    <w:rsid w:val="00D84932"/>
    <w:rsid w:val="00DA24AC"/>
    <w:rsid w:val="00DC3187"/>
    <w:rsid w:val="00DC4939"/>
    <w:rsid w:val="00DC4C75"/>
    <w:rsid w:val="00DD4DCB"/>
    <w:rsid w:val="00DE75A2"/>
    <w:rsid w:val="00DF7BF6"/>
    <w:rsid w:val="00E32809"/>
    <w:rsid w:val="00E57C3E"/>
    <w:rsid w:val="00E819B7"/>
    <w:rsid w:val="00E86151"/>
    <w:rsid w:val="00E87058"/>
    <w:rsid w:val="00EA0288"/>
    <w:rsid w:val="00EA2463"/>
    <w:rsid w:val="00EA54F9"/>
    <w:rsid w:val="00EC4747"/>
    <w:rsid w:val="00EC4DC5"/>
    <w:rsid w:val="00EC7B72"/>
    <w:rsid w:val="00EF1D71"/>
    <w:rsid w:val="00F03AC3"/>
    <w:rsid w:val="00F05426"/>
    <w:rsid w:val="00F15E38"/>
    <w:rsid w:val="00F20844"/>
    <w:rsid w:val="00F277B0"/>
    <w:rsid w:val="00F44CCA"/>
    <w:rsid w:val="00F5551C"/>
    <w:rsid w:val="00F55D92"/>
    <w:rsid w:val="00F71992"/>
    <w:rsid w:val="00F720E0"/>
    <w:rsid w:val="00F771B1"/>
    <w:rsid w:val="00FB266A"/>
    <w:rsid w:val="00FC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C4B"/>
  </w:style>
  <w:style w:styleId="Naslov1" w:type="paragraph">
    <w:name w:val="heading 1"/>
    <w:basedOn w:val="Normal"/>
    <w:next w:val="Normal"/>
    <w:link w:val="Naslov1Char"/>
    <w:uiPriority w:val="9"/>
    <w:qFormat/>
    <w:rsid w:val="007D7515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4" w:type="paragraph">
    <w:name w:val="heading 4"/>
    <w:basedOn w:val="Normal"/>
    <w:link w:val="Naslov4Char"/>
    <w:uiPriority w:val="9"/>
    <w:qFormat/>
    <w:rsid w:val="007D7515"/>
    <w:pPr>
      <w:spacing w:lineRule="auto" w:line="240" w:afterAutospacing="true" w:after="100" w:beforeAutospacing="true" w:before="100"/>
      <w:outlineLvl w:val="3"/>
    </w:pPr>
    <w:rPr>
      <w:rFonts w:cs="Times New Roman" w:eastAsia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339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3339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2291B"/>
    <w:pPr>
      <w:ind w:left="720"/>
      <w:contextualSpacing/>
    </w:pPr>
    <w:rPr>
      <w:rFonts w:eastAsiaTheme="minorHAnsi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7D7515"/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clennavtitle" w:type="paragraph">
    <w:name w:val="clen_nav_title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D7515"/>
    <w:rPr>
      <w:color w:val="0000FF"/>
      <w:u w:val="single"/>
    </w:rPr>
  </w:style>
  <w:style w:customStyle="true" w:styleId="clennavbody" w:type="paragraph">
    <w:name w:val="clen_nav_body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doc" w:type="paragraph">
    <w:name w:val="doc"/>
    <w:basedOn w:val="Normal"/>
    <w:rsid w:val="007D751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7D751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Reetkatablice" w:type="table">
    <w:name w:val="Table Grid"/>
    <w:basedOn w:val="Obinatablica"/>
    <w:uiPriority w:val="59"/>
    <w:rsid w:val="00AF4812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4D0ED4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D0ED4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4D0ED4"/>
    <w:rPr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54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754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F7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B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BF6"/>
    <w:rPr>
      <w:rFonts w:hAnsi="Arial Narrow" w:ascii="Arial Narrow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BF6"/>
    <w:rPr>
      <w:rFonts w:cs="Times New Roman" w:hAnsi="Arial Narrow" w:ascii="Arial Narrow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BF6"/>
    <w:rPr>
      <w:rFonts w:cs="Times New Roman" w:hAnsi="Arial Narrow" w:ascii="Arial Narrow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C4B"/>
  </w:style>
  <w:style w:styleId="Naslov1" w:type="paragraph">
    <w:name w:val="heading 1"/>
    <w:basedOn w:val="Normal"/>
    <w:next w:val="Normal"/>
    <w:link w:val="Naslov1Char"/>
    <w:uiPriority w:val="9"/>
    <w:qFormat/>
    <w:rsid w:val="007D7515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4" w:type="paragraph">
    <w:name w:val="heading 4"/>
    <w:basedOn w:val="Normal"/>
    <w:link w:val="Naslov4Char"/>
    <w:uiPriority w:val="9"/>
    <w:qFormat/>
    <w:rsid w:val="007D7515"/>
    <w:pPr>
      <w:spacing w:after="100" w:afterAutospacing="1" w:before="100" w:beforeAutospacing="1" w:line="240" w:lineRule="auto"/>
      <w:outlineLvl w:val="3"/>
    </w:pPr>
    <w:rPr>
      <w:rFonts w:ascii="Times New Roman" w:cs="Times New Roman" w:eastAsia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339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3339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2291B"/>
    <w:pPr>
      <w:ind w:left="720"/>
      <w:contextualSpacing/>
    </w:pPr>
    <w:rPr>
      <w:rFonts w:eastAsiaTheme="minorHAnsi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7D7515"/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clennavtitle" w:type="paragraph">
    <w:name w:val="clen_nav_title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D7515"/>
    <w:rPr>
      <w:color w:val="0000FF"/>
      <w:u w:val="single"/>
    </w:rPr>
  </w:style>
  <w:style w:customStyle="1" w:styleId="clennavbody" w:type="paragraph">
    <w:name w:val="clen_nav_body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doc" w:type="paragraph">
    <w:name w:val="doc"/>
    <w:basedOn w:val="Normal"/>
    <w:rsid w:val="007D751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7D751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Reetkatablice" w:type="table">
    <w:name w:val="Table Grid"/>
    <w:basedOn w:val="Obinatablica"/>
    <w:uiPriority w:val="59"/>
    <w:rsid w:val="00AF4812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4D0ED4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D0ED4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4D0ED4"/>
    <w:rPr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54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754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F7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B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BF6"/>
    <w:rPr>
      <w:rFonts w:ascii="Arial Narrow" w:hAnsi="Arial Narrow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BF6"/>
    <w:rPr>
      <w:rFonts w:ascii="Arial Narrow" w:cs="Times New Roman" w:hAnsi="Arial Narrow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BF6"/>
    <w:rPr>
      <w:rFonts w:ascii="Arial Narrow" w:cs="Times New Roman" w:hAnsi="Arial Narrow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5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68846">
          <w:marLeft w:val="935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0270762">
          <w:marLeft w:val="1066"/>
          <w:marRight w:val="131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4301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326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5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642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5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62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36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30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3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1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9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83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885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61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Sever</izvorni_sadrzaj>
    <derivirana_varijabla naziv="DomainObject.Predmet.ProtustrankaFormated_1">  Nikica Sever</derivirana_varijabla>
  </DomainObject.Predmet.ProtustrankaFormated>
  <DomainObject.Predmet.ProtustrankaFormatedOIB>
    <izvorni_sadrzaj>  Nikica Sever, OIB 10806646320</izvorni_sadrzaj>
    <derivirana_varijabla naziv="DomainObject.Predmet.ProtustrankaFormatedOIB_1">  Nikica Sever, OIB 10806646320</derivirana_varijabla>
  </DomainObject.Predmet.ProtustrankaFormatedOIB>
  <DomainObject.Predmet.ProtustrankaFormatedWithAdress>
    <izvorni_sadrzaj> Nikica Sever, Bana Jelačića 10, 35214 Vrpolje</izvorni_sadrzaj>
    <derivirana_varijabla naziv="DomainObject.Predmet.ProtustrankaFormatedWithAdress_1"> Nikica Sever, Bana Jelačića 10, 35214 Vrpolje</derivirana_varijabla>
  </DomainObject.Predmet.ProtustrankaFormatedWithAdress>
  <DomainObject.Predmet.ProtustrankaFormatedWithAdressOIB>
    <izvorni_sadrzaj> Nikica Sever, OIB 10806646320, Bana Jelačića 10, 35214 Vrpolje</izvorni_sadrzaj>
    <derivirana_varijabla naziv="DomainObject.Predmet.ProtustrankaFormatedWithAdressOIB_1"> Nikica Sever, OIB 10806646320, Bana Jelačića 10, 35214 Vrpolje</derivirana_varijabla>
  </DomainObject.Predmet.ProtustrankaFormatedWithAdressOIB>
  <DomainObject.Predmet.ProtustrankaWithAdress>
    <izvorni_sadrzaj>Nikica Sever Bana Jelačića 10, 35214 Vrpolje</izvorni_sadrzaj>
    <derivirana_varijabla naziv="DomainObject.Predmet.ProtustrankaWithAdress_1">Nikica Sever Bana Jelačića 10, 35214 Vrpolje</derivirana_varijabla>
  </DomainObject.Predmet.ProtustrankaWithAdress>
  <DomainObject.Predmet.ProtustrankaWithAdressOIB>
    <izvorni_sadrzaj>Nikica Sever, OIB 10806646320, Bana Jelačića 10, 35214 Vrpolje</izvorni_sadrzaj>
    <derivirana_varijabla naziv="DomainObject.Predmet.ProtustrankaWithAdressOIB_1">Nikica Sever, OIB 10806646320, Bana Jelačića 10, 35214 Vrpolje</derivirana_varijabla>
  </DomainObject.Predmet.ProtustrankaWithAdressOIB>
  <DomainObject.Predmet.ProtustrankaNazivFormated>
    <izvorni_sadrzaj>Nikica Sever</izvorni_sadrzaj>
    <derivirana_varijabla naziv="DomainObject.Predmet.ProtustrankaNazivFormated_1">Nikica Sever</derivirana_varijabla>
  </DomainObject.Predmet.ProtustrankaNazivFormated>
  <DomainObject.Predmet.ProtustrankaNazivFormatedOIB>
    <izvorni_sadrzaj>Nikica Sever, OIB 10806646320</izvorni_sadrzaj>
    <derivirana_varijabla naziv="DomainObject.Predmet.ProtustrankaNazivFormatedOIB_1">Nikica Sever, OIB 10806646320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Nikica Sever</izvorni_sadrzaj>
    <derivirana_varijabla naziv="DomainObject.Predmet.StrankaFormated_1">  Nikica Sever</derivirana_varijabla>
  </DomainObject.Predmet.StrankaFormated>
  <DomainObject.Predmet.StrankaFormatedOIB>
    <izvorni_sadrzaj>  Nikica Sever, OIB 10806646320</izvorni_sadrzaj>
    <derivirana_varijabla naziv="DomainObject.Predmet.StrankaFormatedOIB_1">  Nikica Sever, OIB 10806646320</derivirana_varijabla>
  </DomainObject.Predmet.StrankaFormatedOIB>
  <DomainObject.Predmet.StrankaFormatedWithAdress>
    <izvorni_sadrzaj> Nikica Sever, Bana Jelačića 10, 35214 Vrpolje</izvorni_sadrzaj>
    <derivirana_varijabla naziv="DomainObject.Predmet.StrankaFormatedWithAdress_1"> Nikica Sever, Bana Jelačića 10, 35214 Vrpolje</derivirana_varijabla>
  </DomainObject.Predmet.StrankaFormatedWithAdress>
  <DomainObject.Predmet.StrankaFormatedWithAdressOIB>
    <izvorni_sadrzaj> Nikica Sever, OIB 10806646320, Bana Jelačića 10, 35214 Vrpolje</izvorni_sadrzaj>
    <derivirana_varijabla naziv="DomainObject.Predmet.StrankaFormatedWithAdressOIB_1"> Nikica Sever, OIB 10806646320, Bana Jelačića 10, 35214 Vrpolje</derivirana_varijabla>
  </DomainObject.Predmet.StrankaFormatedWithAdressOIB>
  <DomainObject.Predmet.StrankaWithAdress>
    <izvorni_sadrzaj>Nikica Sever Bana Jelačića 10,35214 Vrpolje</izvorni_sadrzaj>
    <derivirana_varijabla naziv="DomainObject.Predmet.StrankaWithAdress_1">Nikica Sever Bana Jelačića 10,35214 Vrpolje</derivirana_varijabla>
  </DomainObject.Predmet.StrankaWithAdress>
  <DomainObject.Predmet.StrankaWithAdressOIB>
    <izvorni_sadrzaj>Nikica Sever, OIB 10806646320, Bana Jelačića 10,35214 Vrpolje</izvorni_sadrzaj>
    <derivirana_varijabla naziv="DomainObject.Predmet.StrankaWithAdressOIB_1">Nikica Sever, OIB 10806646320, Bana Jelačića 10,35214 Vrpolje</derivirana_varijabla>
  </DomainObject.Predmet.StrankaWithAdressOIB>
  <DomainObject.Predmet.StrankaNazivFormated>
    <izvorni_sadrzaj>Nikica Sever</izvorni_sadrzaj>
    <derivirana_varijabla naziv="DomainObject.Predmet.StrankaNazivFormated_1">Nikica Sever</derivirana_varijabla>
  </DomainObject.Predmet.StrankaNazivFormated>
  <DomainObject.Predmet.StrankaNazivFormatedOIB>
    <izvorni_sadrzaj>Nikica Sever, OIB 10806646320</izvorni_sadrzaj>
    <derivirana_varijabla naziv="DomainObject.Predmet.StrankaNazivFormatedOIB_1">Nikica Sever, OIB 10806646320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Nikica Sever</item>
    </izvorni_sadrzaj>
    <derivirana_varijabla naziv="DomainObject.Predmet.StrankaListFormated_1">
      <item>Nikica Sever</item>
    </derivirana_varijabla>
  </DomainObject.Predmet.StrankaListFormated>
  <DomainObject.Predmet.StrankaListFormatedOIB>
    <izvorni_sadrzaj>
      <item>Nikica Sever, OIB 10806646320</item>
    </izvorni_sadrzaj>
    <derivirana_varijabla naziv="DomainObject.Predmet.StrankaListFormatedOIB_1">
      <item>Nikica Sever, OIB 10806646320</item>
    </derivirana_varijabla>
  </DomainObject.Predmet.StrankaListFormatedOIB>
  <DomainObject.Predmet.StrankaListFormatedWithAdress>
    <izvorni_sadrzaj>
      <item>Nikica Sever, Bana Jelačića 10, 35214 Vrpolje</item>
    </izvorni_sadrzaj>
    <derivirana_varijabla naziv="DomainObject.Predmet.StrankaListFormatedWithAdress_1">
      <item>Nikica Sever, Bana Jelačića 10, 35214 Vrpolje</item>
    </derivirana_varijabla>
  </DomainObject.Predmet.StrankaListFormatedWithAdress>
  <DomainObject.Predmet.StrankaListFormatedWithAdressOIB>
    <izvorni_sadrzaj>
      <item>Nikica Sever, OIB 10806646320, Bana Jelačića 10, 35214 Vrpolje</item>
    </izvorni_sadrzaj>
    <derivirana_varijabla naziv="DomainObject.Predmet.StrankaListFormatedWithAdressOIB_1">
      <item>Nikica Sever, OIB 10806646320, Bana Jelačića 10, 35214 Vrpolje</item>
    </derivirana_varijabla>
  </DomainObject.Predmet.StrankaListFormatedWithAdressOIB>
  <DomainObject.Predmet.StrankaListNazivFormated>
    <izvorni_sadrzaj>
      <item>Nikica Sever</item>
    </izvorni_sadrzaj>
    <derivirana_varijabla naziv="DomainObject.Predmet.StrankaListNazivFormated_1">
      <item>Nikica Sever</item>
    </derivirana_varijabla>
  </DomainObject.Predmet.StrankaListNazivFormated>
  <DomainObject.Predmet.StrankaListNazivFormatedOIB>
    <izvorni_sadrzaj>
      <item>Nikica Sever, OIB 10806646320</item>
    </izvorni_sadrzaj>
    <derivirana_varijabla naziv="DomainObject.Predmet.StrankaListNazivFormatedOIB_1">
      <item>Nikica Sever, OIB 10806646320</item>
    </derivirana_varijabla>
  </DomainObject.Predmet.StrankaListNazivFormatedOIB>
  <DomainObject.Predmet.ProtuStrankaListFormated>
    <izvorni_sadrzaj>
      <item>Nikica Sever</item>
    </izvorni_sadrzaj>
    <derivirana_varijabla naziv="DomainObject.Predmet.ProtuStrankaListFormated_1">
      <item>Nikica Sever</item>
    </derivirana_varijabla>
  </DomainObject.Predmet.ProtuStrankaListFormated>
  <DomainObject.Predmet.ProtuStrankaListFormatedOIB>
    <izvorni_sadrzaj>
      <item>Nikica Sever, OIB 10806646320</item>
    </izvorni_sadrzaj>
    <derivirana_varijabla naziv="DomainObject.Predmet.ProtuStrankaListFormatedOIB_1">
      <item>Nikica Sever, OIB 10806646320</item>
    </derivirana_varijabla>
  </DomainObject.Predmet.ProtuStrankaListFormatedOIB>
  <DomainObject.Predmet.ProtuStrankaListFormatedWithAdress>
    <izvorni_sadrzaj>
      <item>Nikica Sever, Bana Jelačića 10, 35214 Vrpolje</item>
    </izvorni_sadrzaj>
    <derivirana_varijabla naziv="DomainObject.Predmet.ProtuStrankaListFormatedWithAdress_1">
      <item>Nikica Sever, Bana Jelačića 10, 35214 Vrpolje</item>
    </derivirana_varijabla>
  </DomainObject.Predmet.ProtuStrankaListFormatedWithAdress>
  <DomainObject.Predmet.ProtuStrankaListFormatedWithAdressOIB>
    <izvorni_sadrzaj>
      <item>Nikica Sever, OIB 10806646320, Bana Jelačića 10, 35214 Vrpolje</item>
    </izvorni_sadrzaj>
    <derivirana_varijabla naziv="DomainObject.Predmet.ProtuStrankaListFormatedWithAdressOIB_1">
      <item>Nikica Sever, OIB 10806646320, Bana Jelačića 10, 35214 Vrpolje</item>
    </derivirana_varijabla>
  </DomainObject.Predmet.ProtuStrankaListFormatedWithAdressOIB>
  <DomainObject.Predmet.ProtuStrankaListNazivFormated>
    <izvorni_sadrzaj>
      <item>Nikica Sever</item>
    </izvorni_sadrzaj>
    <derivirana_varijabla naziv="DomainObject.Predmet.ProtuStrankaListNazivFormated_1">
      <item>Nikica Sever</item>
    </derivirana_varijabla>
  </DomainObject.Predmet.ProtuStrankaListNazivFormated>
  <DomainObject.Predmet.ProtuStrankaListNazivFormatedOIB>
    <izvorni_sadrzaj>
      <item>Nikica Sever, OIB 10806646320</item>
    </izvorni_sadrzaj>
    <derivirana_varijabla naziv="DomainObject.Predmet.ProtuStrankaListNazivFormatedOIB_1">
      <item>Nikica Sever, OIB 10806646320</item>
    </derivirana_varijabla>
  </DomainObject.Predmet.ProtuStrankaListNazivFormatedOIB>
  <DomainObject.Predmet.OstaliListFormated>
    <izvorni_sadrzaj>
      <item>Sanela Kučar</item>
      <item>Gabrijel Zovak</item>
      <item>Željko Zrno</item>
    </izvorni_sadrzaj>
    <derivirana_varijabla naziv="DomainObject.Predmet.OstaliListFormated_1">
      <item>Sanela Kučar</item>
      <item>Gabrijel Zovak</item>
      <item>Željko Zrno</item>
    </derivirana_varijabla>
  </DomainObject.Predmet.OstaliListFormated>
  <DomainObject.Predmet.OstaliListFormatedOIB>
    <izvorni_sadrzaj>
      <item>Sanela Kučar</item>
      <item>Gabrijel Zovak</item>
      <item>Željko Zrno, OIB 42665657653</item>
    </izvorni_sadrzaj>
    <derivirana_varijabla naziv="DomainObject.Predmet.OstaliListFormatedOIB_1">
      <item>Sanela Kučar</item>
      <item>Gabrijel Zovak</item>
      <item>Željko Zrno, OIB 42665657653</item>
    </derivirana_varijabla>
  </DomainObject.Predmet.OstaliListFormatedOIB>
  <DomainObject.Predmet.OstaliListFormatedWithAdress>
    <izvorni_sadrzaj>
      <item>Sanela Kučar</item>
      <item>Gabrijel Zovak</item>
      <item>Željko Zrno, Kardinala Alojzijia Stepinca 17, 31000 Osijek</item>
    </izvorni_sadrzaj>
    <derivirana_varijabla naziv="DomainObject.Predmet.OstaliListFormatedWithAdress_1">
      <item>Sanela Kučar</item>
      <item>Gabrijel Zovak</item>
      <item>Željko Zrno, Kardinala Alojzijia Stepinca 17, 31000 Osijek</item>
    </derivirana_varijabla>
  </DomainObject.Predmet.OstaliListFormatedWithAdress>
  <DomainObject.Predmet.OstaliListFormatedWithAdressOIB>
    <izvorni_sadrzaj>
      <item>Sanela Kučar</item>
      <item>Gabrijel Zovak</item>
      <item>Željko Zrno, OIB 42665657653, Kardinala Alojzijia Stepinca 17, 31000 Osijek</item>
    </izvorni_sadrzaj>
    <derivirana_varijabla naziv="DomainObject.Predmet.OstaliListFormatedWithAdressOIB_1">
      <item>Sanela Kučar</item>
      <item>Gabrijel Zovak</item>
      <item>Željko Zrno, OIB 42665657653, Kardinala Alojzijia Stepinca 17, 31000 Osijek</item>
    </derivirana_varijabla>
  </DomainObject.Predmet.OstaliListFormatedWithAdressOIB>
  <DomainObject.Predmet.OstaliListNazivFormated>
    <izvorni_sadrzaj>
      <item>Sanela Kučar</item>
      <item>Gabrijel Zovak</item>
      <item>Željko Zrno</item>
    </izvorni_sadrzaj>
    <derivirana_varijabla naziv="DomainObject.Predmet.OstaliListNazivFormated_1">
      <item>Sanela Kučar</item>
      <item>Gabrijel Zovak</item>
      <item>Željko Zrno</item>
    </derivirana_varijabla>
  </DomainObject.Predmet.OstaliListNazivFormated>
  <DomainObject.Predmet.OstaliListNazivFormatedOIB>
    <izvorni_sadrzaj>
      <item>Sanela Kučar</item>
      <item>Gabrijel Zovak</item>
      <item>Željko Zrno, OIB 42665657653</item>
    </izvorni_sadrzaj>
    <derivirana_varijabla naziv="DomainObject.Predmet.OstaliListNazivFormatedOIB_1">
      <item>Sanela Kučar</item>
      <item>Gabrijel Zovak</item>
      <item>Željko Zrno, OIB 42665657653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Nikica Sever</izvorni_sadrzaj>
    <derivirana_varijabla naziv="DomainObject.Predmet.StrankaIDrugi_1">Nikica Sever</derivirana_varijabla>
  </DomainObject.Predmet.StrankaIDrugi>
  <DomainObject.Predmet.ProtustrankaIDrugi>
    <izvorni_sadrzaj>Nikica Sever</izvorni_sadrzaj>
    <derivirana_varijabla naziv="DomainObject.Predmet.ProtustrankaIDrugi_1">Nikica Sever</derivirana_varijabla>
  </DomainObject.Predmet.ProtustrankaIDrugi>
  <DomainObject.Predmet.StrankaIDrugiAdressOIB>
    <izvorni_sadrzaj>Nikica Sever, OIB 10806646320, Bana Jelačića 10, 35214 Vrpolje</izvorni_sadrzaj>
    <derivirana_varijabla naziv="DomainObject.Predmet.StrankaIDrugiAdressOIB_1">Nikica Sever, OIB 10806646320, Bana Jelačića 10, 35214 Vrpolje</derivirana_varijabla>
  </DomainObject.Predmet.StrankaIDrugiAdressOIB>
  <DomainObject.Predmet.ProtustrankaIDrugiAdressOIB>
    <izvorni_sadrzaj>Nikica Sever, OIB 10806646320, Bana Jelačića 10, 35214 Vrpolje</izvorni_sadrzaj>
    <derivirana_varijabla naziv="DomainObject.Predmet.ProtustrankaIDrugiAdressOIB_1">Nikica Sever, OIB 10806646320, Bana Jelačića 10,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Sever</item>
      <item>Nikica Sever</item>
      <item>Sanela Kučar</item>
      <item>Gabrijel Zovak</item>
      <item>Željko Zrno</item>
    </izvorni_sadrzaj>
    <derivirana_varijabla naziv="DomainObject.Predmet.SudioniciListNaziv_1">
      <item>Nikica Sever</item>
      <item>Nikica Sever</item>
      <item>Sanela Kučar</item>
      <item>Gabrijel Zovak</item>
      <item>Željko Zrno</item>
    </derivirana_varijabla>
  </DomainObject.Predmet.SudioniciListNaziv>
  <DomainObject.Predmet.SudioniciListAdressOIB>
    <izvorni_sadrzaj>
      <item>Nikica Sever, OIB 10806646320, Bana Jelačića 10,35214 Vrpolje</item>
      <item>Nikica Sever, OIB 10806646320, Bana Jelačića 10,35214 Vrpolje</item>
      <item>Sanela Kučar</item>
      <item>Gabrijel Zovak</item>
      <item>Željko Zrno, OIB 42665657653, Kardinala Alojzijia Stepinca 17,31000 Osijek</item>
    </izvorni_sadrzaj>
    <derivirana_varijabla naziv="DomainObject.Predmet.SudioniciListAdressOIB_1">
      <item>Nikica Sever, OIB 10806646320, Bana Jelačića 10,35214 Vrpolje</item>
      <item>Nikica Sever, OIB 10806646320, Bana Jelačića 10,35214 Vrpolje</item>
      <item>Sanela Kučar</item>
      <item>Gabrijel Zovak</item>
      <item>Željko Zrno, OIB 42665657653, Kardinala Alojzijia Stepinca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10806646320</item>
      <item>, OIB 10806646320</item>
      <item>, OIB null</item>
      <item>, OIB null</item>
      <item>, OIB 42665657653</item>
    </izvorni_sadrzaj>
    <derivirana_varijabla naziv="DomainObject.Predmet.SudioniciListNazivOIB_1">
      <item>, OIB 10806646320</item>
      <item>, OIB 10806646320</item>
      <item>, OIB null</item>
      <item>, OIB null</item>
      <item>, OIB 42665657653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DFE08-363A-40E7-B5CC-4CD6A71B9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diakov.net</properties:Company>
  <properties:Pages>3</properties:Pages>
  <properties:Words>472</properties:Words>
  <properties:Characters>2822</properties:Characters>
  <properties:Lines>228</properties:Lines>
  <properties:Paragraphs>138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2018-09-11T09:36:00Z</dcterms:created>
  <dc:creator>Sanela</dc:creator>
  <cp:lastModifiedBy>wsadmin</cp:lastModifiedBy>
  <cp:lastPrinted>2018-09-11T09:46:00Z</cp:lastPrinted>
  <dcterms:modified xmlns:xsi="http://www.w3.org/2001/XMLSchema-instance" xsi:type="dcterms:W3CDTF">2018-09-11T10:09:00Z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